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3"/>
        <w:tblpPr w:leftFromText="187" w:rightFromText="187" w:vertAnchor="text" w:horzAnchor="margin" w:tblpX="-284" w:tblpY="-104"/>
        <w:tblW w:w="11482" w:type="dxa"/>
        <w:tblLook w:val="04A0" w:firstRow="1" w:lastRow="0" w:firstColumn="1" w:lastColumn="0" w:noHBand="0" w:noVBand="1"/>
      </w:tblPr>
      <w:tblGrid>
        <w:gridCol w:w="5812"/>
        <w:gridCol w:w="5670"/>
      </w:tblGrid>
      <w:tr w:rsidR="00ED789A" w:rsidRPr="00584574" w14:paraId="6C934116" w14:textId="77777777" w:rsidTr="001D132F">
        <w:trPr>
          <w:trHeight w:val="590"/>
        </w:trPr>
        <w:tc>
          <w:tcPr>
            <w:tcW w:w="114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17387954" w14:textId="77777777" w:rsidR="00ED789A" w:rsidRPr="00711CDA" w:rsidRDefault="00ED789A" w:rsidP="001D132F">
            <w:pPr>
              <w:spacing w:after="0" w:line="240" w:lineRule="auto"/>
              <w:rPr>
                <w:rFonts w:ascii="Avenir Next LT Pro" w:hAnsi="Avenir Next LT Pro"/>
                <w:b/>
                <w:color w:val="000000" w:themeColor="text1"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eastAsia="Calibri" w:hAnsi="Avenir Next Cyr Medium" w:cs="Calibri"/>
                <w:b/>
                <w:color w:val="FFFFFF"/>
                <w:sz w:val="28"/>
                <w:szCs w:val="28"/>
                <w:lang w:val="uk-UA"/>
              </w:rPr>
              <w:t>ДЕТАЛІ ЗАЯВКИ</w:t>
            </w:r>
          </w:p>
        </w:tc>
      </w:tr>
      <w:tr w:rsidR="00ED789A" w:rsidRPr="00C14635" w14:paraId="2DFC6BFB" w14:textId="77777777" w:rsidTr="001D132F">
        <w:trPr>
          <w:trHeight w:val="67"/>
        </w:trPr>
        <w:tc>
          <w:tcPr>
            <w:tcW w:w="1148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834E452" w14:textId="77777777" w:rsidR="00ED789A" w:rsidRPr="00584574" w:rsidRDefault="00ED789A" w:rsidP="001D132F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  <w:p w14:paraId="50281D64" w14:textId="77777777" w:rsidR="00ED789A" w:rsidRPr="00584574" w:rsidRDefault="00ED789A" w:rsidP="001D132F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</w:tc>
      </w:tr>
      <w:tr w:rsidR="001D132F" w:rsidRPr="00764A26" w14:paraId="1CFAC2C9" w14:textId="77777777" w:rsidTr="001D132F">
        <w:trPr>
          <w:trHeight w:val="545"/>
        </w:trPr>
        <w:tc>
          <w:tcPr>
            <w:tcW w:w="5812" w:type="dxa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14:paraId="47C7502E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КАТЕГОРІЯ</w:t>
            </w:r>
            <w:r w:rsidRPr="00584574">
              <w:rPr>
                <w:rFonts w:ascii="Avenir Next Cyr Medium" w:hAnsi="Avenir Next Cyr Medium"/>
                <w:color w:val="auto"/>
                <w:sz w:val="20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Список категорій та їх визначення можна переглянути </w:t>
            </w:r>
            <w:hyperlink r:id="rId9" w:history="1">
              <w:r w:rsidRPr="00584574">
                <w:rPr>
                  <w:rStyle w:val="ac"/>
                  <w:rFonts w:ascii="Avenir Next Cyr" w:hAnsi="Avenir Next Cyr" w:cs="Calibri"/>
                  <w:b/>
                  <w:bCs/>
                  <w:iCs/>
                  <w:sz w:val="16"/>
                  <w:szCs w:val="16"/>
                  <w:lang w:val="uk-UA"/>
                </w:rPr>
                <w:t>тут</w:t>
              </w:r>
            </w:hyperlink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. </w:t>
            </w:r>
            <w:r w:rsidRPr="00584574">
              <w:rPr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Якщо ви реєструєте роботу до декількох категорій, пам’ятайте про обмеження певних категорій.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Можна</w:t>
            </w:r>
            <w:r w:rsidRPr="00584574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обрати максимум </w:t>
            </w:r>
            <w:r w:rsidRPr="00584574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4 </w:t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категорії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для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участі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однієї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рекламної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кампанії.</w:t>
            </w:r>
          </w:p>
          <w:p w14:paraId="445BBFF0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При цьому зверніть увагу, що з переліку Індустріальних категорій може бути обрана лише 1 (одна) продуктова категорія та не більше 2 (двох) категорій з блоку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Commerce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&amp;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Shopper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iCs/>
                <w:color w:val="FF0000"/>
                <w:sz w:val="16"/>
                <w:szCs w:val="16"/>
                <w:lang w:val="uk-UA"/>
              </w:rPr>
              <w:t xml:space="preserve"> </w:t>
            </w:r>
          </w:p>
          <w:p w14:paraId="0EDF421E" w14:textId="77777777" w:rsidR="00ED789A" w:rsidRPr="00C12985" w:rsidRDefault="00ED789A" w:rsidP="001D132F">
            <w:pPr>
              <w:spacing w:after="0" w:line="240" w:lineRule="auto"/>
              <w:rPr>
                <w:rFonts w:ascii="Avenir Next Cyr" w:hAnsi="Avenir Next Cyr"/>
                <w:iCs/>
                <w:sz w:val="2"/>
                <w:szCs w:val="2"/>
                <w:u w:val="single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u w:val="single"/>
                <w:lang w:val="uk-UA"/>
              </w:rPr>
              <w:t>На кожну категорію заявка оформлюється окремо.</w:t>
            </w:r>
            <w:r>
              <w:rPr>
                <w:rFonts w:ascii="Avenir Next Cyr" w:hAnsi="Avenir Next Cyr"/>
                <w:iCs/>
                <w:sz w:val="16"/>
                <w:szCs w:val="16"/>
                <w:u w:val="single"/>
                <w:lang w:val="uk-UA"/>
              </w:rPr>
              <w:br/>
            </w:r>
          </w:p>
        </w:tc>
        <w:tc>
          <w:tcPr>
            <w:tcW w:w="5670" w:type="dxa"/>
            <w:tcBorders>
              <w:top w:val="single" w:sz="4" w:space="0" w:color="auto"/>
            </w:tcBorders>
          </w:tcPr>
          <w:p w14:paraId="25F829E7" w14:textId="48000089" w:rsidR="00ED789A" w:rsidRPr="00D74790" w:rsidRDefault="00ED789A" w:rsidP="001D132F">
            <w:pPr>
              <w:spacing w:after="0" w:line="240" w:lineRule="auto"/>
              <w:rPr>
                <w:rFonts w:ascii="Avenir Next LT Pro" w:hAnsi="Avenir Next LT Pro"/>
                <w:b/>
                <w:bCs/>
                <w:szCs w:val="22"/>
                <w:lang w:val="uk-UA"/>
              </w:rPr>
            </w:pPr>
            <w:r w:rsidRPr="009B5AA5">
              <w:rPr>
                <w:rFonts w:ascii="Avenir Next LT Pro" w:hAnsi="Avenir Next LT Pro"/>
                <w:b/>
                <w:bCs/>
                <w:szCs w:val="22"/>
              </w:rPr>
              <w:t>F</w:t>
            </w:r>
            <w:r w:rsidRPr="00711CDA">
              <w:rPr>
                <w:rFonts w:ascii="Avenir Next LT Pro" w:hAnsi="Avenir Next LT Pro"/>
                <w:b/>
                <w:bCs/>
                <w:szCs w:val="22"/>
                <w:lang w:val="uk-UA"/>
              </w:rPr>
              <w:t>-</w:t>
            </w:r>
            <w:r w:rsidR="00711CDA" w:rsidRPr="00711CDA">
              <w:rPr>
                <w:rFonts w:ascii="Avenir Next LT Pro" w:hAnsi="Avenir Next LT Pro"/>
                <w:b/>
                <w:bCs/>
                <w:szCs w:val="22"/>
                <w:lang w:val="uk-UA"/>
              </w:rPr>
              <w:t>70</w:t>
            </w:r>
            <w:r w:rsidRPr="00D74790">
              <w:rPr>
                <w:rFonts w:ascii="Avenir Next LT Pro" w:hAnsi="Avenir Next LT Pro"/>
                <w:b/>
                <w:bCs/>
                <w:szCs w:val="22"/>
                <w:lang w:val="uk-UA"/>
              </w:rPr>
              <w:t xml:space="preserve">. </w:t>
            </w:r>
            <w:r w:rsidRPr="009B5AA5">
              <w:rPr>
                <w:rFonts w:ascii="Avenir Next LT Pro" w:hAnsi="Avenir Next LT Pro"/>
                <w:b/>
                <w:bCs/>
                <w:szCs w:val="22"/>
              </w:rPr>
              <w:t>Performance</w:t>
            </w:r>
            <w:r w:rsidRPr="00D74790">
              <w:rPr>
                <w:rFonts w:ascii="Avenir Next LT Pro" w:hAnsi="Avenir Next LT Pro"/>
                <w:b/>
                <w:bCs/>
                <w:szCs w:val="22"/>
                <w:lang w:val="uk-UA"/>
              </w:rPr>
              <w:t xml:space="preserve"> </w:t>
            </w:r>
            <w:r w:rsidRPr="009B5AA5">
              <w:rPr>
                <w:rFonts w:ascii="Avenir Next LT Pro" w:hAnsi="Avenir Next LT Pro"/>
                <w:b/>
                <w:bCs/>
                <w:szCs w:val="22"/>
              </w:rPr>
              <w:t>Marketing</w:t>
            </w:r>
          </w:p>
          <w:p w14:paraId="3C6C54D1" w14:textId="77777777" w:rsidR="00ED789A" w:rsidRDefault="00ED789A" w:rsidP="001D132F">
            <w:pPr>
              <w:spacing w:after="0" w:line="240" w:lineRule="auto"/>
              <w:rPr>
                <w:rFonts w:asciiTheme="minorHAnsi" w:hAnsiTheme="minorHAnsi"/>
                <w:bCs/>
                <w:sz w:val="20"/>
                <w:szCs w:val="20"/>
                <w:lang w:val="uk-UA"/>
              </w:rPr>
            </w:pPr>
          </w:p>
          <w:p w14:paraId="22FE9DDC" w14:textId="6100EF56" w:rsidR="00ED789A" w:rsidRPr="00C12985" w:rsidRDefault="00ED789A" w:rsidP="001D132F">
            <w:pPr>
              <w:spacing w:after="0" w:line="240" w:lineRule="auto"/>
              <w:rPr>
                <w:rFonts w:ascii="Avenir Next Cyr" w:hAnsi="Avenir Next Cyr"/>
                <w:bCs/>
                <w:sz w:val="20"/>
                <w:szCs w:val="20"/>
                <w:lang w:val="uk-UA"/>
              </w:rPr>
            </w:pPr>
            <w:r w:rsidRPr="00940139">
              <w:rPr>
                <w:rFonts w:ascii="Avenir Next Cyr" w:hAnsi="Avenir Next Cyr" w:cs="Arial"/>
                <w:b/>
                <w:bCs/>
                <w:color w:val="000000"/>
                <w:sz w:val="18"/>
                <w:szCs w:val="18"/>
                <w:shd w:val="clear" w:color="auto" w:fill="FFFFFF"/>
                <w:lang w:val="uk-UA"/>
              </w:rPr>
              <w:t>Опис категорії:</w:t>
            </w:r>
            <w:r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 </w:t>
            </w:r>
            <w:r w:rsidR="00C14635" w:rsidRPr="00940139">
              <w:rPr>
                <w:sz w:val="22"/>
                <w:szCs w:val="22"/>
                <w:lang w:val="uk-UA"/>
              </w:rPr>
              <w:t xml:space="preserve"> </w:t>
            </w:r>
            <w:r w:rsidR="00C14635"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Ця категорія визнає найефективніші зусилля у сфері </w:t>
            </w:r>
            <w:proofErr w:type="spellStart"/>
            <w:r w:rsidR="00C14635"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>performance</w:t>
            </w:r>
            <w:proofErr w:type="spellEnd"/>
            <w:r w:rsidR="00C14635"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 маркетингу, демонструючи, як такі зусилля, як партнерський маркетинг,  платний пошуковий трафік, SEO або спонсорований контент, сприяли досягненню результатів для бізнесу за допомогою KPI </w:t>
            </w:r>
            <w:proofErr w:type="spellStart"/>
            <w:r w:rsidR="00C14635"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>performance</w:t>
            </w:r>
            <w:proofErr w:type="spellEnd"/>
            <w:r w:rsidR="00C14635" w:rsidRPr="00940139">
              <w:rPr>
                <w:rFonts w:ascii="Avenir Next Cyr" w:hAnsi="Avenir Next Cyr" w:cs="Arial"/>
                <w:color w:val="000000"/>
                <w:sz w:val="18"/>
                <w:szCs w:val="18"/>
                <w:shd w:val="clear" w:color="auto" w:fill="FFFFFF"/>
                <w:lang w:val="uk-UA"/>
              </w:rPr>
              <w:t xml:space="preserve"> маркетингу. </w:t>
            </w:r>
            <w:r>
              <w:rPr>
                <w:rFonts w:ascii="Avenir Next Cyr" w:hAnsi="Avenir Next Cyr" w:cs="Arial"/>
                <w:color w:val="000000"/>
                <w:sz w:val="20"/>
                <w:szCs w:val="20"/>
                <w:shd w:val="clear" w:color="auto" w:fill="FFFFFF"/>
                <w:lang w:val="uk-UA"/>
              </w:rPr>
              <w:br/>
            </w:r>
            <w:r w:rsidR="00C14635" w:rsidRP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>Зверніть увагу</w:t>
            </w:r>
            <w:r w:rsidR="00C14635" w:rsidRPr="007E6AB9">
              <w:rPr>
                <w:rFonts w:ascii="Avenir Next Cyr" w:hAnsi="Avenir Next Cyr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: </w:t>
            </w:r>
            <w:r w:rsidR="007E6AB9" w:rsidRP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>Учасники мають використовувати саме</w:t>
            </w:r>
            <w:r w:rsidR="00C14635" w:rsidRPr="007E6AB9">
              <w:rPr>
                <w:rFonts w:ascii="Avenir Next Cyr" w:hAnsi="Avenir Next Cyr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 </w:t>
            </w:r>
            <w:r w:rsidR="00C14635" w:rsidRPr="007E6AB9">
              <w:rPr>
                <w:rFonts w:ascii="Avenir Next Cyr" w:hAnsi="Avenir Next Cyr"/>
                <w:b/>
                <w:i/>
                <w:iCs/>
                <w:noProof/>
                <w:sz w:val="16"/>
                <w:szCs w:val="16"/>
                <w:lang w:bidi="en-US"/>
              </w:rPr>
              <w:t>performance</w:t>
            </w:r>
            <w:r w:rsidR="00C14635" w:rsidRPr="007E6AB9">
              <w:rPr>
                <w:rFonts w:ascii="Avenir Next Cyr" w:hAnsi="Avenir Next Cyr"/>
                <w:b/>
                <w:i/>
                <w:iCs/>
                <w:noProof/>
                <w:sz w:val="16"/>
                <w:szCs w:val="16"/>
                <w:lang w:val="uk-UA" w:bidi="en-US"/>
              </w:rPr>
              <w:t xml:space="preserve"> </w:t>
            </w:r>
            <w:r w:rsidR="00C14635" w:rsidRPr="007E6AB9">
              <w:rPr>
                <w:rFonts w:ascii="Avenir Next Cyr" w:hAnsi="Avenir Next Cyr"/>
                <w:b/>
                <w:i/>
                <w:iCs/>
                <w:noProof/>
                <w:sz w:val="16"/>
                <w:szCs w:val="16"/>
                <w:lang w:bidi="en-US"/>
              </w:rPr>
              <w:t>marketing</w:t>
            </w:r>
            <w:r w:rsidR="00C14635" w:rsidRPr="007E6AB9">
              <w:rPr>
                <w:rFonts w:ascii="Avenir Next Cyr" w:hAnsi="Avenir Next Cyr"/>
                <w:b/>
                <w:i/>
                <w:iCs/>
                <w:noProof/>
                <w:sz w:val="16"/>
                <w:szCs w:val="16"/>
                <w:lang w:val="uk-UA" w:bidi="en-US"/>
              </w:rPr>
              <w:t xml:space="preserve"> </w:t>
            </w:r>
            <w:r w:rsidR="007E6AB9" w:rsidRPr="007E6AB9">
              <w:rPr>
                <w:rFonts w:ascii="Avenir Next Cyr" w:hAnsi="Avenir Next Cyr" w:cs="Calibri"/>
                <w:b/>
                <w:i/>
                <w:iCs/>
                <w:noProof/>
                <w:sz w:val="16"/>
                <w:szCs w:val="16"/>
                <w:lang w:val="uk-UA" w:bidi="en-US"/>
              </w:rPr>
              <w:t>форму заявки</w:t>
            </w:r>
            <w:r w:rsidR="007E6AB9" w:rsidRP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 при оформленні роботи в ц</w:t>
            </w:r>
            <w:r w:rsid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>ій</w:t>
            </w:r>
            <w:r w:rsidR="007E6AB9" w:rsidRP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 категорі</w:t>
            </w:r>
            <w:r w:rsidR="007E6AB9">
              <w:rPr>
                <w:rFonts w:ascii="Avenir Next Cyr" w:hAnsi="Avenir Next Cyr" w:cs="Calibri"/>
                <w:bCs/>
                <w:i/>
                <w:iCs/>
                <w:noProof/>
                <w:sz w:val="16"/>
                <w:szCs w:val="16"/>
                <w:lang w:val="uk-UA" w:bidi="en-US"/>
              </w:rPr>
              <w:t>ї</w:t>
            </w:r>
            <w:r w:rsidR="00C14635" w:rsidRPr="007E6AB9">
              <w:rPr>
                <w:rFonts w:ascii="Avenir Next Cyr" w:hAnsi="Avenir Next Cyr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. </w:t>
            </w:r>
            <w:r w:rsidR="007E6AB9" w:rsidRPr="007E6AB9">
              <w:rPr>
                <w:rFonts w:ascii="Avenir Next Cyr" w:hAnsi="Avenir Next Cyr"/>
                <w:i/>
                <w:iCs/>
                <w:sz w:val="16"/>
                <w:szCs w:val="16"/>
                <w:lang w:val="uk-UA"/>
              </w:rPr>
              <w:t>Ця форма заявки передбачає</w:t>
            </w:r>
            <w:r w:rsidR="007E6AB9" w:rsidRPr="007E6AB9">
              <w:rPr>
                <w:rFonts w:ascii="Avenir Next Cyr" w:hAnsi="Avenir Next Cyr"/>
                <w:bCs/>
                <w:i/>
                <w:iCs/>
                <w:noProof/>
                <w:sz w:val="16"/>
                <w:szCs w:val="16"/>
                <w:lang w:val="uk-UA" w:bidi="en-US"/>
              </w:rPr>
              <w:t xml:space="preserve"> спеціальні вказівки щодо презентації вашого креативу та втілення ідеї в життя.</w:t>
            </w:r>
          </w:p>
        </w:tc>
      </w:tr>
      <w:tr w:rsidR="001D132F" w:rsidRPr="00584574" w14:paraId="6FF826D1" w14:textId="77777777" w:rsidTr="001D132F">
        <w:trPr>
          <w:trHeight w:val="725"/>
        </w:trPr>
        <w:tc>
          <w:tcPr>
            <w:tcW w:w="5812" w:type="dxa"/>
            <w:shd w:val="clear" w:color="auto" w:fill="D9D9D9" w:themeFill="background1" w:themeFillShade="D9"/>
          </w:tcPr>
          <w:p w14:paraId="5B0F65E5" w14:textId="77777777" w:rsidR="00ED789A" w:rsidRPr="00584574" w:rsidRDefault="00ED789A" w:rsidP="001D132F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НАЗВА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БРЕНДУ</w:t>
            </w:r>
            <w:r w:rsidRPr="00584574">
              <w:rPr>
                <w:rFonts w:ascii="AvenirNext LT Pro Bold" w:hAnsi="AvenirNext LT Pro Bold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Next LT Pro Bold" w:hAnsi="AvenirNext LT Pro Bold"/>
                <w:color w:val="auto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Вкажіть назву саме бренду (не назву головної (материнської) компанії бренду)</w:t>
            </w:r>
            <w:r w:rsidRPr="00584574">
              <w:rPr>
                <w:rFonts w:ascii="AvenirNext LT Pro Regular" w:hAnsi="AvenirNext LT Pro Regular"/>
                <w:iCs/>
                <w:sz w:val="16"/>
                <w:szCs w:val="16"/>
                <w:lang w:val="uk-UA"/>
              </w:rPr>
              <w:t>.</w:t>
            </w:r>
          </w:p>
        </w:tc>
        <w:tc>
          <w:tcPr>
            <w:tcW w:w="5670" w:type="dxa"/>
          </w:tcPr>
          <w:p w14:paraId="78C4E9F7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35509886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1D132F" w:rsidRPr="00584574" w14:paraId="5DF8F63D" w14:textId="77777777" w:rsidTr="001D132F">
        <w:trPr>
          <w:trHeight w:val="1085"/>
        </w:trPr>
        <w:tc>
          <w:tcPr>
            <w:tcW w:w="5812" w:type="dxa"/>
            <w:shd w:val="clear" w:color="auto" w:fill="D9D9D9" w:themeFill="background1" w:themeFillShade="D9"/>
          </w:tcPr>
          <w:p w14:paraId="1DF60D79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НАЗВА ЗАЯВКИ </w:t>
            </w:r>
            <w:r w:rsidRPr="00584574">
              <w:rPr>
                <w:rFonts w:ascii="AvenirNext LT Pro Bold" w:hAnsi="AvenirNext LT Pro Bold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Назва вашої заявки має бути короткою назвою кейсу (в межах 1-8 слів). Саме ця назва буде відображена в нагородах, дипломах та всіх публічних та медіа матеріалах  (якщо робота стане фіналістом чи переможцем). </w:t>
            </w:r>
          </w:p>
          <w:p w14:paraId="036FA404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i/>
                <w:sz w:val="16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Назва бренду завжди розташована поряд з назвою заявки, тому не обов’язково її включати до назви заявки.</w:t>
            </w:r>
          </w:p>
        </w:tc>
        <w:tc>
          <w:tcPr>
            <w:tcW w:w="5670" w:type="dxa"/>
          </w:tcPr>
          <w:p w14:paraId="6CF3E4BF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639B7589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1D132F" w:rsidRPr="00764A26" w14:paraId="5DE0C8EA" w14:textId="77777777" w:rsidTr="001D132F">
        <w:trPr>
          <w:trHeight w:val="725"/>
        </w:trPr>
        <w:tc>
          <w:tcPr>
            <w:tcW w:w="5812" w:type="dxa"/>
            <w:shd w:val="clear" w:color="auto" w:fill="D9D9D9" w:themeFill="background1" w:themeFillShade="D9"/>
          </w:tcPr>
          <w:p w14:paraId="330B6A76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ДАТИ КАМПАНІЇ</w:t>
            </w:r>
          </w:p>
          <w:p w14:paraId="580004B6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Вкажіть дати початку та закінчення кампанії, навіть якщо вони виходять за межі вказаного в правилах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Ukraine періоду часу, щоб надати суддям повне та чітке розуміння щодо тривалості кампанії. </w:t>
            </w:r>
          </w:p>
        </w:tc>
        <w:tc>
          <w:tcPr>
            <w:tcW w:w="5670" w:type="dxa"/>
          </w:tcPr>
          <w:p w14:paraId="13C19DC6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ДД/ММ/РР –  ДД/ММ/РР або продовжується </w:t>
            </w:r>
          </w:p>
          <w:p w14:paraId="05CE7EBD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>(у форматі день/місяць/рік)</w:t>
            </w:r>
          </w:p>
        </w:tc>
      </w:tr>
      <w:tr w:rsidR="001D132F" w:rsidRPr="00764A26" w14:paraId="309C8AEA" w14:textId="77777777" w:rsidTr="001D132F">
        <w:trPr>
          <w:trHeight w:val="868"/>
        </w:trPr>
        <w:tc>
          <w:tcPr>
            <w:tcW w:w="5812" w:type="dxa"/>
            <w:shd w:val="clear" w:color="auto" w:fill="D9D9D9" w:themeFill="background1" w:themeFillShade="D9"/>
          </w:tcPr>
          <w:p w14:paraId="138891F3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РЕГІОНАЛЬНА КЛАСИФІКАЦІЯ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</w:p>
          <w:p w14:paraId="7953E20D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КАМПАНІЇ</w:t>
            </w:r>
          </w:p>
          <w:p w14:paraId="22141791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b/>
                <w:i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Оберіть усі варіанти, що підходять. Проте зверніть увагу, якщо кампанія є багатонаціональною, </w:t>
            </w:r>
            <w:r w:rsidRPr="00584574">
              <w:rPr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надані дані та результати в заявці повинні відноситися саме до українського ринку.</w:t>
            </w:r>
          </w:p>
        </w:tc>
        <w:tc>
          <w:tcPr>
            <w:tcW w:w="5670" w:type="dxa"/>
          </w:tcPr>
          <w:p w14:paraId="77D8DF7A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ЛОКАЛЬНА / РЕГІОНАЛЬНА / НАЦІОНАЛЬНА / </w:t>
            </w:r>
            <w:r w:rsidRPr="00584574">
              <w:rPr>
                <w:b/>
                <w:bCs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>БАГАТОНАЦІОНАЛЬНА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sz w:val="20"/>
                <w:szCs w:val="20"/>
                <w:lang w:val="uk-UA"/>
              </w:rPr>
              <w:br/>
            </w:r>
            <w:r w:rsidRPr="00940139">
              <w:rPr>
                <w:rFonts w:ascii="AvenirNext LT Pro Regular" w:hAnsi="AvenirNext LT Pro Regular"/>
                <w:sz w:val="18"/>
                <w:szCs w:val="18"/>
                <w:lang w:val="uk-UA"/>
              </w:rPr>
              <w:t>(</w:t>
            </w:r>
            <w:r w:rsidRPr="00940139">
              <w:rPr>
                <w:rFonts w:ascii="Avenir Next Cyr" w:hAnsi="Avenir Next Cyr"/>
                <w:sz w:val="18"/>
                <w:szCs w:val="18"/>
                <w:lang w:val="uk-UA"/>
              </w:rPr>
              <w:t>підкресліть ваш варіант</w:t>
            </w:r>
            <w:r w:rsidRPr="00940139">
              <w:rPr>
                <w:rFonts w:ascii="AvenirNext LT Pro Regular" w:hAnsi="AvenirNext LT Pro Regular"/>
                <w:sz w:val="18"/>
                <w:szCs w:val="18"/>
                <w:lang w:val="uk-UA"/>
              </w:rPr>
              <w:t>)</w:t>
            </w:r>
          </w:p>
          <w:p w14:paraId="5602484D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*Якщо багатонаціональна, вкажіть інші країни реалізації кампанії: </w:t>
            </w:r>
            <w:r w:rsidRPr="00940139">
              <w:rPr>
                <w:rFonts w:ascii="Avenir Next Cyr" w:hAnsi="Avenir Next Cyr"/>
                <w:sz w:val="18"/>
                <w:szCs w:val="18"/>
                <w:lang w:val="uk-UA"/>
              </w:rPr>
              <w:t>заповніть тут</w:t>
            </w:r>
          </w:p>
        </w:tc>
      </w:tr>
      <w:tr w:rsidR="001D132F" w:rsidRPr="00764A26" w14:paraId="22E1F6FA" w14:textId="77777777" w:rsidTr="001D132F">
        <w:trPr>
          <w:trHeight w:val="135"/>
        </w:trPr>
        <w:tc>
          <w:tcPr>
            <w:tcW w:w="5812" w:type="dxa"/>
            <w:shd w:val="clear" w:color="auto" w:fill="D9D9D9" w:themeFill="background1" w:themeFillShade="D9"/>
          </w:tcPr>
          <w:p w14:paraId="0089FDCA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СЕКТОР ІНДУСТРІЇ</w:t>
            </w:r>
          </w:p>
          <w:p w14:paraId="48D9EC80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  <w:t>Оберіть сектор індустрії що відповідає вашому бренду.</w:t>
            </w:r>
          </w:p>
          <w:p w14:paraId="6B52B43A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bCs/>
                <w:i/>
                <w:iCs/>
                <w:color w:val="auto"/>
                <w:sz w:val="16"/>
                <w:szCs w:val="14"/>
                <w:lang w:val="uk-UA"/>
              </w:rPr>
            </w:pPr>
          </w:p>
        </w:tc>
        <w:tc>
          <w:tcPr>
            <w:tcW w:w="5670" w:type="dxa"/>
          </w:tcPr>
          <w:p w14:paraId="5ED9168B" w14:textId="77777777" w:rsidR="00ED789A" w:rsidRPr="00584574" w:rsidRDefault="00A14684" w:rsidP="001D132F">
            <w:pPr>
              <w:spacing w:after="0" w:line="240" w:lineRule="auto"/>
              <w:rPr>
                <w:rFonts w:ascii="Avenir Next Cyr Medium" w:hAnsi="Avenir Next Cyr Medium"/>
                <w:u w:val="single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sz w:val="20"/>
                  <w:szCs w:val="20"/>
                  <w:u w:val="single"/>
                  <w:lang w:val="uk-UA"/>
                </w:rPr>
                <w:alias w:val="Сектор індустрії"/>
                <w:tag w:val="Сектор індустрії"/>
                <w:id w:val="1105540197"/>
                <w:placeholder>
                  <w:docPart w:val="E5319766E9BE4653AC5C34A0D3C70758"/>
                </w:placeholder>
                <w:comboBox>
                  <w:listItem w:displayText="Оберіть сектор індустрії з випадаючого списку" w:value="Оберіть сектор індустрії з випадаючого списку"/>
                  <w:listItem w:displayText="Алкогольні напої" w:value="Алкогольні напої"/>
                  <w:listItem w:displayText="Будівництво, нерухомість" w:value="Будівництво, нерухомість"/>
                  <w:listItem w:displayText="Державні та громадські послуги" w:value="Державні та громадські послуги"/>
                  <w:listItem w:displayText="Догляд за домашніми тваринами " w:value="Догляд за домашніми тваринами "/>
                  <w:listItem w:displayText="Догляд за собою, гігієна" w:value="Догляд за собою, гігієна"/>
                  <w:listItem w:displayText="Доставка" w:value="Доставка"/>
                  <w:listItem w:displayText="Електроніка" w:value="Електроніка"/>
                  <w:listItem w:displayText="Електронні ігри" w:value="Електронні ігри"/>
                  <w:listItem w:displayText="Здоров'я та оздоровлення " w:value="Здоров'я та оздоровлення "/>
                  <w:listItem w:displayText="Іграшки, ігри, спортивні товари та хобі" w:value="Іграшки, ігри, спортивні товари та хобі"/>
                  <w:listItem w:displayText="Інтернет та телекомунікації " w:value="Інтернет та телекомунікації "/>
                  <w:listItem w:displayText="Їжа та напої (безалкогольні)" w:value="Їжа та напої (безалкогольні)"/>
                  <w:listItem w:displayText="Канабіс (рекреаційний)" w:value="Канабіс (рекреаційний)"/>
                  <w:listItem w:displayText="Краса та парфумерія" w:value="Краса та парфумерія"/>
                  <w:listItem w:displayText="Мода, аксесуари, прикраси" w:value="Мода, аксесуари, прикраси"/>
                  <w:listItem w:displayText="Навчання, тренінги, робота" w:value="Навчання, тренінги, робота"/>
                  <w:listItem w:displayText="Некомерційні організації" w:value="Некомерційні організації"/>
                  <w:listItem w:displayText="Охорона здоров'я " w:value="Охорона здоров'я "/>
                  <w:listItem w:displayText="Побутові товари та послуги" w:value="Побутові товари та послуги"/>
                  <w:listItem w:displayText="Подорожі, туризм" w:value="Подорожі, туризм"/>
                  <w:listItem w:displayText="Програмне забезпечення та платформи " w:value="Програмне забезпечення та платформи "/>
                  <w:listItem w:displayText="Промисловість, сільське господарство" w:value="Промисловість, сільське господарство"/>
                  <w:listItem w:displayText="Професійні сервіси " w:value="Професійні сервіси "/>
                  <w:listItem w:displayText="Ресторани та громадське харчування" w:value="Ресторани та громадське харчування"/>
                  <w:listItem w:displayText="Розваги, новини, спорт, мистецтво" w:value="Розваги, новини, спорт, мистецтво"/>
                  <w:listItem w:displayText="Роздрібні магазини та Інтернет-магазини " w:value="Роздрібні магазини та Інтернет-магазини "/>
                  <w:listItem w:displayText="Стиль життя, розвиток, соціальні платформи та сервіси" w:value="Стиль життя, розвиток, соціальні платформи та сервіси"/>
                  <w:listItem w:displayText="Страхування " w:value="Страхування "/>
                  <w:listItem w:displayText="Товари для бізнесу та офісу" w:value="Товари для бізнесу та офісу"/>
                  <w:listItem w:displayText="Товари для дому " w:value="Товари для дому "/>
                  <w:listItem w:displayText="Транспортні засоби" w:value="Транспортні засоби"/>
                  <w:listItem w:displayText="Транспортні перевезення" w:value="Транспортні перевезення"/>
                  <w:listItem w:displayText="Тютюнові вироби" w:value="Тютюнові вироби"/>
                  <w:listItem w:displayText="Фармацевтика " w:value="Фармацевтика "/>
                  <w:listItem w:displayText="Фінансові сервіси, банкінг" w:value="Фінансові сервіси, банкінг"/>
                  <w:listItem w:displayText="Інше" w:value="Інше"/>
                </w:comboBox>
              </w:sdtPr>
              <w:sdtEndPr/>
              <w:sdtContent>
                <w:r w:rsidR="00ED789A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Оберіть сектор індустрії з </w:t>
                </w:r>
                <w:proofErr w:type="spellStart"/>
                <w:r w:rsidR="00ED789A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>випадаючого</w:t>
                </w:r>
                <w:proofErr w:type="spellEnd"/>
                <w:r w:rsidR="00ED789A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 списку</w:t>
                </w:r>
              </w:sdtContent>
            </w:sdt>
          </w:p>
          <w:p w14:paraId="4942CDE7" w14:textId="77777777" w:rsidR="00ED789A" w:rsidRPr="00940139" w:rsidRDefault="00ED789A" w:rsidP="001D132F">
            <w:pPr>
              <w:spacing w:after="0" w:line="240" w:lineRule="auto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940139">
              <w:rPr>
                <w:rFonts w:ascii="Avenir Next Cyr" w:hAnsi="Avenir Next Cyr" w:cs="Calibri"/>
                <w:sz w:val="18"/>
                <w:szCs w:val="18"/>
                <w:lang w:val="uk-UA"/>
              </w:rPr>
              <w:t>*Якщо відповідного сектору немає в запропонованому списку індустрій, оберіть «Інше» та вкажіть свій варіант:  заповніть тут</w:t>
            </w:r>
          </w:p>
        </w:tc>
      </w:tr>
      <w:tr w:rsidR="001D132F" w:rsidRPr="00764A26" w14:paraId="745A01D7" w14:textId="77777777" w:rsidTr="001D132F">
        <w:trPr>
          <w:trHeight w:val="135"/>
        </w:trPr>
        <w:tc>
          <w:tcPr>
            <w:tcW w:w="5812" w:type="dxa"/>
            <w:shd w:val="clear" w:color="auto" w:fill="D9D9D9" w:themeFill="background1" w:themeFillShade="D9"/>
          </w:tcPr>
          <w:p w14:paraId="51CCA96A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СТАН ІНДУСТРІЇ/КАТЕГОРІЇ</w:t>
            </w:r>
          </w:p>
          <w:p w14:paraId="338C241F" w14:textId="77777777" w:rsidR="00ED789A" w:rsidRPr="00584574" w:rsidRDefault="00ED789A" w:rsidP="001D132F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  <w:t>Оберіть один варіант.</w:t>
            </w:r>
          </w:p>
        </w:tc>
        <w:tc>
          <w:tcPr>
            <w:tcW w:w="5670" w:type="dxa"/>
          </w:tcPr>
          <w:p w14:paraId="22528039" w14:textId="77777777" w:rsidR="00ED789A" w:rsidRPr="00584574" w:rsidRDefault="00ED789A" w:rsidP="001D132F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ЗРОСТАННЯ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СТАБІЛЬНІСТЬ 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СПАД</w:t>
            </w:r>
          </w:p>
          <w:p w14:paraId="520DBEB5" w14:textId="77777777" w:rsidR="00ED789A" w:rsidRPr="00584574" w:rsidRDefault="00ED789A" w:rsidP="001D132F">
            <w:pPr>
              <w:spacing w:after="0" w:line="240" w:lineRule="auto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940139">
              <w:rPr>
                <w:rFonts w:ascii="AvenirNext LT Pro Regular" w:hAnsi="AvenirNext LT Pro Regular"/>
                <w:sz w:val="18"/>
                <w:szCs w:val="18"/>
                <w:lang w:val="uk-UA"/>
              </w:rPr>
              <w:t>(</w:t>
            </w:r>
            <w:r w:rsidRPr="00940139">
              <w:rPr>
                <w:rFonts w:ascii="Avenir Next Cyr" w:hAnsi="Avenir Next Cyr"/>
                <w:sz w:val="18"/>
                <w:szCs w:val="18"/>
                <w:lang w:val="uk-UA"/>
              </w:rPr>
              <w:t>підкресліть ваш варіант)</w:t>
            </w:r>
          </w:p>
        </w:tc>
      </w:tr>
    </w:tbl>
    <w:p w14:paraId="7A7C1BE2" w14:textId="6C746BD9" w:rsidR="00C12985" w:rsidRPr="00940139" w:rsidRDefault="00C12985" w:rsidP="00940139">
      <w:pPr>
        <w:tabs>
          <w:tab w:val="left" w:pos="2400"/>
        </w:tabs>
        <w:rPr>
          <w:rFonts w:asciiTheme="minorHAnsi" w:hAnsiTheme="minorHAnsi"/>
          <w:sz w:val="18"/>
          <w:szCs w:val="18"/>
          <w:lang w:val="uk-UA"/>
        </w:rPr>
      </w:pPr>
    </w:p>
    <w:p w14:paraId="67EEABFB" w14:textId="739B0475" w:rsidR="00876635" w:rsidRPr="009730D7" w:rsidRDefault="00BD0B0F" w:rsidP="009730D7">
      <w:pPr>
        <w:pStyle w:val="MediumShading1-Accent11"/>
        <w:rPr>
          <w:rFonts w:ascii="Avenir Next LT Pro" w:hAnsi="Avenir Next LT Pro"/>
          <w:bCs/>
          <w:color w:val="auto"/>
          <w:sz w:val="18"/>
          <w:szCs w:val="18"/>
          <w:lang w:val="uk-UA"/>
        </w:rPr>
      </w:pPr>
      <w:r w:rsidRPr="00584574">
        <w:rPr>
          <w:rFonts w:ascii="Avenir Next LT Pro" w:hAnsi="Avenir Next LT Pro"/>
          <w:noProof/>
          <w:sz w:val="12"/>
          <w:lang w:val="uk-UA" w:eastAsia="uk-UA"/>
        </w:rPr>
        <w:lastRenderedPageBreak/>
        <mc:AlternateContent>
          <mc:Choice Requires="wps">
            <w:drawing>
              <wp:anchor distT="45720" distB="45720" distL="114300" distR="114300" simplePos="0" relativeHeight="251657728" behindDoc="1" locked="0" layoutInCell="1" allowOverlap="1" wp14:anchorId="4ED85DBF" wp14:editId="6ED44BFE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762875" cy="828675"/>
                <wp:effectExtent l="0" t="0" r="9525" b="9525"/>
                <wp:wrapThrough wrapText="bothSides">
                  <wp:wrapPolygon edited="0">
                    <wp:start x="0" y="0"/>
                    <wp:lineTo x="0" y="21352"/>
                    <wp:lineTo x="21573" y="21352"/>
                    <wp:lineTo x="21573" y="0"/>
                    <wp:lineTo x="0" y="0"/>
                  </wp:wrapPolygon>
                </wp:wrapThrough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62875" cy="8286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FD29D" w14:textId="77777777" w:rsidR="002379A4" w:rsidRPr="00C7718B" w:rsidRDefault="002379A4" w:rsidP="001D132F">
                            <w:pPr>
                              <w:shd w:val="clear" w:color="auto" w:fill="000000" w:themeFill="text1"/>
                              <w:spacing w:before="360" w:after="360"/>
                              <w:jc w:val="center"/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</w:pP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ІНСТРУКЦІЇ</w:t>
                            </w:r>
                            <w:r w:rsidRPr="00C7718B"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ТА НАГАДУВАННЯ</w:t>
                            </w:r>
                          </w:p>
                          <w:p w14:paraId="0663F232" w14:textId="710C4A00" w:rsidR="002379A4" w:rsidRPr="00735B09" w:rsidRDefault="002379A4" w:rsidP="001D132F">
                            <w:pPr>
                              <w:shd w:val="clear" w:color="auto" w:fill="000000" w:themeFill="text1"/>
                              <w:spacing w:before="360" w:after="360"/>
                              <w:jc w:val="center"/>
                              <w:rPr>
                                <w:rFonts w:ascii="AvenirNext LT Pro Bold" w:hAnsi="AvenirNext LT Pro Bold"/>
                                <w:b/>
                                <w:color w:val="FFFFFF"/>
                                <w:sz w:val="40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85DB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0.05pt;margin-top:0;width:611.25pt;height:65.25pt;z-index:-25165875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" fillcolor="black [3213]" stroked="f">
                <v:textbox>
                  <w:txbxContent>
                    <w:p w14:paraId="7F7FD29D" w14:textId="77777777" w:rsidR="002379A4" w:rsidRPr="00C7718B" w:rsidRDefault="002379A4" w:rsidP="001D132F">
                      <w:pPr>
                        <w:shd w:val="clear" w:color="auto" w:fill="000000" w:themeFill="text1"/>
                        <w:spacing w:before="360" w:after="360"/>
                        <w:jc w:val="center"/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</w:pP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ІНСТРУКЦІЇ</w:t>
                      </w:r>
                      <w:r w:rsidRPr="00C7718B"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</w:rPr>
                        <w:t xml:space="preserve"> </w:t>
                      </w: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ТА НАГАДУВАННЯ</w:t>
                      </w:r>
                    </w:p>
                    <w:p w14:paraId="0663F232" w14:textId="710C4A00" w:rsidR="002379A4" w:rsidRPr="00735B09" w:rsidRDefault="002379A4" w:rsidP="001D132F">
                      <w:pPr>
                        <w:shd w:val="clear" w:color="auto" w:fill="000000" w:themeFill="text1"/>
                        <w:spacing w:before="360" w:after="360"/>
                        <w:jc w:val="center"/>
                        <w:rPr>
                          <w:rFonts w:ascii="AvenirNext LT Pro Bold" w:hAnsi="AvenirNext LT Pro Bold"/>
                          <w:b/>
                          <w:color w:val="FFFFFF"/>
                          <w:sz w:val="40"/>
                          <w:szCs w:val="42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 процесі підготовки заявки пам’ятайте, що </w:t>
      </w:r>
      <w:proofErr w:type="spellStart"/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>Effie</w:t>
      </w:r>
      <w:proofErr w:type="spellEnd"/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є </w:t>
      </w:r>
      <w:r w:rsidR="00876635" w:rsidRPr="00876635">
        <w:rPr>
          <w:rFonts w:ascii="Avenir Next Cyr" w:hAnsi="Avenir Next Cyr"/>
          <w:color w:val="auto"/>
          <w:sz w:val="18"/>
          <w:szCs w:val="18"/>
          <w:lang w:val="uk-UA"/>
        </w:rPr>
        <w:t>відкритим змаганням для всіх форм ефективності –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цілей. Задача учасника – розповісти членам журі переконливу історію про досягнення ефективності в кампанії. Розкажіть членам журі, як ви впровадили та сприяли змінам,  як побудували свій бренд та розвинули свій бізнес.</w:t>
      </w:r>
    </w:p>
    <w:p w14:paraId="4A48B724" w14:textId="77777777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</w:p>
    <w:p w14:paraId="62A6BCB0" w14:textId="0D993CE6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Вся інформація та дані, надані </w:t>
      </w:r>
      <w:r w:rsidRPr="00876635">
        <w:rPr>
          <w:rFonts w:ascii="Avenir Next Cyr" w:hAnsi="Avenir Next Cyr"/>
          <w:color w:val="auto"/>
          <w:sz w:val="18"/>
          <w:szCs w:val="18"/>
          <w:lang w:val="uk-UA"/>
        </w:rPr>
        <w:t>в</w:t>
      </w:r>
      <w:r>
        <w:rPr>
          <w:rFonts w:ascii="Avenir Next Cyr" w:hAnsi="Avenir Next Cyr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цій формі заявки, будуть розглянуті та оцінені суддями. Сама заявка повинна бути завантажена відповідно правил участі на сайті </w:t>
      </w:r>
      <w:hyperlink r:id="rId10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  <w:r w:rsidRPr="00584574">
        <w:rPr>
          <w:rFonts w:ascii="Avenir Next Cyr" w:hAnsi="Avenir Next Cyr"/>
          <w:b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Окрім матеріалів для розгляду членами журі (текстової заявки), учасникам необхідно надати додаткові матеріали для оргкомітету, що є обов`язковими, а саме наступні додатки: №1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Authorization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&amp;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Verification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Form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, №2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Additional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Data. Ці додатки разом із заявкою повинні бути завантажені в особистому кабінеті учасника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на сайті </w:t>
      </w:r>
      <w:hyperlink r:id="rId11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</w:p>
    <w:p w14:paraId="08EA9DC9" w14:textId="0E348557" w:rsidR="00BD0B0F" w:rsidRPr="00584574" w:rsidRDefault="00BD0B0F" w:rsidP="00BD0B0F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540" w:lineRule="atLeast"/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</w:pPr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Контрольний список (</w:t>
      </w:r>
      <w:proofErr w:type="spellStart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чеклист</w:t>
      </w:r>
      <w:proofErr w:type="spellEnd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), наведений нижче, допоможе вам у процесі збору інформації:</w:t>
      </w:r>
    </w:p>
    <w:p w14:paraId="34714FF2" w14:textId="70B7B1C1" w:rsidR="00427B95" w:rsidRPr="00584574" w:rsidRDefault="00427B95" w:rsidP="00427B95">
      <w:pPr>
        <w:spacing w:after="0" w:line="240" w:lineRule="auto"/>
        <w:rPr>
          <w:rStyle w:val="ac"/>
          <w:rFonts w:asciiTheme="minorHAnsi" w:hAnsiTheme="minorHAnsi"/>
          <w:color w:val="auto"/>
          <w:sz w:val="18"/>
          <w:szCs w:val="18"/>
          <w:u w:val="none"/>
          <w:lang w:val="uk-UA"/>
        </w:rPr>
      </w:pPr>
    </w:p>
    <w:tbl>
      <w:tblPr>
        <w:tblStyle w:val="a3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427B95" w:rsidRPr="00584574" w14:paraId="2CB79C8C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12BE9D64" w14:textId="77777777" w:rsidR="00BD0B0F" w:rsidRPr="00584574" w:rsidRDefault="00BD0B0F" w:rsidP="00BD0B0F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для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розгляду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</w:p>
          <w:p w14:paraId="0C0968BF" w14:textId="35A8B5BC" w:rsidR="00427B95" w:rsidRPr="00584574" w:rsidRDefault="00BD0B0F" w:rsidP="00BD0B0F">
            <w:pPr>
              <w:spacing w:before="60" w:after="60" w:line="240" w:lineRule="auto"/>
              <w:rPr>
                <w:rFonts w:ascii="AvenirNext LT Pro Bold" w:hAnsi="AvenirNext LT Pro Bold"/>
                <w:b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членами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журі</w:t>
            </w:r>
          </w:p>
        </w:tc>
        <w:tc>
          <w:tcPr>
            <w:tcW w:w="5395" w:type="dxa"/>
            <w:vAlign w:val="center"/>
          </w:tcPr>
          <w:p w14:paraId="45010CDA" w14:textId="77777777" w:rsidR="00324BDB" w:rsidRPr="00584574" w:rsidRDefault="00324BDB" w:rsidP="00324BDB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lang w:val="uk-UA"/>
              </w:rPr>
              <w:t>Додатки / Інші матеріали</w:t>
            </w:r>
          </w:p>
          <w:p w14:paraId="17622F27" w14:textId="22136A50" w:rsidR="00427B95" w:rsidRPr="00584574" w:rsidRDefault="00427B95" w:rsidP="008C346F">
            <w:pPr>
              <w:spacing w:before="60" w:after="60" w:line="240" w:lineRule="auto"/>
              <w:rPr>
                <w:rFonts w:ascii="AvenirNext LT Pro Bold" w:hAnsi="AvenirNext LT Pro Bold"/>
                <w:b/>
                <w:sz w:val="18"/>
                <w:szCs w:val="18"/>
                <w:lang w:val="uk-UA"/>
              </w:rPr>
            </w:pPr>
          </w:p>
        </w:tc>
      </w:tr>
      <w:tr w:rsidR="00427B95" w:rsidRPr="00764A26" w14:paraId="4B5A7725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729502BC" w14:textId="2BCE3ECF" w:rsidR="00427B95" w:rsidRPr="00584574" w:rsidRDefault="00BD0B0F" w:rsidP="008C346F">
            <w:pPr>
              <w:spacing w:before="60" w:after="60" w:line="240" w:lineRule="auto"/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Текстова форма заявки</w:t>
            </w:r>
            <w:r w:rsidR="00427B95"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</w:p>
          <w:p w14:paraId="03D53DEF" w14:textId="48B8DE44" w:rsidR="00427B95" w:rsidRPr="00584574" w:rsidRDefault="00BD0B0F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Деталі заявки</w:t>
            </w:r>
          </w:p>
          <w:p w14:paraId="11764C9E" w14:textId="0347B31E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Effie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опис ефективності кампанії у розділах заявки </w:t>
            </w: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(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Sections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1-4)</w:t>
            </w:r>
          </w:p>
          <w:p w14:paraId="15F9E35C" w14:textId="7C0668A4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Investment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Overview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(медіа розділ)</w:t>
            </w:r>
          </w:p>
          <w:p w14:paraId="1AFD753D" w14:textId="65F7A526" w:rsidR="00590A13" w:rsidRPr="00584574" w:rsidRDefault="00324BDB" w:rsidP="008C346F">
            <w:pPr>
              <w:spacing w:before="60" w:after="60" w:line="240" w:lineRule="auto"/>
              <w:rPr>
                <w:rFonts w:ascii="AvenirNext LT Pro Bold" w:hAnsi="AvenirNext LT Pro Bold"/>
                <w:bCs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Резюме </w:t>
            </w:r>
          </w:p>
        </w:tc>
        <w:tc>
          <w:tcPr>
            <w:tcW w:w="5395" w:type="dxa"/>
            <w:vAlign w:val="center"/>
          </w:tcPr>
          <w:p w14:paraId="1DFB3D60" w14:textId="6C0F3115" w:rsidR="008C346F" w:rsidRPr="00584574" w:rsidRDefault="00324BDB" w:rsidP="008C346F">
            <w:pPr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Додаток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1.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Authorization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&amp;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Verification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Form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highlight w:val="yellow"/>
                <w:lang w:val="uk-UA"/>
              </w:rPr>
              <w:t xml:space="preserve"> 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Дозволи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авторизація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верифікація заявки</w:t>
            </w:r>
          </w:p>
          <w:p w14:paraId="0887587D" w14:textId="79814A35" w:rsidR="00427B95" w:rsidRPr="00584574" w:rsidRDefault="00427B95" w:rsidP="008C346F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</w:p>
        </w:tc>
      </w:tr>
      <w:tr w:rsidR="008C346F" w:rsidRPr="00764A26" w14:paraId="2C1B9209" w14:textId="77777777" w:rsidTr="008C346F">
        <w:trPr>
          <w:trHeight w:val="20"/>
        </w:trPr>
        <w:tc>
          <w:tcPr>
            <w:tcW w:w="5395" w:type="dxa"/>
            <w:vMerge w:val="restart"/>
          </w:tcPr>
          <w:p w14:paraId="5935EA4B" w14:textId="77777777" w:rsidR="00324BDB" w:rsidRPr="00584574" w:rsidRDefault="00324BDB" w:rsidP="008C346F">
            <w:pPr>
              <w:spacing w:before="60" w:after="60" w:line="240" w:lineRule="auto"/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Креативні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відеокейс</w:t>
            </w:r>
            <w:proofErr w:type="spellEnd"/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зображення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)</w:t>
            </w:r>
            <w:r w:rsidRPr="00584574"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  <w:t xml:space="preserve"> </w:t>
            </w:r>
          </w:p>
          <w:p w14:paraId="0E6B4C7C" w14:textId="77777777" w:rsidR="00324BDB" w:rsidRPr="00584574" w:rsidRDefault="00324BDB" w:rsidP="00324BDB">
            <w:pPr>
              <w:pStyle w:val="MediumShading1-Accent11"/>
              <w:rPr>
                <w:rStyle w:val="ac"/>
                <w:rFonts w:ascii="Avenir Next Cyr Medium" w:hAnsi="Avenir Next Cyr Medium"/>
                <w:bCs/>
                <w:color w:val="808080" w:themeColor="background1" w:themeShade="80"/>
                <w:sz w:val="28"/>
                <w:u w:val="none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Перегляньте додаткові вказівки у розділі </w: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begin"/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instrText xml:space="preserve"> HYPERLINK "https://effie.org.ua/contest/creative-materials/" </w:instrTex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separate"/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lang w:val="uk-UA"/>
              </w:rPr>
              <w:t>Вимог до креативних матеріалів</w:t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u w:val="none"/>
                <w:lang w:val="uk-UA"/>
              </w:rPr>
              <w:t>.</w:t>
            </w:r>
          </w:p>
          <w:p w14:paraId="6899A812" w14:textId="090DC774" w:rsidR="008C346F" w:rsidRPr="00584574" w:rsidRDefault="00324BDB" w:rsidP="00324BDB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end"/>
            </w:r>
          </w:p>
        </w:tc>
        <w:tc>
          <w:tcPr>
            <w:tcW w:w="5395" w:type="dxa"/>
            <w:vAlign w:val="center"/>
          </w:tcPr>
          <w:p w14:paraId="23AFD8B4" w14:textId="74B878AF" w:rsidR="008C346F" w:rsidRPr="00584574" w:rsidRDefault="000D1B86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 xml:space="preserve">Додаток </w:t>
            </w:r>
            <w:r w:rsidR="008C346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2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.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Addition</w:t>
            </w:r>
            <w:r w:rsidR="008C346F" w:rsidRPr="00584574">
              <w:rPr>
                <w:rFonts w:ascii="Avenir Next LT Pro" w:hAnsi="Avenir Next LT Pro" w:cs="Calibri"/>
                <w:b/>
                <w:color w:val="auto"/>
                <w:sz w:val="20"/>
                <w:szCs w:val="20"/>
                <w:lang w:val="uk-UA"/>
              </w:rPr>
              <w:t>a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l</w:t>
            </w:r>
            <w:proofErr w:type="spellEnd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Data</w:t>
            </w:r>
          </w:p>
          <w:p w14:paraId="60E96DCB" w14:textId="4AADEA17" w:rsidR="008C346F" w:rsidRPr="00584574" w:rsidRDefault="000D1B86" w:rsidP="008C346F">
            <w:pPr>
              <w:spacing w:before="60" w:after="60" w:line="240" w:lineRule="auto"/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Короткий опис кейсу</w:t>
            </w:r>
            <w:r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(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Public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Case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Summary</w:t>
            </w:r>
            <w:proofErr w:type="spellEnd"/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)</w:t>
            </w:r>
            <w:r w:rsidR="0012485B"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Твердження про ефективності (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Statement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of 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Effectiveness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)</w:t>
            </w:r>
          </w:p>
          <w:p w14:paraId="69D1AE60" w14:textId="71BCCE14" w:rsidR="008C346F" w:rsidRPr="00584574" w:rsidRDefault="00D927C3" w:rsidP="001E7B69">
            <w:pPr>
              <w:spacing w:before="60" w:after="60" w:line="240" w:lineRule="auto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компаній та індивідуальні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</w:p>
        </w:tc>
      </w:tr>
      <w:tr w:rsidR="008C346F" w:rsidRPr="00584574" w14:paraId="38A46E72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69C1143D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2F3252EF" w14:textId="701B2531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Primary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Publicity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Image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(основне зображення)</w:t>
            </w:r>
          </w:p>
        </w:tc>
      </w:tr>
      <w:tr w:rsidR="008C346F" w:rsidRPr="00764A26" w14:paraId="1BBD74A9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7E28FB61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0540A318" w14:textId="75494392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Логотипи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основного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агентства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ів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)</w:t>
            </w:r>
          </w:p>
        </w:tc>
      </w:tr>
    </w:tbl>
    <w:p w14:paraId="2E5071D9" w14:textId="77777777" w:rsidR="002716E5" w:rsidRDefault="002716E5" w:rsidP="0095148A">
      <w:pPr>
        <w:spacing w:after="0" w:line="240" w:lineRule="auto"/>
        <w:contextualSpacing/>
        <w:rPr>
          <w:rFonts w:ascii="Avenir Next Cyr" w:hAnsi="Avenir Next Cyr" w:cs="Calibri"/>
          <w:color w:val="auto"/>
          <w:sz w:val="20"/>
          <w:szCs w:val="20"/>
          <w:lang w:val="uk-UA"/>
        </w:rPr>
      </w:pPr>
    </w:p>
    <w:p w14:paraId="6A14A0FF" w14:textId="5ABAFCAF" w:rsidR="00427B95" w:rsidRPr="002716E5" w:rsidRDefault="002716E5" w:rsidP="0095148A">
      <w:pPr>
        <w:spacing w:after="0" w:line="240" w:lineRule="auto"/>
        <w:contextualSpacing/>
        <w:rPr>
          <w:rFonts w:asciiTheme="minorHAnsi" w:hAnsiTheme="minorHAnsi"/>
          <w:color w:val="auto"/>
          <w:sz w:val="20"/>
          <w:szCs w:val="20"/>
          <w:lang w:val="uk-UA"/>
        </w:rPr>
      </w:pP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Перегляньт</w:t>
      </w:r>
      <w:r w:rsidRPr="00764A26">
        <w:rPr>
          <w:rFonts w:ascii="Avenir Next Cyr" w:hAnsi="Avenir Next Cyr" w:cs="Calibri"/>
          <w:color w:val="auto"/>
          <w:sz w:val="20"/>
          <w:szCs w:val="20"/>
          <w:lang w:val="uk-UA"/>
        </w:rPr>
        <w:t>е</w:t>
      </w:r>
      <w:r w:rsidRPr="00764A26"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hyperlink r:id="rId12" w:history="1">
        <w:r w:rsidRPr="00764A26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E</w:t>
        </w:r>
        <w:r w:rsidRPr="00764A26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n</w:t>
        </w:r>
        <w:r w:rsidRPr="00764A26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try</w:t>
        </w:r>
        <w:r w:rsidRPr="00764A26">
          <w:rPr>
            <w:rStyle w:val="ac"/>
            <w:rFonts w:ascii="AvenirNext LT Pro Bold" w:hAnsi="AvenirNext LT Pro Bold"/>
            <w:b/>
            <w:bCs/>
            <w:sz w:val="20"/>
            <w:szCs w:val="20"/>
            <w:lang w:val="uk-UA"/>
          </w:rPr>
          <w:t xml:space="preserve"> </w:t>
        </w:r>
        <w:r w:rsidRPr="00764A26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Kit</w:t>
        </w:r>
      </w:hyperlink>
      <w:r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для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повного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ознайомлення з інформацією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щодо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підготовки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вашої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текстової форми заявки та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креативних матеріалів</w:t>
      </w:r>
      <w:r>
        <w:rPr>
          <w:rFonts w:ascii="Avenir Next Cyr" w:hAnsi="Avenir Next Cyr"/>
          <w:color w:val="auto"/>
          <w:sz w:val="20"/>
          <w:szCs w:val="20"/>
          <w:lang w:val="uk-UA"/>
        </w:rPr>
        <w:t>.</w:t>
      </w:r>
    </w:p>
    <w:p w14:paraId="1096D33A" w14:textId="77777777" w:rsidR="00427B95" w:rsidRPr="00584574" w:rsidRDefault="00427B95" w:rsidP="0095148A">
      <w:pPr>
        <w:spacing w:after="0" w:line="240" w:lineRule="auto"/>
        <w:contextualSpacing/>
        <w:rPr>
          <w:rFonts w:ascii="Avenir Next LT Pro" w:hAnsi="Avenir Next LT Pro"/>
          <w:bCs/>
          <w:color w:val="auto"/>
          <w:sz w:val="18"/>
          <w:szCs w:val="18"/>
          <w:lang w:val="uk-UA"/>
        </w:rPr>
      </w:pPr>
    </w:p>
    <w:tbl>
      <w:tblPr>
        <w:tblStyle w:val="2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7"/>
        <w:gridCol w:w="5373"/>
      </w:tblGrid>
      <w:tr w:rsidR="00B77810" w:rsidRPr="00764A26" w14:paraId="45F3E00E" w14:textId="77777777" w:rsidTr="00547104">
        <w:trPr>
          <w:trHeight w:val="1080"/>
          <w:jc w:val="center"/>
        </w:trPr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4581A014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5260B39B" w14:textId="26FAC0A3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КЛЮЧОВІ ПІДКАЗКИ ВІД ЖУРІ</w:t>
            </w:r>
          </w:p>
          <w:p w14:paraId="12A8262A" w14:textId="77777777" w:rsidR="00377540" w:rsidRPr="00584574" w:rsidRDefault="00377540" w:rsidP="00547104">
            <w:pPr>
              <w:spacing w:after="0" w:line="240" w:lineRule="auto"/>
              <w:rPr>
                <w:rFonts w:ascii="Avenir Next LT Pro" w:hAnsi="Avenir Next LT Pro"/>
                <w:b/>
                <w:sz w:val="2"/>
                <w:szCs w:val="2"/>
                <w:lang w:val="uk-UA"/>
              </w:rPr>
            </w:pPr>
          </w:p>
          <w:p w14:paraId="71456317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sz w:val="8"/>
                <w:szCs w:val="18"/>
                <w:lang w:val="uk-UA"/>
              </w:rPr>
            </w:pPr>
          </w:p>
          <w:p w14:paraId="0DF74B11" w14:textId="707480FF" w:rsidR="00547104" w:rsidRPr="00584574" w:rsidRDefault="00871C7A" w:rsidP="00547104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БУДЬТЕ ЧІТКИМИ, ЛАКОНІЧНИМИ, ПЕРЕКОНУЮЧИМИ ТА ЧЕСНИМИ</w:t>
            </w:r>
            <w:r w:rsidR="00F92382" w:rsidRPr="00584574"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Короткі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гарно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написані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завжди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вдало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виділяються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серед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інших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адже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одну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суддівську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сесію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журі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розглядають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15-20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заявок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>.</w:t>
            </w:r>
            <w:r w:rsidRPr="00584574">
              <w:rPr>
                <w:rFonts w:ascii="Avenir Next LT Pro" w:hAnsi="Avenir Next LT Pro"/>
                <w:b/>
                <w:color w:val="B4975A"/>
                <w:sz w:val="18"/>
                <w:szCs w:val="18"/>
                <w:lang w:val="uk-UA"/>
              </w:rPr>
              <w:t xml:space="preserve">  </w:t>
            </w:r>
          </w:p>
          <w:p w14:paraId="50815B9A" w14:textId="43B6B411" w:rsidR="00B13221" w:rsidRPr="00584574" w:rsidRDefault="00871C7A" w:rsidP="00B1322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Next LT Pro Regular" w:hAnsi="AvenirNext LT Pro Regula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КОНТЕКСТ (ОПИС СИТУАЦІЇ) Є КЛЮЧОВИМ</w:t>
            </w:r>
            <w:r w:rsidR="00BC55AD" w:rsidRPr="00584574">
              <w:rPr>
                <w:rFonts w:ascii="Avenir Next LT Pro" w:hAnsi="Avenir Next LT Pro"/>
                <w:sz w:val="18"/>
                <w:szCs w:val="18"/>
                <w:highlight w:val="yellow"/>
                <w:lang w:val="uk-UA"/>
              </w:rPr>
              <w:br/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Судді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зазвичай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працюють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у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вашій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категорії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та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можуть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бути не знайомі з вашим брендом. 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 суддям ситуацію так, щоб можна було зрозуміти ступінь складності вашого завдання та важливість отриманих результатів. Обмежте використання галузевого жаргону та дайте визначення галузевим термінам.</w:t>
            </w:r>
          </w:p>
          <w:p w14:paraId="30C3A7A7" w14:textId="077ED12E" w:rsidR="00547104" w:rsidRPr="00584574" w:rsidRDefault="001F12DF" w:rsidP="001F12DF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lastRenderedPageBreak/>
              <w:t>ВІДПОВІДНІСТЬ КАТЕГОРІЇ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оцінюють ефективність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>роботи в контексті визначення та суті обраної категорії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. Переконайтеся, що ваша заявлена </w:t>
            </w:r>
            <w:r w:rsidRPr="00584574">
              <w:rPr>
                <w:rFonts w:ascii="Arial" w:hAnsi="Arial" w:cs="Arial"/>
                <w:color w:val="auto"/>
                <w:sz w:val="18"/>
                <w:szCs w:val="18"/>
                <w:lang w:val="uk-UA"/>
              </w:rPr>
              <w:t>​​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ціль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збігаються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</w:p>
          <w:p w14:paraId="31F21CFC" w14:textId="66C27029" w:rsidR="002661C0" w:rsidRPr="00584574" w:rsidRDefault="001F12DF" w:rsidP="00266E8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РОЗКАЖІТЬ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ЦІКАВУ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ІСТОРІЮ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Пишіть</w:t>
            </w:r>
            <w:r w:rsidR="006F2627" w:rsidRPr="00584574"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  <w:t xml:space="preserve"> </w:t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вашу заявку, пам’ятаючи, що ваша цільова аудиторія – це судді </w:t>
            </w:r>
            <w:proofErr w:type="spellStart"/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="00A26C5A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, що мають</w:t>
            </w:r>
            <w:r w:rsidR="001B3F96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795BB9" w:rsidRPr="00795BB9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досвід цифрового та </w:t>
            </w:r>
            <w:proofErr w:type="spellStart"/>
            <w:r w:rsidR="00795BB9" w:rsidRPr="00795BB9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</w:t>
            </w:r>
            <w:r w:rsidR="00795BB9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ерфоманс</w:t>
            </w:r>
            <w:proofErr w:type="spellEnd"/>
            <w:r w:rsidR="00795BB9" w:rsidRPr="00795BB9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маркетингу</w:t>
            </w:r>
            <w:r w:rsidR="00795BB9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. </w:t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Члени журі хочуть побачити захоплюючу, добре написану історію, в якій чітко і послідовно пов’язані між собою всі розділи заявки. Судді будуть оцінювати вашу роботу критично, тому передбачте питання, які в них можуть виникнути.</w:t>
            </w:r>
            <w:r w:rsidR="006F2627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</w:p>
          <w:p w14:paraId="41EF2DBB" w14:textId="4D97CF7F" w:rsidR="007E04FA" w:rsidRPr="00327EE7" w:rsidRDefault="007E04FA" w:rsidP="00327EE7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ПОПЕРЕДНІЙ ПЕРЕГЛЯД</w:t>
            </w:r>
            <w:r w:rsidR="00DC2E27" w:rsidRPr="00584574">
              <w:rPr>
                <w:rFonts w:asciiTheme="minorHAnsi" w:hAnsiTheme="minorHAnsi"/>
                <w:b/>
                <w:color w:val="B4975A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Зверніться до колег, які не працюють з брендом,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 проханням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переглянути заявку. Дізнайтеся, які питання у них виникли – що було незрозумілим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Де в кейсі 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прогалини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 Зверніться до сильного редактора (коректора)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пере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глянути роботу.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EBF5574" w14:textId="0BE7A993" w:rsidR="00DC2E27" w:rsidRPr="00327EE7" w:rsidRDefault="00DC2E27" w:rsidP="002661C0">
            <w:pPr>
              <w:spacing w:after="120" w:line="240" w:lineRule="auto"/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</w:pPr>
            <w:r w:rsidRPr="00327EE7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Також можна переглянути додаткові поради від журі  у документі </w:t>
            </w:r>
            <w:hyperlink r:id="rId13" w:history="1">
              <w:proofErr w:type="spellStart"/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Effective</w:t>
              </w:r>
              <w:proofErr w:type="spellEnd"/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Entry</w:t>
              </w:r>
              <w:proofErr w:type="spellEnd"/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G</w:t>
              </w:r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u</w:t>
              </w:r>
              <w:r w:rsidRPr="002379A4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ide</w:t>
              </w:r>
              <w:proofErr w:type="spellEnd"/>
            </w:hyperlink>
            <w:r w:rsidRPr="002379A4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>.</w:t>
            </w:r>
          </w:p>
          <w:p w14:paraId="708B5378" w14:textId="134C68EB" w:rsidR="00547104" w:rsidRPr="00584574" w:rsidRDefault="00547104" w:rsidP="002661C0">
            <w:pPr>
              <w:spacing w:after="120" w:line="240" w:lineRule="auto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</w:p>
        </w:tc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2C0E0859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26FF43AA" w14:textId="77A4411F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ОСНОВНІ ВИМОГИ ДО ЗАЯВКИ</w:t>
            </w:r>
          </w:p>
          <w:p w14:paraId="3FC03762" w14:textId="77777777" w:rsidR="00547104" w:rsidRPr="00584574" w:rsidRDefault="00547104" w:rsidP="00547104">
            <w:pPr>
              <w:spacing w:after="120" w:line="240" w:lineRule="auto"/>
              <w:rPr>
                <w:rFonts w:ascii="Avenir Next LT Pro" w:hAnsi="Avenir Next LT Pro"/>
                <w:color w:val="auto"/>
                <w:sz w:val="2"/>
                <w:szCs w:val="18"/>
                <w:lang w:val="uk-UA"/>
              </w:rPr>
            </w:pPr>
          </w:p>
          <w:p w14:paraId="72A53220" w14:textId="02E12C31" w:rsidR="006C5D1E" w:rsidRPr="00584574" w:rsidRDefault="006C5D1E" w:rsidP="006C5D1E">
            <w:pPr>
              <w:pStyle w:val="af7"/>
              <w:numPr>
                <w:ilvl w:val="0"/>
                <w:numId w:val="2"/>
              </w:numPr>
              <w:spacing w:after="120" w:line="240" w:lineRule="auto"/>
              <w:ind w:left="301" w:hanging="284"/>
              <w:rPr>
                <w:rFonts w:ascii="Avenir Next LT Pro" w:hAnsi="Avenir Next LT Pro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ОБМЕЖЕННЯ ЩОДО КІЛЬКОСТІ СЛІВ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Кожен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має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унікальну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історію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проте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ліміт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обсягу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загальним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всіх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;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вимагається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всього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місця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вказана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інформація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орієнтовної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кількості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). 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відповідей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рекомендується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використовувати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шрифт розміром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менше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10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кегля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.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видаляйте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редагуйте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інструкції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форми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.</w:t>
            </w:r>
          </w:p>
          <w:p w14:paraId="529A3640" w14:textId="767B9886" w:rsidR="00CD1E4B" w:rsidRPr="00584574" w:rsidRDefault="00282E8C" w:rsidP="00EB1D82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ВИМОГИ ЩОДО УЧАСТІ</w:t>
            </w:r>
            <w:r w:rsidR="00CD1E4B" w:rsidRPr="00584574">
              <w:rPr>
                <w:rFonts w:ascii="Avenir Next LT Pro" w:hAnsi="Avenir Next LT Pro"/>
                <w:color w:val="B4975A"/>
                <w:sz w:val="18"/>
                <w:szCs w:val="18"/>
                <w:lang w:val="uk-UA"/>
              </w:rPr>
              <w:t xml:space="preserve"> </w:t>
            </w:r>
            <w:r w:rsidR="00CD1E4B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Надані дані та результати кампанії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повинні відноситися саме до  українського ринку, тобто кампанія має бути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>реалізована на території України, та в будь-який проміжок часу  в рамках встановленого періоду:</w:t>
            </w:r>
          </w:p>
          <w:p w14:paraId="6C55BAF2" w14:textId="77777777" w:rsidR="00DD5C46" w:rsidRDefault="00DD5C46" w:rsidP="00DD5C46">
            <w:pPr>
              <w:spacing w:after="120" w:line="240" w:lineRule="auto"/>
              <w:ind w:left="360"/>
              <w:rPr>
                <w:rFonts w:asciiTheme="minorHAnsi" w:hAnsiTheme="minorHAnsi"/>
                <w:b/>
                <w:bCs/>
                <w:color w:val="auto"/>
                <w:sz w:val="18"/>
                <w:szCs w:val="18"/>
                <w:lang w:val="uk-UA"/>
              </w:rPr>
            </w:pPr>
            <w:r w:rsidRPr="002379A4">
              <w:rPr>
                <w:rFonts w:ascii="Avenir Next Cyr Medium" w:hAnsi="Avenir Next Cyr Medium"/>
                <w:b/>
                <w:bCs/>
                <w:color w:val="auto"/>
                <w:sz w:val="18"/>
                <w:szCs w:val="18"/>
                <w:lang w:val="uk-UA"/>
              </w:rPr>
              <w:t>1 січня 2023 – 1 жовтня 2024</w:t>
            </w:r>
            <w:r w:rsidRPr="002379A4">
              <w:rPr>
                <w:rFonts w:ascii="Avenir Next LT Pro" w:hAnsi="Avenir Next LT Pro"/>
                <w:b/>
                <w:bCs/>
                <w:color w:val="auto"/>
                <w:sz w:val="18"/>
                <w:szCs w:val="18"/>
                <w:lang w:val="uk-UA"/>
              </w:rPr>
              <w:br/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(</w:t>
            </w:r>
            <w:r w:rsidRPr="002379A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для категорії </w:t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</w:rPr>
              <w:t>Sustained</w:t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</w:rPr>
              <w:t>Success</w:t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– з  1 січня 2021 </w:t>
            </w:r>
            <w:r w:rsidRPr="002379A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або раніше</w:t>
            </w:r>
            <w:r w:rsidRPr="002379A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)</w:t>
            </w:r>
          </w:p>
          <w:p w14:paraId="72BABB80" w14:textId="0F3C92B7" w:rsidR="00E44D9B" w:rsidRPr="00584574" w:rsidRDefault="00E44D9B" w:rsidP="00B67CD1">
            <w:p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отримані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після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закінчення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визначеного правилами періоду, 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які безпосередньо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пов</w:t>
            </w:r>
            <w:r w:rsidRPr="00584574">
              <w:rPr>
                <w:rFonts w:ascii="Avenir Next Cyr" w:hAnsi="Avenir Next Cyr" w:cs="Avenir Next LT Pro"/>
                <w:sz w:val="18"/>
                <w:szCs w:val="18"/>
                <w:lang w:val="uk-UA"/>
              </w:rPr>
              <w:t>’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язані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кампанією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яка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при цьому проходила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 рамках зазначеного конкурсного періоду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можуть бути додані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. </w:t>
            </w:r>
          </w:p>
          <w:p w14:paraId="2B07BC35" w14:textId="2D035E0A" w:rsidR="004034EF" w:rsidRPr="005C104A" w:rsidRDefault="00675D89" w:rsidP="004034EF">
            <w:pPr>
              <w:ind w:left="360"/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Перевірте дотримання </w:t>
            </w:r>
            <w:r w:rsidR="000C6062" w:rsidRPr="00584574">
              <w:rPr>
                <w:rFonts w:ascii="Avenir Next Cyr" w:hAnsi="Avenir Next Cyr"/>
                <w:sz w:val="18"/>
                <w:szCs w:val="18"/>
                <w:lang w:val="uk-UA"/>
              </w:rPr>
              <w:t>основних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умов</w:t>
            </w:r>
            <w:r w:rsidR="00112B13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участі</w:t>
            </w:r>
            <w:r w:rsidR="002347F7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відповідно </w:t>
            </w:r>
            <w:hyperlink r:id="rId14" w:history="1">
              <w:r w:rsidRPr="00584574">
                <w:rPr>
                  <w:rStyle w:val="ac"/>
                  <w:rFonts w:ascii="Avenir Next Cyr" w:hAnsi="Avenir Next Cyr"/>
                  <w:b/>
                  <w:bCs/>
                  <w:sz w:val="18"/>
                  <w:szCs w:val="18"/>
                  <w:lang w:val="uk-UA"/>
                </w:rPr>
                <w:t>Правил участі</w:t>
              </w:r>
            </w:hyperlink>
            <w:r w:rsidRPr="00584574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>.</w:t>
            </w:r>
          </w:p>
          <w:p w14:paraId="2731AE5A" w14:textId="79CEAD10" w:rsidR="005D3065" w:rsidRPr="00584574" w:rsidRDefault="00675D89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ВІДСУТНІСТЬ НАЗВ АГЕНТСТВ ТА ЇХ ЛОГОТИПІВ</w:t>
            </w:r>
            <w:r w:rsidR="004034EF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включайте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назв</w:t>
            </w:r>
            <w:r w:rsidR="00460274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агентств до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текстової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форми заявки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креативних матеріалів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включно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іменами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файлів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)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або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  <w:r w:rsidR="005D3065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Посилаючись на дослідження агентства (крім незалежної дослідницької компанії) в джерелах, слід назвати джерело як “дослідження агентства,” “дослідження медіа агентства,” “дослідження стороннього агентства” тощо, поруч з іншими джерелами даних (дані від клієнта та від незалежних дослідницьких компаній).  Це стосується всіх агентств, а не тільки агентства, що реєструє заявку.</w:t>
            </w:r>
          </w:p>
          <w:p w14:paraId="532752C9" w14:textId="242358C7" w:rsidR="005D3065" w:rsidRPr="00584574" w:rsidRDefault="005D3065" w:rsidP="005D3065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 xml:space="preserve">ГРАФІКИ, ТАБЛИЦІ ТА ДІАГРАМИ 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Застосовуйте графіки, таблиці та діаграми для представлення різних даних. Дотримуйтесь обмежень за кількістю таблиць/графіків, що передбачено та вказано для кожного розділу.</w:t>
            </w:r>
          </w:p>
          <w:p w14:paraId="6BB0821A" w14:textId="4A865D36" w:rsidR="005D3065" w:rsidRPr="00584574" w:rsidRDefault="005D3065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ЗОБРАЖЕНЬ/СКРІНШОТІВ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Не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вносьте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будь-які зображення з креативних матеріалів та інші зображення, включаючи скріншоти з соціальних медіа, до текстової частини заявки.</w:t>
            </w:r>
            <w:r w:rsidR="008B7390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B620A98" w14:textId="1FCF7763" w:rsidR="00547104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ЩОДО ЗОВНІШНІХ ПОСИЛАНЬ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Не спрямовуйт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суддів переходити на зовнішні веб-сторінки. Судді можуть лише переглядати надані вами опис та креативні матеріали заявки.</w:t>
            </w:r>
          </w:p>
          <w:p w14:paraId="581A29EE" w14:textId="520A75D7" w:rsidR="00547104" w:rsidRPr="00584574" w:rsidRDefault="008B7390" w:rsidP="00547104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ДЖЕРЕЛА ДАНИХ</w:t>
            </w:r>
          </w:p>
          <w:p w14:paraId="6BB5D7B4" w14:textId="488AD5DD" w:rsidR="008B7390" w:rsidRPr="00950A25" w:rsidRDefault="008B7390" w:rsidP="00950A25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Вся інформація і особливо результати, що представлені в заявці, повинні підтверджуватися конкретними, перевіреними джерелами даних. Будь-які дані без джерела не будуть враховані і призведуть до дискваліфікації. Відсутність джерела підтвердження даних є приводом для дискваліфікації. Оргкомітет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Awards Ukraine залишає за собою право перевірки достовірності даних. Джерела підтвердження даних мають включати задіяний період часу, тип досліджень тощо.</w:t>
            </w:r>
            <w:r w:rsidR="00950A25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br/>
            </w:r>
          </w:p>
          <w:p w14:paraId="47E9F14D" w14:textId="77777777" w:rsidR="008B7390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>ВИЗНАЧЕННЯ КАТЕГОРІЇ</w:t>
            </w:r>
          </w:p>
          <w:p w14:paraId="191A33FE" w14:textId="6FBB3232" w:rsidR="008B7390" w:rsidRPr="00584574" w:rsidRDefault="008B7390" w:rsidP="008B7390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Ознайомтесь з описами категорій щодо наявності додаткових вимог, що мають бути дотримані у вашій роботі в межах обраної категорії. 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 xml:space="preserve">Члени журі можуть знизити оцінку за невиконання цих вимог. </w:t>
            </w:r>
            <w:r w:rsidRPr="00584574">
              <w:rPr>
                <w:rStyle w:val="40"/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У випадку, коли одна й та ж кампанія бере участь у різних категоріях, заявки до цієї кампанії повинні бути адаптовані під різні категорії  за цілями, завданнями, </w:t>
            </w:r>
            <w:r w:rsidRPr="00584574">
              <w:rPr>
                <w:rStyle w:val="40"/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lastRenderedPageBreak/>
              <w:t xml:space="preserve">результатами.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Судді оцінюють ефективність роботи в контексті визначення та суті обраної категорії.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Члени журі помічають те, що одна стандартна неадаптована заявка використовується в декількох категоріях, це має негативний вплив на оцінювання заявки.</w:t>
            </w:r>
          </w:p>
          <w:p w14:paraId="7EC77C2E" w14:textId="2D6DFED4" w:rsidR="00547104" w:rsidRPr="00584574" w:rsidRDefault="008B7390" w:rsidP="008B7390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Вивчіть всі </w:t>
            </w:r>
            <w:hyperlink r:id="rId15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вимоги та правила</w:t>
              </w:r>
            </w:hyperlink>
            <w:r w:rsidRPr="00584574">
              <w:rPr>
                <w:rStyle w:val="ac"/>
                <w:rFonts w:ascii="Avenir Next Cyr" w:hAnsi="Avenir Next Cyr"/>
                <w:b/>
                <w:color w:val="808080"/>
                <w:sz w:val="18"/>
                <w:szCs w:val="18"/>
                <w:u w:val="none"/>
                <w:lang w:val="uk-UA"/>
              </w:rPr>
              <w:t xml:space="preserve">, </w:t>
            </w: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а також </w:t>
            </w:r>
            <w:hyperlink r:id="rId16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причини дискваліфікації</w:t>
              </w:r>
            </w:hyperlink>
          </w:p>
        </w:tc>
      </w:tr>
    </w:tbl>
    <w:p w14:paraId="419A5567" w14:textId="0A9ED18F" w:rsidR="009E47C8" w:rsidRPr="00584574" w:rsidRDefault="005F520F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Verdana" w:hAnsi="Verdana"/>
          <w:b/>
          <w:sz w:val="28"/>
          <w:lang w:val="uk-UA"/>
        </w:rPr>
        <w:lastRenderedPageBreak/>
        <w:br/>
      </w:r>
    </w:p>
    <w:p w14:paraId="2E3C5E9E" w14:textId="77777777" w:rsidR="005F520F" w:rsidRPr="00584574" w:rsidRDefault="005F520F" w:rsidP="005F520F">
      <w:pPr>
        <w:pStyle w:val="MediumShading1-Accent11"/>
        <w:rPr>
          <w:rFonts w:ascii="Avenir Next Cyr Medium" w:hAnsi="Avenir Next Cyr Medium"/>
          <w:b/>
          <w:sz w:val="28"/>
          <w:lang w:val="uk-UA"/>
        </w:rPr>
      </w:pPr>
      <w:r w:rsidRPr="00584574">
        <w:rPr>
          <w:rFonts w:ascii="Avenir Next Cyr Medium" w:hAnsi="Avenir Next Cyr Medium"/>
          <w:b/>
          <w:sz w:val="28"/>
          <w:szCs w:val="18"/>
          <w:lang w:val="uk-UA"/>
        </w:rPr>
        <w:t>ВИМОГИ ДО КРЕАТИВНИХ МАТЕРІАЛІВ</w:t>
      </w:r>
    </w:p>
    <w:p w14:paraId="56A91931" w14:textId="30385819" w:rsidR="009E47C8" w:rsidRPr="00584574" w:rsidRDefault="009E47C8">
      <w:pPr>
        <w:pStyle w:val="MediumShading1-Accent11"/>
        <w:rPr>
          <w:rFonts w:ascii="Avenir Next LT Pro" w:hAnsi="Avenir Next LT Pro"/>
          <w:b/>
          <w:sz w:val="28"/>
          <w:lang w:val="uk-UA"/>
        </w:rPr>
      </w:pPr>
    </w:p>
    <w:p w14:paraId="7C98951D" w14:textId="442E1206" w:rsidR="009E47C8" w:rsidRPr="00584574" w:rsidRDefault="004C40F3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Креативна частина роботи оцінюється як складова розділу оцінювання заявки SECTION 3: ВТІЛЕННЯ СТРАТЕГІЇ ТА ІДЕЇ В ЖИТТЯ (РЕАЛІЗАЦІЯ), що включає питання 3 та медіа додаток INVESTMENT OVERVIEW</w:t>
      </w:r>
      <w:r w:rsidRPr="00584574">
        <w:rPr>
          <w:rFonts w:asciiTheme="minorHAnsi" w:hAnsiTheme="minorHAnsi"/>
          <w:color w:val="auto"/>
          <w:sz w:val="18"/>
          <w:szCs w:val="18"/>
          <w:lang w:val="uk-UA"/>
        </w:rPr>
        <w:t>.</w:t>
      </w:r>
      <w:r w:rsidR="0079609C" w:rsidRPr="00584574">
        <w:rPr>
          <w:rFonts w:ascii="Avenir Next LT Pro" w:hAnsi="Avenir Next LT Pro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Оскільки судді</w:t>
      </w:r>
      <w:r w:rsidRPr="00584574">
        <w:rPr>
          <w:rStyle w:val="40"/>
          <w:rFonts w:ascii="Avenir Next Cyr" w:hAnsi="Avenir Next Cyr"/>
          <w:b/>
          <w:bCs/>
          <w:sz w:val="18"/>
          <w:szCs w:val="18"/>
          <w:lang w:val="uk-UA"/>
        </w:rPr>
        <w:t xml:space="preserve"> зобов’язані прочитати письмову заявку до перегляду креативних матеріалів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, </w:t>
      </w:r>
      <w:proofErr w:type="spellStart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роботи має показати конкретні приклади креативної реалізації. Креативний матеріал не має бути відео версією змісту письмової заявки – члени журі відразу переглядають роботу після прочитання заявки.</w:t>
      </w:r>
      <w:r w:rsidR="0079609C" w:rsidRPr="00584574">
        <w:rPr>
          <w:rFonts w:ascii="AvenirNext LT Pro Regular" w:hAnsi="AvenirNext LT Pro Regular"/>
          <w:sz w:val="18"/>
          <w:szCs w:val="18"/>
          <w:lang w:val="uk-UA"/>
        </w:rPr>
        <w:br/>
      </w:r>
    </w:p>
    <w:p w14:paraId="5C1632A2" w14:textId="146A0DF3" w:rsidR="00266E81" w:rsidRPr="00584574" w:rsidRDefault="00266E81" w:rsidP="00266E81">
      <w:pPr>
        <w:pStyle w:val="MediumShading1-Accent11"/>
        <w:numPr>
          <w:ilvl w:val="0"/>
          <w:numId w:val="21"/>
        </w:numPr>
        <w:spacing w:after="120"/>
        <w:rPr>
          <w:rFonts w:ascii="AvenirNext LT Pro Regular" w:hAnsi="AvenirNext LT Pro Regular"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ВІДЕОКЕЙС:</w:t>
      </w:r>
      <w:r w:rsidR="00AD48DD">
        <w:rPr>
          <w:rFonts w:ascii="Avenir Next Cyr" w:hAnsi="Avenir Next Cyr"/>
          <w:color w:val="auto"/>
          <w:sz w:val="20"/>
          <w:lang w:val="uk-UA"/>
        </w:rPr>
        <w:t xml:space="preserve">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У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відеокейсі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потрібно показати конкретні приклади креативної реалізації. Мінімум 70% всього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мають займати приклади креативної роботи на основі яких відбулася взаємодія з вашою аудиторією, чи інші матеріали, що були створені для втілення вашої ідеї в життя в рамках чи поза рамками компанії. При цьому не потрібно включати до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всі пункти, які ви позначили в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Investment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Overview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>, варто додати лише ті, що стали невід’ємною частиною успіху кейсу, що пояснюються у вашій текстовій формі заявки. Будь-яка додаткова інформація (опис ситуації, виклик) не повинні перешкоджати можливості суддів оцінити саме креативні матеріали.</w:t>
      </w:r>
    </w:p>
    <w:p w14:paraId="3DB63320" w14:textId="1EC48876" w:rsidR="0009591A" w:rsidRPr="00584574" w:rsidRDefault="00266E81" w:rsidP="00266E81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bCs/>
          <w:color w:val="000000" w:themeColor="text1"/>
          <w:sz w:val="20"/>
          <w:lang w:val="uk-UA"/>
        </w:rPr>
        <w:t>необхідно включити</w:t>
      </w: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0B19265A" w14:textId="1468B1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Включіть як мінімум по одному прикладу кожного задіяного каналу комунікації, зазначеного в текстовій частині вашої заявки. Кожний елемент креативної роботи можна позначати типом медіа (ТВ ролик, Радіо ролик тощо).</w:t>
      </w:r>
    </w:p>
    <w:p w14:paraId="25FC999F" w14:textId="77777777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тривалістю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понад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60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секунд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;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але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рекомендується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максимально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наближеними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оригіналу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3FA10704" w14:textId="239704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показуєте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декілька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задіяного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комунікації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3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),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після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першого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повністю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інші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додаткові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715918E2" w14:textId="4BF48196" w:rsidR="0009591A" w:rsidRPr="00584574" w:rsidRDefault="00266E81" w:rsidP="0009591A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>не включати</w:t>
      </w:r>
      <w:r w:rsidR="0009591A"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137675C0" w14:textId="3809C6D3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Результати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кампанії.</w:t>
      </w:r>
    </w:p>
    <w:p w14:paraId="588C4EE8" w14:textId="14D12B59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Назви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зображення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агенцій</w:t>
      </w:r>
      <w:r w:rsidR="00C95DE4"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.</w:t>
      </w:r>
    </w:p>
    <w:p w14:paraId="5553E88D" w14:textId="0C55392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 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Виняток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: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дозволено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/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роботи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були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включені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безпосередньо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вашої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.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згадувати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усно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).</w:t>
      </w:r>
    </w:p>
    <w:p w14:paraId="4FEC3B19" w14:textId="79B5FA6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Редагування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креативних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неправильно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тлумачить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переглядала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аудиторія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зміна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звуку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</w:t>
      </w:r>
      <w:r w:rsidR="0001728E"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6B9FDECD" w14:textId="5870E8F9" w:rsidR="0001728E" w:rsidRPr="009730D7" w:rsidRDefault="00C95DE4" w:rsidP="009730D7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LT Pro" w:hAnsi="Avenir Next LT Pro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-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конфіденційну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інформацію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оскільки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використаний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публічно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заявка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стане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фіналістом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переможцем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1DFDE477" w14:textId="77777777" w:rsidR="0001728E" w:rsidRPr="00584574" w:rsidRDefault="0001728E" w:rsidP="00C95DE4">
      <w:pPr>
        <w:pStyle w:val="MediumShading1-Accent11"/>
        <w:spacing w:after="120"/>
        <w:ind w:left="567"/>
        <w:rPr>
          <w:rFonts w:asciiTheme="minorHAnsi" w:hAnsiTheme="minorHAnsi"/>
          <w:bCs/>
          <w:color w:val="000000" w:themeColor="text1"/>
          <w:sz w:val="16"/>
          <w:szCs w:val="16"/>
          <w:highlight w:val="yellow"/>
          <w:lang w:val="uk-UA"/>
        </w:rPr>
      </w:pPr>
    </w:p>
    <w:p w14:paraId="5D864D1D" w14:textId="46CC3574" w:rsidR="0001728E" w:rsidRPr="005C104A" w:rsidRDefault="0001728E" w:rsidP="0001728E">
      <w:pPr>
        <w:pStyle w:val="MediumShading1-Accent11"/>
        <w:numPr>
          <w:ilvl w:val="0"/>
          <w:numId w:val="21"/>
        </w:numPr>
        <w:spacing w:after="120"/>
        <w:rPr>
          <w:rFonts w:ascii="Avenir Next Cyr Medium" w:hAnsi="Avenir Next Cyr Medium"/>
          <w:b/>
          <w:bCs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ЗОБРАЖЕННЯ</w:t>
      </w:r>
      <w:r w:rsidR="00F26C3D"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:</w:t>
      </w:r>
      <w:r w:rsidR="00F26C3D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t xml:space="preserve">  </w:t>
      </w:r>
      <w:r w:rsidR="006B66BC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br/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креативної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роботи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:  2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обов</w:t>
      </w:r>
      <w:r w:rsidRPr="005C104A">
        <w:rPr>
          <w:rFonts w:ascii="Avenir Next Cyr Medium" w:hAnsi="Avenir Next Cyr Medium" w:cs="Avenir Next LT Pro"/>
          <w:b/>
          <w:bCs/>
          <w:sz w:val="18"/>
          <w:szCs w:val="18"/>
          <w:lang w:val="uk-UA"/>
        </w:rPr>
        <w:t>’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язково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; 6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зображень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максимум</w:t>
      </w:r>
    </w:p>
    <w:p w14:paraId="3946E4C3" w14:textId="5FCC728D" w:rsidR="00B22ED0" w:rsidRPr="00584574" w:rsidRDefault="0001728E" w:rsidP="00B22ED0">
      <w:pPr>
        <w:pStyle w:val="MediumShading1-Accent11"/>
        <w:spacing w:after="120"/>
        <w:rPr>
          <w:rFonts w:asciiTheme="minorHAnsi" w:hAnsiTheme="minorHAnsi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Після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перегляду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будуть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показані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Вони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мають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доповнювати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допомогти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оцінити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кампанії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Добре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коли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файли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включають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(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веб</w:t>
      </w:r>
      <w:r w:rsidRPr="00584574">
        <w:rPr>
          <w:rFonts w:ascii="Avenir Next Cyr" w:hAnsi="Avenir Next Cyr"/>
          <w:sz w:val="18"/>
          <w:szCs w:val="18"/>
          <w:lang w:val="uk-UA"/>
        </w:rPr>
        <w:t>-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сайт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друкована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тощо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). Або ж можна показати в зображенні той приклад роботи, 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на який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судді повинні ще раз поглянути після перегляду </w:t>
      </w:r>
      <w:proofErr w:type="spellStart"/>
      <w:r w:rsidR="00B22ED0"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="00B22ED0" w:rsidRPr="00584574">
        <w:rPr>
          <w:rFonts w:ascii="Avenir Next Cyr" w:hAnsi="Avenir Next Cyr"/>
          <w:sz w:val="18"/>
          <w:szCs w:val="18"/>
          <w:lang w:val="uk-UA"/>
        </w:rPr>
        <w:t>.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Для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учасників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це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можливість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продемонструвати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свою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креативну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роботу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>:</w:t>
      </w:r>
    </w:p>
    <w:p w14:paraId="6FC2D585" w14:textId="77777777" w:rsidR="00B22ED0" w:rsidRPr="00584574" w:rsidRDefault="00B22ED0" w:rsidP="00B22ED0">
      <w:pPr>
        <w:pStyle w:val="MediumShading1-Accent11"/>
        <w:numPr>
          <w:ilvl w:val="0"/>
          <w:numId w:val="35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Виділіть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роздивитися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саме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форматі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відео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20863080" w14:textId="248610E2" w:rsidR="00B22ED0" w:rsidRPr="00584574" w:rsidRDefault="00B22ED0" w:rsidP="00B22ED0">
      <w:pPr>
        <w:pStyle w:val="MediumShading1-Accent11"/>
        <w:numPr>
          <w:ilvl w:val="0"/>
          <w:numId w:val="36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Зверніть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додаткову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увагу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ключові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роботи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яких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хотіли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зробити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акцент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46427A4E" w14:textId="6E28ACF8" w:rsidR="00B22ED0" w:rsidRDefault="00B22ED0" w:rsidP="00B22ED0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</w:p>
    <w:p w14:paraId="29809CB5" w14:textId="78F32F23" w:rsidR="004A4C39" w:rsidRDefault="004A4C39" w:rsidP="00B22ED0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</w:p>
    <w:p w14:paraId="24643CCA" w14:textId="77777777" w:rsidR="002D304B" w:rsidRPr="00584574" w:rsidRDefault="002D304B" w:rsidP="00B22ED0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</w:p>
    <w:p w14:paraId="49DA6FC7" w14:textId="338A515E" w:rsidR="006B66BC" w:rsidRPr="00584574" w:rsidRDefault="006B66BC" w:rsidP="006B66BC">
      <w:pPr>
        <w:pStyle w:val="MediumShading1-Accent11"/>
        <w:rPr>
          <w:rFonts w:ascii="Avenir Next LT Pro" w:hAnsi="Avenir Next LT Pro"/>
          <w:color w:val="auto"/>
          <w:sz w:val="16"/>
          <w:szCs w:val="16"/>
          <w:lang w:val="uk-UA"/>
        </w:rPr>
      </w:pPr>
    </w:p>
    <w:p w14:paraId="14BD3AAD" w14:textId="7D118772" w:rsidR="005D5E0A" w:rsidRPr="00584574" w:rsidRDefault="00B22ED0" w:rsidP="005D5E0A">
      <w:pPr>
        <w:pStyle w:val="MediumShading1-Accent11"/>
        <w:numPr>
          <w:ilvl w:val="0"/>
          <w:numId w:val="33"/>
        </w:numPr>
        <w:ind w:left="426" w:hanging="426"/>
        <w:rPr>
          <w:rFonts w:ascii="Avenir Next Cyr Medium" w:hAnsi="Avenir Next Cyr Medium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/>
          <w:b/>
          <w:bCs/>
          <w:color w:val="000000" w:themeColor="text1"/>
          <w:sz w:val="20"/>
          <w:lang w:val="uk-UA"/>
        </w:rPr>
        <w:t>ОСНОВНЕ ЗОБРАЖЕННЯ ДЛЯ ПУБЛІКАЦІЇ (PRIMARY PUBLICITY IMAGE):</w:t>
      </w:r>
    </w:p>
    <w:p w14:paraId="42A4CB11" w14:textId="78725932" w:rsidR="00206F67" w:rsidRPr="00584574" w:rsidRDefault="00B22ED0">
      <w:pPr>
        <w:pStyle w:val="MediumShading1-Accent11"/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  <w:t>Це зображення, яке презентабельно візуально відображає заявлену на конкурс кампанію. Дане зображення буде основним зображенням вашої роботи та використаним для рекламних цілей, якщо ваша заявка стане фіналістом або переможцем.</w:t>
      </w:r>
    </w:p>
    <w:p w14:paraId="55D4DC22" w14:textId="77777777" w:rsidR="00B22ED0" w:rsidRPr="00584574" w:rsidRDefault="00B22ED0">
      <w:pPr>
        <w:pStyle w:val="MediumShading1-Accent11"/>
        <w:rPr>
          <w:rFonts w:asciiTheme="minorHAnsi" w:hAnsiTheme="minorHAnsi"/>
          <w:color w:val="auto"/>
          <w:sz w:val="18"/>
          <w:szCs w:val="18"/>
          <w:lang w:val="uk-UA"/>
        </w:rPr>
      </w:pPr>
    </w:p>
    <w:p w14:paraId="20129D7B" w14:textId="77777777" w:rsidR="00B22ED0" w:rsidRPr="00584574" w:rsidRDefault="00B22ED0" w:rsidP="00B22ED0">
      <w:pPr>
        <w:pStyle w:val="MediumShading1-Accent11"/>
        <w:rPr>
          <w:rStyle w:val="ac"/>
          <w:rFonts w:ascii="Avenir Next Cyr" w:hAnsi="Avenir Next Cyr"/>
          <w:b/>
          <w:color w:val="B4975A"/>
          <w:sz w:val="28"/>
          <w:u w:val="none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Перегляньте додаткові вказівки у розділі </w: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begin"/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instrText xml:space="preserve"> HYPERLINK "https://effie.org.ua/contest/creative-materials/" </w:instrTex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separate"/>
      </w:r>
      <w:r w:rsidRPr="00584574">
        <w:rPr>
          <w:rStyle w:val="ac"/>
          <w:rFonts w:ascii="Avenir Next Cyr" w:hAnsi="Avenir Next Cyr"/>
          <w:b/>
          <w:color w:val="B4975A"/>
          <w:sz w:val="18"/>
          <w:lang w:val="uk-UA"/>
        </w:rPr>
        <w:t>Вимог до креативних матеріалів.</w:t>
      </w:r>
    </w:p>
    <w:p w14:paraId="12AF68C8" w14:textId="011AE698" w:rsidR="002F6F96" w:rsidRPr="00584574" w:rsidRDefault="00B22ED0">
      <w:pPr>
        <w:pStyle w:val="MediumShading1-Accent11"/>
        <w:rPr>
          <w:rStyle w:val="ac"/>
          <w:rFonts w:asciiTheme="minorHAnsi" w:hAnsiTheme="minorHAnsi"/>
          <w:b/>
          <w:color w:val="A5A5A5" w:themeColor="accent3"/>
          <w:sz w:val="16"/>
          <w:szCs w:val="16"/>
          <w:u w:val="none"/>
          <w:lang w:val="uk-UA"/>
        </w:rPr>
      </w:pP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end"/>
      </w:r>
    </w:p>
    <w:p w14:paraId="4DB4453A" w14:textId="1A305504" w:rsidR="00ED2B56" w:rsidRPr="00584574" w:rsidRDefault="00ED2B56" w:rsidP="0095252F">
      <w:pPr>
        <w:pStyle w:val="MediumShading1-Accent11"/>
        <w:spacing w:after="120"/>
        <w:rPr>
          <w:rFonts w:asciiTheme="minorHAnsi" w:hAnsiTheme="minorHAnsi"/>
          <w:i/>
          <w:iCs/>
          <w:color w:val="auto"/>
          <w:sz w:val="16"/>
          <w:szCs w:val="16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FD665D" w:rsidRPr="00764A26" w14:paraId="74BAB327" w14:textId="77777777" w:rsidTr="00DB07B8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25" w14:textId="3EB2DA21" w:rsidR="00FD665D" w:rsidRPr="00584574" w:rsidRDefault="0064522C" w:rsidP="00D93E0C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808080" w:themeColor="background1" w:themeShade="80"/>
                <w:sz w:val="28"/>
                <w:szCs w:val="19"/>
                <w:lang w:val="uk-UA"/>
              </w:rPr>
            </w:pPr>
            <w:r w:rsidRPr="00584574">
              <w:rPr>
                <w:rFonts w:ascii="AvenirNext LT Pro Bold" w:hAnsi="AvenirNext LT Pro Bold"/>
                <w:lang w:val="uk-UA"/>
              </w:rPr>
              <w:br w:type="page"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SECTION 1: ВИКЛИК, ОПИС СИТУАЦІЇ ТА ЦІЛІ</w:t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br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>23.3% ВІД ЗАГАЛЬНОЇ ОЦІНКИ</w:t>
            </w:r>
          </w:p>
          <w:p w14:paraId="3F9621E4" w14:textId="0C759369" w:rsidR="007A7CA9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Цей розділ охоплює опис вашої стратегічної бізнес ситуації для вашої маркетингової діяльності, а також ключові бізнес-виклики, завдання та цілі.</w:t>
            </w:r>
          </w:p>
          <w:p w14:paraId="15A4CC5C" w14:textId="0D194C74" w:rsidR="00C37663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Будь ласка, надайте необхідну інформацію щодо вашої галузі (ринкової категорії), конкурентного середовища, самого бренду, щоб загалом зрозуміти суть та рівень виклику/проблеми,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так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,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щоб незнайомі з вашою галуззю судді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могли оцінити вашу заявку.</w:t>
            </w:r>
          </w:p>
          <w:p w14:paraId="74BAB326" w14:textId="6C84C4E2" w:rsidR="00C37663" w:rsidRPr="00596474" w:rsidRDefault="0065147C" w:rsidP="00AA4F9C">
            <w:pPr>
              <w:pStyle w:val="MediumShading1-Accent11"/>
              <w:spacing w:after="120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Поясніть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, чому ваш бізнес-виклик (завдання) був 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хорошою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можливістю д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ля розвитку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тим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рівнем амбіцій,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 були заявлені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у ваших цілях.</w:t>
            </w:r>
          </w:p>
        </w:tc>
      </w:tr>
    </w:tbl>
    <w:p w14:paraId="74BAB328" w14:textId="77777777" w:rsidR="003114F2" w:rsidRPr="00584574" w:rsidRDefault="003114F2" w:rsidP="00166630">
      <w:pPr>
        <w:pStyle w:val="MediumShading1-Accent11"/>
        <w:spacing w:after="120"/>
        <w:rPr>
          <w:rFonts w:ascii="Avenir Next LT Pro" w:hAnsi="Avenir Next LT Pro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3"/>
        <w:gridCol w:w="2582"/>
        <w:gridCol w:w="4478"/>
      </w:tblGrid>
      <w:tr w:rsidR="00243D2D" w:rsidRPr="00764A26" w14:paraId="74BAB32E" w14:textId="77777777" w:rsidTr="00CC076E">
        <w:tc>
          <w:tcPr>
            <w:tcW w:w="6295" w:type="dxa"/>
            <w:gridSpan w:val="2"/>
            <w:shd w:val="clear" w:color="auto" w:fill="B8B8B8"/>
          </w:tcPr>
          <w:p w14:paraId="2F732B3B" w14:textId="4F3DEB58" w:rsidR="00567738" w:rsidRDefault="00567738" w:rsidP="0056773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1A. Я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ким був стан бізнесу бренду,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які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позиції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на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ринку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/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категорії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займав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бренд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його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конкуренти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запуску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кампанії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?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чому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полягав</w:t>
            </w:r>
            <w:r w:rsidR="00351D17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стратегічний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виник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внаслідок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цієї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бізнес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ситуації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?</w:t>
            </w:r>
            <w:r w:rsidR="00BB187A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Розкажіть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про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ступінь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складності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даного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виклику</w:t>
            </w:r>
            <w:r w:rsidR="00DF5FE2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.</w:t>
            </w:r>
          </w:p>
          <w:p w14:paraId="157A67C3" w14:textId="0C8F580D" w:rsidR="00BB187A" w:rsidRPr="00BB187A" w:rsidRDefault="00BB187A" w:rsidP="00567738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pacing w:val="-3"/>
                <w:sz w:val="20"/>
                <w:szCs w:val="20"/>
                <w:lang w:val="uk-UA"/>
              </w:rPr>
            </w:pPr>
            <w:r w:rsidRPr="00BB187A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uk-UA"/>
              </w:rPr>
              <w:t xml:space="preserve">Опишіть ринкову ситуацію щодо </w:t>
            </w:r>
            <w:proofErr w:type="spellStart"/>
            <w:r w:rsidRPr="00BB187A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uk-UA"/>
              </w:rPr>
              <w:t>перфоманс</w:t>
            </w:r>
            <w:proofErr w:type="spellEnd"/>
            <w:r w:rsidRPr="00BB187A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uk-UA"/>
              </w:rPr>
              <w:t xml:space="preserve"> маркетинг </w:t>
            </w:r>
            <w:proofErr w:type="spellStart"/>
            <w:r w:rsidRPr="00BB187A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uk-UA"/>
              </w:rPr>
              <w:t>активностей</w:t>
            </w:r>
            <w:proofErr w:type="spellEnd"/>
            <w:r w:rsidRPr="00BB187A">
              <w:rPr>
                <w:rFonts w:ascii="Avenir Next Cyr Medium" w:hAnsi="Avenir Next Cyr Medium"/>
                <w:b/>
                <w:bCs/>
                <w:color w:val="auto"/>
                <w:spacing w:val="-3"/>
                <w:sz w:val="20"/>
                <w:szCs w:val="20"/>
                <w:lang w:val="uk-UA"/>
              </w:rPr>
              <w:t>.</w:t>
            </w:r>
          </w:p>
          <w:p w14:paraId="6B42C00E" w14:textId="704E4614" w:rsidR="00567738" w:rsidRPr="00584574" w:rsidRDefault="00567738" w:rsidP="00567738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(~275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  <w:p w14:paraId="685C6CB4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23BE8A00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093F7C25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74BAB32A" w14:textId="1103BD23" w:rsidR="00132CCF" w:rsidRPr="00584574" w:rsidRDefault="00132CCF" w:rsidP="0057320E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4478" w:type="dxa"/>
            <w:shd w:val="clear" w:color="auto" w:fill="auto"/>
          </w:tcPr>
          <w:p w14:paraId="2273E839" w14:textId="77777777" w:rsidR="009B06EE" w:rsidRPr="00584574" w:rsidRDefault="009B06EE" w:rsidP="009B06EE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3A09D69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Поясніть особливості або тенденції ринку (наприклад: державні норми, розмір ринку, тенденції суспільства, погодні умови/екологічну ситуацію)</w:t>
            </w:r>
          </w:p>
          <w:p w14:paraId="53C3A2A7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Надайте інформацію про ринок, товарну категорію, компанію і позицію бренду, а також про конкурентне середовище (бюджети основних конкурентів, їх позиції на ринку 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т.д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.) і про стандарти у вашій категорії. Які бар’єри необхідно було подолати?</w:t>
            </w:r>
          </w:p>
          <w:p w14:paraId="74BAB32D" w14:textId="1343D4E3" w:rsidR="00C127B9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Не забувайте, що судді не знайомі з ринком вашого бренду.  Ця інформація є вирішальною для розуміння рівня складності ваших задач.</w:t>
            </w:r>
          </w:p>
        </w:tc>
      </w:tr>
      <w:tr w:rsidR="00243D2D" w:rsidRPr="00584574" w14:paraId="74BAB332" w14:textId="77777777" w:rsidTr="00CC076E">
        <w:trPr>
          <w:trHeight w:val="1195"/>
        </w:trPr>
        <w:tc>
          <w:tcPr>
            <w:tcW w:w="10773" w:type="dxa"/>
            <w:gridSpan w:val="3"/>
            <w:shd w:val="clear" w:color="auto" w:fill="auto"/>
          </w:tcPr>
          <w:p w14:paraId="28F8553C" w14:textId="77777777" w:rsidR="009B06EE" w:rsidRPr="00584574" w:rsidRDefault="009B06EE" w:rsidP="009B06EE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31" w14:textId="1F1CA526" w:rsidR="00597083" w:rsidRPr="00584574" w:rsidRDefault="00597083" w:rsidP="0095252F">
            <w:pPr>
              <w:pStyle w:val="MediumShading1-Accent11"/>
              <w:spacing w:after="120"/>
              <w:rPr>
                <w:rFonts w:ascii="Avenir Next LT Pro" w:hAnsi="Avenir Next LT Pro" w:cstheme="majorHAnsi"/>
                <w:color w:val="auto"/>
                <w:sz w:val="20"/>
                <w:szCs w:val="20"/>
                <w:lang w:val="uk-UA"/>
              </w:rPr>
            </w:pPr>
          </w:p>
        </w:tc>
      </w:tr>
      <w:tr w:rsidR="00620AE0" w:rsidRPr="00764A26" w14:paraId="74BAB346" w14:textId="77777777" w:rsidTr="00CC076E">
        <w:tc>
          <w:tcPr>
            <w:tcW w:w="6295" w:type="dxa"/>
            <w:gridSpan w:val="2"/>
            <w:shd w:val="clear" w:color="auto" w:fill="B8B8B8"/>
          </w:tcPr>
          <w:p w14:paraId="07EA5B73" w14:textId="0A10134D" w:rsidR="00620AE0" w:rsidRDefault="00620AE0" w:rsidP="00620AE0">
            <w:pPr>
              <w:pStyle w:val="Verdana-Body-9forAnswers"/>
              <w:spacing w:before="120" w:after="120"/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1</w:t>
            </w:r>
            <w:r w:rsidR="00A66315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B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.</w:t>
            </w:r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Які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Б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ізнес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-цілі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М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аркетинг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ові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К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омунікаційні цілі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поставили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вирішення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свого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завдання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?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Які основні показники ефективності (</w:t>
            </w:r>
            <w:proofErr w:type="spellStart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KPIs</w:t>
            </w:r>
            <w:proofErr w:type="spellEnd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) були встановлені для кожної цілі?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Надайте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конкретні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цифри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/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відсотки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кожно</w:t>
            </w:r>
            <w:r w:rsidR="000E5CC9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ї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поставленої 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контрольні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показники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можливо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.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  </w:t>
            </w:r>
          </w:p>
          <w:p w14:paraId="4B8B26CC" w14:textId="486532FF" w:rsidR="00C60A7C" w:rsidRDefault="00C60A7C" w:rsidP="00C60A7C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Ви можете надати як </w:t>
            </w:r>
            <w:proofErr w:type="spellStart"/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передконверсійні</w:t>
            </w:r>
            <w:proofErr w:type="spellEnd"/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цілі</w:t>
            </w:r>
            <w:r w:rsidR="00157516"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так і показники </w:t>
            </w:r>
            <w:proofErr w:type="spellStart"/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конверсі</w:t>
            </w:r>
            <w:r w:rsidR="00157516"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й</w:t>
            </w:r>
            <w:proofErr w:type="spellEnd"/>
            <w:r w:rsidRPr="0015751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. Однак вам необхідно надати як мінімум одну ціль конверсії.</w:t>
            </w:r>
          </w:p>
          <w:p w14:paraId="25C12C3E" w14:textId="7A533250" w:rsidR="0068189D" w:rsidRPr="004C7D6C" w:rsidRDefault="00157516" w:rsidP="00620AE0">
            <w:pPr>
              <w:pStyle w:val="Verdana-Body-9forAnswers"/>
              <w:spacing w:before="120" w:after="120"/>
              <w:rPr>
                <w:rFonts w:ascii="Avenir Next Cyr Medium" w:hAnsi="Avenir Next Cyr Medium"/>
                <w:sz w:val="20"/>
                <w:lang w:val="uk-UA"/>
              </w:rPr>
            </w:pPr>
            <w:proofErr w:type="spellStart"/>
            <w:r w:rsidRPr="004C7D6C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Effie</w:t>
            </w:r>
            <w:proofErr w:type="spellEnd"/>
            <w:r w:rsidRPr="004C7D6C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 xml:space="preserve"> приймає різні типи задач/цілей; учасник має пояснити, чому конкретні цілі кампанії є важливими для </w:t>
            </w:r>
            <w:r w:rsidRPr="004C7D6C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lastRenderedPageBreak/>
              <w:t>бізнесу/організації</w:t>
            </w:r>
            <w:r w:rsidRPr="004C7D6C">
              <w:rPr>
                <w:rFonts w:ascii="Avenir Next Cyr Medium" w:hAnsi="Avenir Next Cyr Medium"/>
                <w:sz w:val="20"/>
                <w:lang w:val="uk-UA"/>
              </w:rPr>
              <w:t xml:space="preserve"> </w:t>
            </w:r>
            <w:r w:rsidRPr="004C7D6C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та складними у досягненні.</w:t>
            </w:r>
            <w:r w:rsidR="004C7D6C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br/>
            </w:r>
          </w:p>
          <w:p w14:paraId="79144A82" w14:textId="775B29B2" w:rsidR="003E454B" w:rsidRPr="00584574" w:rsidRDefault="007F5802" w:rsidP="002F4E4C">
            <w:pPr>
              <w:pStyle w:val="MediumShading1-Accent11"/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0B69B824" w14:textId="44753E2A" w:rsidR="00513B48" w:rsidRPr="00584574" w:rsidRDefault="006C2B2A" w:rsidP="002F4E4C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Перелічіть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ціль окремо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В заявці необхідно описати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:</w:t>
            </w:r>
          </w:p>
          <w:p w14:paraId="302ADFA6" w14:textId="64EE32A0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одн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ключов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Б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ізнес-ціль</w:t>
            </w:r>
            <w:r w:rsidRPr="00584574"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(є обов’язковою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до заповнення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)</w:t>
            </w:r>
          </w:p>
          <w:p w14:paraId="6D37145F" w14:textId="5D700011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(пов’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зан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их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зі споживачем/клієнтом)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цілей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(1 ціль є обов’язковою до заповнення)</w:t>
            </w:r>
          </w:p>
          <w:p w14:paraId="1BE032D3" w14:textId="7E290634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="007F5802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цілей</w:t>
            </w:r>
            <w:r w:rsidR="00AA71D6" w:rsidRPr="00584574">
              <w:rPr>
                <w:rFonts w:ascii="Avenir Next Cyr" w:eastAsia="Times New Roman" w:hAnsi="Avenir Next Cyr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(1 ціль є обов’язковою до заповнення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).</w:t>
            </w:r>
          </w:p>
          <w:p w14:paraId="515B68BF" w14:textId="7A7E0A39" w:rsidR="00AA71D6" w:rsidRPr="00584574" w:rsidRDefault="00AA71D6" w:rsidP="00AA71D6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вашій кампанії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було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менше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маркетингових та</w:t>
            </w:r>
            <w:r w:rsidR="007F5802"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цілей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нормально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залиште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порожніми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74BAB33E" w14:textId="4FC07BD0" w:rsidR="003E454B" w:rsidRPr="00584574" w:rsidRDefault="00AA71D6" w:rsidP="00AA71D6">
            <w:pPr>
              <w:pStyle w:val="MediumShading1-Accent11"/>
              <w:rPr>
                <w:rFonts w:ascii="Avenir Next Cyr" w:hAnsi="Avenir Next Cyr"/>
                <w:b/>
                <w:bCs/>
                <w:strike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кожної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надайте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короткий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466393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опис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того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чому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її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обрали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KPI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контрольні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показники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</w:tc>
        <w:tc>
          <w:tcPr>
            <w:tcW w:w="4478" w:type="dxa"/>
            <w:shd w:val="clear" w:color="auto" w:fill="auto"/>
          </w:tcPr>
          <w:p w14:paraId="7736BFEC" w14:textId="77777777" w:rsidR="003E7F04" w:rsidRPr="00584574" w:rsidRDefault="003E7F04" w:rsidP="003E7F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18"/>
                <w:szCs w:val="16"/>
                <w:lang w:val="uk-UA"/>
              </w:rPr>
              <w:t>підказки</w:t>
            </w:r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>:</w:t>
            </w:r>
          </w:p>
          <w:p w14:paraId="6909CBAB" w14:textId="77FF478C" w:rsidR="001D4A8E" w:rsidRPr="00F40E92" w:rsidRDefault="001D4A8E" w:rsidP="001D4A8E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</w:pP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Судді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розраховують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побачити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опис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ситуації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>,</w:t>
            </w:r>
            <w:r w:rsidR="00EE6E8D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включаючи </w:t>
            </w:r>
            <w:proofErr w:type="spellStart"/>
            <w:r w:rsidR="00EE6E8D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>бенчмарки</w:t>
            </w:r>
            <w:proofErr w:type="spellEnd"/>
            <w:r w:rsidR="00EE6E8D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попереднього року,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конкурент</w:t>
            </w:r>
            <w:r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 xml:space="preserve">ів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та</w:t>
            </w:r>
            <w:r w:rsidR="00EE6E8D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/або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 xml:space="preserve"> категорії</w:t>
            </w:r>
            <w:r w:rsidR="00EE6E8D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="00EE6E8D" w:rsidRPr="00EE6E8D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>що</w:t>
            </w:r>
            <w:r w:rsidR="0031499C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="00EE6E8D" w:rsidRPr="00EE6E8D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>допомо</w:t>
            </w:r>
            <w:r w:rsidR="0031499C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>же</w:t>
            </w:r>
            <w:r w:rsidR="00EE6E8D" w:rsidRPr="00EE6E8D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 xml:space="preserve"> зрозуміти,</w:t>
            </w:r>
            <w:r w:rsidR="00EE6E8D">
              <w:rPr>
                <w:rFonts w:ascii="Avenir Next Cyr" w:hAnsi="Avenir Next Cyr" w:cs="AvenirNext LT Pro Regular"/>
                <w:bCs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1D4A8E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чому були поставлені </w:t>
            </w:r>
            <w:r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саме такі </w:t>
            </w:r>
            <w:r w:rsidRPr="001D4A8E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>цілі</w:t>
            </w:r>
            <w:r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та </w:t>
            </w:r>
            <w:r w:rsidR="00EE6E8D" w:rsidRPr="00EE6E8D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наскільки складними вони були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 (</w:t>
            </w:r>
            <w:r w:rsidR="00EE6E8D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у чому полягав </w:t>
            </w:r>
            <w:r w:rsidRPr="00F40E92">
              <w:rPr>
                <w:rFonts w:ascii="Avenir Next Cyr" w:hAnsi="Avenir Next Cyr" w:cs="Calibri"/>
                <w:bCs/>
                <w:color w:val="000000" w:themeColor="text1"/>
                <w:sz w:val="18"/>
                <w:szCs w:val="18"/>
                <w:lang w:val="uk-UA"/>
              </w:rPr>
              <w:t>виклик</w:t>
            </w:r>
            <w:r w:rsidRPr="00F40E92"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  <w:t xml:space="preserve">)? </w:t>
            </w:r>
          </w:p>
          <w:p w14:paraId="5AE85855" w14:textId="6935C8DC" w:rsidR="003E7F04" w:rsidRPr="001D4A8E" w:rsidRDefault="001D4A8E" w:rsidP="001D4A8E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000000" w:themeColor="text1"/>
                <w:sz w:val="18"/>
                <w:szCs w:val="18"/>
                <w:lang w:val="uk-UA"/>
              </w:rPr>
            </w:pP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По</w:t>
            </w:r>
            <w:r w:rsidR="004C7D6C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кажіть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ваш</w:t>
            </w:r>
            <w:r w:rsidR="004C7D6C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цілям</w:t>
            </w:r>
            <w:r w:rsidR="004C7D6C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</w:t>
            </w:r>
            <w:proofErr w:type="spellEnd"/>
            <w:r w:rsidR="004C7D6C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перфо</w:t>
            </w:r>
            <w:r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манс</w:t>
            </w:r>
            <w:proofErr w:type="spellEnd"/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маркетингу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поясніть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як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ці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цілі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відносяться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до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загальної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стратегії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цілей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бренду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чи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F40E92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організації</w:t>
            </w:r>
            <w:r w:rsidRPr="00F40E92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.</w:t>
            </w:r>
          </w:p>
          <w:p w14:paraId="5541AACB" w14:textId="66B5461E" w:rsidR="003E7F04" w:rsidRPr="00FE00EA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color w:val="808080" w:themeColor="background1" w:themeShade="80"/>
                <w:sz w:val="18"/>
                <w:szCs w:val="18"/>
                <w:lang w:val="uk-UA"/>
              </w:rPr>
            </w:pPr>
            <w:r w:rsidRPr="00FE00EA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Переглянути більше інформації про типи цілей можна за </w:t>
            </w:r>
            <w:hyperlink r:id="rId17" w:history="1">
              <w:r w:rsidRPr="00FE00EA">
                <w:rPr>
                  <w:rStyle w:val="ac"/>
                  <w:rFonts w:ascii="Avenir Next Cyr" w:hAnsi="Avenir Next Cyr"/>
                  <w:b/>
                  <w:bCs/>
                  <w:sz w:val="18"/>
                  <w:szCs w:val="18"/>
                  <w:lang w:val="uk-UA"/>
                </w:rPr>
                <w:t>посиланням.</w:t>
              </w:r>
            </w:hyperlink>
          </w:p>
          <w:p w14:paraId="74BAB345" w14:textId="7A5703B9" w:rsidR="00232271" w:rsidRPr="00584574" w:rsidRDefault="00232271" w:rsidP="003E7F04">
            <w:pPr>
              <w:spacing w:after="120" w:line="240" w:lineRule="auto"/>
              <w:rPr>
                <w:rFonts w:asciiTheme="minorHAnsi" w:hAnsiTheme="minorHAnsi"/>
                <w:b/>
                <w:bCs/>
                <w:color w:val="auto"/>
                <w:sz w:val="18"/>
                <w:szCs w:val="16"/>
                <w:lang w:val="uk-UA"/>
              </w:rPr>
            </w:pPr>
          </w:p>
        </w:tc>
      </w:tr>
      <w:tr w:rsidR="001F6E33" w:rsidRPr="00584574" w14:paraId="406B926B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bottom"/>
            <w:hideMark/>
          </w:tcPr>
          <w:p w14:paraId="4A70E391" w14:textId="6F33A768" w:rsidR="001F6E33" w:rsidRPr="00584574" w:rsidRDefault="00FF71F5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 w:cs="Calibri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>БІЗНЕС ЦІЛЬ</w:t>
            </w:r>
          </w:p>
          <w:p w14:paraId="67D70F1C" w14:textId="1C9B19EC" w:rsidR="001F6E33" w:rsidRPr="00584574" w:rsidRDefault="001F6E33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CB19B7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E643" w14:textId="66A1A7FA" w:rsidR="001F6E33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2A7A9EEA" w14:textId="28C3ED85" w:rsidR="001F6E33" w:rsidRPr="00584574" w:rsidRDefault="002F4E4C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="001F6E33"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F332D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4FD7AAF3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D8E8" w14:textId="3EAC44C6" w:rsidR="00FF71F5" w:rsidRPr="006555BB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Обґрунтування – </w:t>
            </w:r>
            <w:r w:rsidR="006555BB"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Чому було обрано дану ціль та які її критерії або показники?</w:t>
            </w:r>
          </w:p>
          <w:p w14:paraId="3412478B" w14:textId="5DDF5C3B" w:rsidR="001F6E33" w:rsidRPr="006555BB" w:rsidRDefault="002F4E4C" w:rsidP="00FF71F5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75</w:t>
            </w:r>
            <w:r w:rsidR="001F6E33"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F78BC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1B4C5A5F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A5D40" w14:textId="4864CF16" w:rsidR="00FF71F5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A0548A9" w14:textId="1B452A5E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</w:t>
            </w:r>
            <w:r w:rsidR="002F4E4C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13CF6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F38CF6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3C068" w14:textId="49734F06" w:rsidR="001F6E33" w:rsidRPr="00584574" w:rsidRDefault="00715541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–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B694413" w14:textId="585FED0D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i/>
                <w:iCs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5589C" w14:textId="62958ADA" w:rsidR="002F4E4C" w:rsidRPr="00584574" w:rsidRDefault="00715541" w:rsidP="002F4E4C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  <w:t> 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84895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Трансформація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бізнесу</w:t>
            </w:r>
          </w:p>
          <w:p w14:paraId="0F4B3FF1" w14:textId="059C91E4" w:rsidR="001F6E33" w:rsidRPr="00584574" w:rsidRDefault="00A14684" w:rsidP="002F4E4C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50788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категорії</w:t>
            </w:r>
          </w:p>
          <w:p w14:paraId="54E0C8EE" w14:textId="3EA6B5F1" w:rsidR="001F6E33" w:rsidRPr="00584574" w:rsidRDefault="00A14684" w:rsidP="00BF600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7684660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Екологічний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вплив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23D6C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наприклад, сталий розвиток/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цілі соціального</w:t>
            </w:r>
            <w:r w:rsidR="00BF600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значення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BF600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різноманітність</w:t>
            </w:r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diversity</w:t>
            </w:r>
            <w:proofErr w:type="spellEnd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EA284A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CSR)</w:t>
            </w:r>
          </w:p>
          <w:p w14:paraId="4E893E22" w14:textId="0245B0E0" w:rsidR="001F6E33" w:rsidRPr="00584574" w:rsidRDefault="00A14684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2862351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Географічне розширення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022178DE" w14:textId="6B58DB59" w:rsidR="001F6E33" w:rsidRPr="00584574" w:rsidRDefault="00A14684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8243969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Запуск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нового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продукту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послуги</w:t>
            </w:r>
          </w:p>
          <w:p w14:paraId="5926A04F" w14:textId="7232ECE2" w:rsidR="001F6E33" w:rsidRPr="00584574" w:rsidRDefault="00A14684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46239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Прибутковість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39E0D15E" w14:textId="1055FF27" w:rsidR="001F6E33" w:rsidRPr="00584574" w:rsidRDefault="00A14684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9330504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Дохід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частка ринку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 </w:t>
            </w:r>
          </w:p>
          <w:p w14:paraId="00CCC564" w14:textId="229D39EF" w:rsidR="001F6E33" w:rsidRPr="00584574" w:rsidRDefault="00A14684" w:rsidP="00F559C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1242210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Об’єм</w:t>
            </w:r>
            <w:r w:rsidR="003D002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ринку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/частка ринку)  </w:t>
            </w:r>
          </w:p>
          <w:p w14:paraId="4ABD3052" w14:textId="26FCFF2E" w:rsidR="001F6E33" w:rsidRPr="00584574" w:rsidRDefault="00A14684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624745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1F6E33" w:rsidRPr="00584574" w14:paraId="50854CF8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8739022" w14:textId="245927A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="001F6E33"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646D4F3A" w14:textId="657FF67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36EDB217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A907F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04751D7" w14:textId="15B63BDF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B71E9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5C04B952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E7C0D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7B430C" w14:textId="61D9C96D" w:rsidR="00721623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EE10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A6C0632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2511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75B6BCA2" w14:textId="78CE1E0B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F99C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25DF3E1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B9FF8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CE586E2" w14:textId="3E549A80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1FF4C" w14:textId="50770E0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37BA8EB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47152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2A0C056E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12894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A39206F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478655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6C9E0323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906973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4400796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04EB3421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9751134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E3B845E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5528151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C51F4B2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128641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F2535BE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176931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618B9522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91233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42E534C2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393297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4126FF5" w14:textId="6E25D688" w:rsidR="00721623" w:rsidRPr="00584574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2344313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E2104F" w:rsidRPr="00584574" w14:paraId="4A373D71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B24B30A" w14:textId="1E96C44B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29F57FDE" w14:textId="078CD243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E2104F" w:rsidRPr="00584574" w14:paraId="32FCA2F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CF111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70F8EAEB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94018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0B2AA1B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25805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588B48E4" w14:textId="1517AD88" w:rsidR="00E2104F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84637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522E125A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9EAE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2F0667F5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DE2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7247E68" w14:textId="77777777" w:rsidTr="00282B1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546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2F4C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56F4D68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B6789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B93CFF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4336538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4165DD9A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9110445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7BF3240D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2120439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39BAEF06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731919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0027057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53708D06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366655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FDF02D6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1862540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97C958C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46568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B81F27A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03217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3400B42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640506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5AFCD41E" w14:textId="77777777" w:rsidR="00D84433" w:rsidRPr="00D84433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778412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B14C708" w14:textId="30626761" w:rsidR="00470804" w:rsidRPr="00584574" w:rsidRDefault="00A14684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2513392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605F146B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D7D9DBA" w14:textId="050A6A81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0718E03C" w14:textId="7777777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470804" w:rsidRPr="00584574" w14:paraId="0007E85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F36A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9012A3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E6A7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D068D6B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8D11A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5EA1E92" w14:textId="61CADF4F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39E8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1890736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C27E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334471B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B18F3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501B93C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6496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D9BDE4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C958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019BA3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9204827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CBC8126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845621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6B36CD7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74635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C634C5F" w14:textId="5C33C839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160732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41114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875B14E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814561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61FBA2D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7674658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3A363D12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51491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DD1A498" w14:textId="175D0A6F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511728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7EA438E0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39674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7D26EB86" w14:textId="77777777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01103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279407F3" w14:textId="59266126" w:rsidR="00470804" w:rsidRPr="00584574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58533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651328D" w14:textId="77777777" w:rsidTr="000073F7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D70791A" w14:textId="678DF119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7EE29A95" w14:textId="41B042F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68923E1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277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662335A" w14:textId="357ED60E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8B7A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91ED52F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E66BC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111F10" w14:textId="47E7FB1C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810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8CCCDAB" w14:textId="77777777" w:rsidTr="001F6E3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3DDE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1EBD5C67" w14:textId="1984A57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EA7E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4D8B9900" w14:textId="77777777" w:rsidTr="00BF6000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263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E8EF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DE891CB" w14:textId="53C08595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3ADD9" w14:textId="3B3BF22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5C655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1957B5D6" w14:textId="61F4A218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62885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54E7A011" w14:textId="21C5A5CD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66140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4F49766" w14:textId="59DA3113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95087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470804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4660FB1F" w14:textId="112A393B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8969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18EB0A7" w14:textId="72B046CA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300091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A1BA8B9" w14:textId="0B0E6DC9" w:rsidR="00470804" w:rsidRPr="00D84433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4625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2248193" w14:textId="4F833937" w:rsidR="00470804" w:rsidRPr="00584574" w:rsidRDefault="00A1468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500828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1DCE187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2FDBA99" w14:textId="2AEC35C2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</w:p>
          <w:p w14:paraId="3D0DB4C6" w14:textId="42D7845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11C0E0F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4CA7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1598099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43E2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7CA438E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90BDF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34C45B7F" w14:textId="7CB9548E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6D80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26A56B3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E95A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6A0FCC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4C4A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BB7F620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CE4E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C3522A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87A7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05FC49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3D27930B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91240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240DF58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045318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7DC4FE58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137131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95E6BD6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254935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65B9995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28306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31F9C62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045959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13248967" w14:textId="6EBF185E" w:rsidR="00470804" w:rsidRPr="00584574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138682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7C193031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7126643" w14:textId="20BC668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</w:p>
          <w:p w14:paraId="3E9BDA79" w14:textId="17EA1B9E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27A65B5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AB8A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C6A5AB2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646E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260FA6C4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4C278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0DA0450E" w14:textId="63856FCD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5F4D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C1B1B39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D76E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5487E7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8C505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0CF4362" w14:textId="77777777" w:rsidTr="008B43FA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01B5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7455DD4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6303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354548B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57A046A4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72383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AC2D5A6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220919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F8B1380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27659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7577F94D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448308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6A3FD14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383764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C30B6B8" w14:textId="77777777" w:rsidR="00F323E8" w:rsidRPr="00D84433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813237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42D998FF" w14:textId="63DE6B23" w:rsidR="00470804" w:rsidRPr="00584574" w:rsidRDefault="00A14684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843684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112753E9" w14:textId="77777777" w:rsidTr="00273A0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55"/>
        </w:trPr>
        <w:tc>
          <w:tcPr>
            <w:tcW w:w="10773" w:type="dxa"/>
            <w:gridSpan w:val="3"/>
            <w:shd w:val="clear" w:color="auto" w:fill="000000" w:themeFill="text1"/>
          </w:tcPr>
          <w:p w14:paraId="6C1F8B13" w14:textId="77777777" w:rsidR="00470804" w:rsidRPr="00584574" w:rsidRDefault="00470804" w:rsidP="00470804">
            <w:pPr>
              <w:spacing w:after="120" w:line="240" w:lineRule="auto"/>
              <w:ind w:left="346"/>
              <w:rPr>
                <w:rFonts w:ascii="Avenir Next LT Pro" w:hAnsi="Avenir Next LT Pro"/>
                <w:color w:val="auto"/>
                <w:sz w:val="18"/>
                <w:szCs w:val="16"/>
                <w:lang w:val="uk-UA"/>
              </w:rPr>
            </w:pPr>
          </w:p>
        </w:tc>
      </w:tr>
      <w:tr w:rsidR="00470804" w:rsidRPr="00764A26" w14:paraId="54D852C6" w14:textId="77777777" w:rsidTr="00B84A0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6295" w:type="dxa"/>
            <w:gridSpan w:val="2"/>
            <w:shd w:val="clear" w:color="auto" w:fill="BFBFBF"/>
          </w:tcPr>
          <w:p w14:paraId="5EF233AE" w14:textId="77777777" w:rsidR="00470804" w:rsidRPr="00584574" w:rsidRDefault="00470804" w:rsidP="004708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1</w:t>
            </w:r>
          </w:p>
          <w:p w14:paraId="3D7C4DB0" w14:textId="282ADEE9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64BD2B48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lastRenderedPageBreak/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8325AE6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CFF6A8" w14:textId="7C60BE20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78" w:type="dxa"/>
            <w:shd w:val="clear" w:color="auto" w:fill="auto"/>
          </w:tcPr>
          <w:p w14:paraId="2D9B4A2B" w14:textId="780B8276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11F6B617" w14:textId="2DABA9BC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>пов’язати зазначені дані із виносками джерел, що будуть наведені нижче, та відіслати до них.</w:t>
            </w:r>
          </w:p>
          <w:p w14:paraId="40B45357" w14:textId="3AD87909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60EE1947" w14:textId="77777777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1D8D67EB" w14:textId="712B9B46" w:rsidR="00470804" w:rsidRPr="00584574" w:rsidRDefault="00A1468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8" w:history="1">
              <w:r w:rsidR="00470804" w:rsidRPr="009E11FA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470804" w:rsidRPr="009E11FA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470804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470804" w:rsidRPr="00764A26" w14:paraId="5F5A35BA" w14:textId="77777777" w:rsidTr="00B84A0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10773" w:type="dxa"/>
            <w:gridSpan w:val="3"/>
            <w:shd w:val="clear" w:color="auto" w:fill="auto"/>
          </w:tcPr>
          <w:p w14:paraId="1E24A2BC" w14:textId="6783B6C0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 xml:space="preserve">Місце для переліку джерел підтвердження даних, наданих у ваших відповідях до розділу SECTION 1. </w:t>
            </w:r>
          </w:p>
          <w:p w14:paraId="4BB133BC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  <w:p w14:paraId="681A9886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</w:tc>
      </w:tr>
    </w:tbl>
    <w:p w14:paraId="05D82F42" w14:textId="77777777" w:rsidR="00CC076E" w:rsidRPr="00584574" w:rsidRDefault="00CC076E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3114F2" w:rsidRPr="00764A26" w14:paraId="74BAB358" w14:textId="77777777" w:rsidTr="00F8323A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56" w14:textId="5994E592" w:rsidR="003114F2" w:rsidRPr="00584574" w:rsidRDefault="006C0CB6" w:rsidP="00D93E0C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2: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ІНСАЙТИ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СТРАТЕГІЧНА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ІДЕЯ</w:t>
            </w:r>
            <w:r w:rsidR="0014686C"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br/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23.3%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706DC5E9" w14:textId="77777777" w:rsidR="0065147C" w:rsidRPr="00584574" w:rsidRDefault="0065147C" w:rsidP="0065147C">
            <w:pPr>
              <w:pStyle w:val="MediumShading1-Accent11"/>
              <w:spacing w:after="120"/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Цей розділ охоплює ключові складові вашої стратегії.</w:t>
            </w:r>
          </w:p>
          <w:p w14:paraId="74BAB357" w14:textId="71408488" w:rsidR="0065147C" w:rsidRPr="00584574" w:rsidRDefault="0065147C" w:rsidP="00586C7A">
            <w:pPr>
              <w:pStyle w:val="MediumShading1-Accent11"/>
              <w:spacing w:after="120"/>
              <w:rPr>
                <w:rFonts w:asciiTheme="minorHAnsi" w:hAnsiTheme="minorHAnsi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Поясніть суддям, чому ви обрали таку аудиторію. Опишіть свій ключовий інсайт чи </w:t>
            </w:r>
            <w:proofErr w:type="spellStart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інсайти</w:t>
            </w:r>
            <w:proofErr w:type="spellEnd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та те, як вони привели до стратегічної ідеї чи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побудови того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,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як подолати 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бізнес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виклик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, з якими зіткнувся бренд.</w:t>
            </w:r>
          </w:p>
        </w:tc>
      </w:tr>
    </w:tbl>
    <w:p w14:paraId="55E216CF" w14:textId="5D91E1D5" w:rsidR="00A66315" w:rsidRPr="00584574" w:rsidRDefault="00A66315" w:rsidP="00C90AC1">
      <w:pPr>
        <w:pStyle w:val="MediumShading1-Accent11"/>
        <w:spacing w:after="120"/>
        <w:rPr>
          <w:rFonts w:asciiTheme="minorHAnsi" w:hAnsiTheme="minorHAnsi"/>
          <w:b/>
          <w:i/>
          <w:color w:val="999999"/>
          <w:sz w:val="19"/>
          <w:szCs w:val="19"/>
          <w:lang w:val="uk-UA"/>
        </w:rPr>
      </w:pPr>
    </w:p>
    <w:tbl>
      <w:tblPr>
        <w:tblW w:w="107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7"/>
        <w:gridCol w:w="4496"/>
      </w:tblGrid>
      <w:tr w:rsidR="00A66315" w:rsidRPr="00764A26" w14:paraId="66555B6E" w14:textId="77777777" w:rsidTr="00252A3F">
        <w:tc>
          <w:tcPr>
            <w:tcW w:w="6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57A7C440" w14:textId="02FC3528" w:rsidR="00C62318" w:rsidRDefault="00B84A05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2A.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Визначте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цільову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),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якої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хотіли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звернутися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. 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Чому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ця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є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релевантною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</w:t>
            </w:r>
            <w:r w:rsidR="003978EB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ля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 xml:space="preserve"> вашого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бренду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та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412664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вашого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виклику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?</w:t>
            </w:r>
          </w:p>
          <w:p w14:paraId="7DF2FF56" w14:textId="77777777" w:rsidR="000B5B1B" w:rsidRDefault="000B5B1B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  <w:p w14:paraId="566FB34B" w14:textId="3FEDF187" w:rsidR="000B5B1B" w:rsidRDefault="000B5B1B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iCs/>
                <w:color w:val="auto"/>
                <w:sz w:val="16"/>
                <w:szCs w:val="16"/>
                <w:lang w:val="uk-UA"/>
              </w:rPr>
            </w:pPr>
          </w:p>
          <w:p w14:paraId="26578F4D" w14:textId="08214CDA" w:rsidR="000B5B1B" w:rsidRDefault="000B5B1B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iCs/>
                <w:color w:val="auto"/>
                <w:sz w:val="16"/>
                <w:szCs w:val="16"/>
                <w:lang w:val="uk-UA"/>
              </w:rPr>
            </w:pPr>
          </w:p>
          <w:p w14:paraId="008DEC70" w14:textId="77777777" w:rsidR="000B5B1B" w:rsidRDefault="000B5B1B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iCs/>
                <w:color w:val="auto"/>
                <w:sz w:val="16"/>
                <w:szCs w:val="16"/>
                <w:lang w:val="uk-UA"/>
              </w:rPr>
            </w:pPr>
          </w:p>
          <w:p w14:paraId="6C595285" w14:textId="77777777" w:rsidR="000B5B1B" w:rsidRDefault="000B5B1B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iCs/>
                <w:color w:val="auto"/>
                <w:sz w:val="16"/>
                <w:szCs w:val="16"/>
                <w:lang w:val="uk-UA"/>
              </w:rPr>
            </w:pPr>
          </w:p>
          <w:p w14:paraId="190869C6" w14:textId="163E3A90" w:rsidR="00C62318" w:rsidRPr="00584574" w:rsidRDefault="00C62318" w:rsidP="00C62318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bCs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(~300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  <w:tc>
          <w:tcPr>
            <w:tcW w:w="4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8031D" w14:textId="77777777" w:rsidR="00A153A4" w:rsidRPr="00584574" w:rsidRDefault="00A153A4" w:rsidP="00A153A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 xml:space="preserve"> підказки:</w:t>
            </w:r>
          </w:p>
          <w:p w14:paraId="573C7488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використовуючи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демографічні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культурні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показники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поведінку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454F6F21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була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вашою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ціллю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поточна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нова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обидва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варіанта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30498F7D" w14:textId="77777777" w:rsidR="00A66315" w:rsidRPr="00764A26" w:rsidRDefault="00A153A4" w:rsidP="00535899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Next LT Pro Regular" w:hAnsi="AvenirNext LT Pro Regula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9"/>
                <w:lang w:val="uk-UA"/>
              </w:rPr>
              <w:t xml:space="preserve">Яке сприйняття чи поведінку ви намагаєтесь </w:t>
            </w:r>
            <w:r w:rsidRPr="00764A26">
              <w:rPr>
                <w:rFonts w:ascii="Avenir Next Cyr" w:hAnsi="Avenir Next Cyr"/>
                <w:bCs/>
                <w:color w:val="auto"/>
                <w:sz w:val="18"/>
                <w:szCs w:val="19"/>
                <w:lang w:val="uk-UA"/>
              </w:rPr>
              <w:t>досягти чи змінити?</w:t>
            </w:r>
          </w:p>
          <w:p w14:paraId="5B8A5E6D" w14:textId="11126902" w:rsidR="000B5B1B" w:rsidRPr="00535899" w:rsidRDefault="000B5B1B" w:rsidP="00535899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Next LT Pro Regular" w:hAnsi="AvenirNext LT Pro Regular"/>
                <w:color w:val="auto"/>
                <w:sz w:val="18"/>
                <w:szCs w:val="16"/>
                <w:lang w:val="uk-UA"/>
              </w:rPr>
            </w:pPr>
            <w:r w:rsidRPr="00764A26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Для кейсів </w:t>
            </w:r>
            <w:r w:rsidRPr="00764A26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Commerce</w:t>
            </w:r>
            <w:r w:rsidRPr="00764A26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&amp; </w:t>
            </w:r>
            <w:r w:rsidRPr="00764A26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Shopper</w:t>
            </w:r>
            <w:r w:rsidRPr="00764A26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</w:t>
            </w:r>
            <w:r w:rsidRPr="00764A26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категорій: обов’язково виділіть мотивацію, спосіб мислення, причини та поведінку покупця</w:t>
            </w:r>
          </w:p>
        </w:tc>
      </w:tr>
      <w:tr w:rsidR="00C44BEC" w:rsidRPr="00584574" w14:paraId="13796911" w14:textId="77777777" w:rsidTr="00252A3F">
        <w:trPr>
          <w:trHeight w:val="1195"/>
        </w:trPr>
        <w:tc>
          <w:tcPr>
            <w:tcW w:w="10793" w:type="dxa"/>
            <w:gridSpan w:val="2"/>
            <w:shd w:val="clear" w:color="auto" w:fill="auto"/>
          </w:tcPr>
          <w:p w14:paraId="4262E93C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3A17103" w14:textId="59523909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</w:tc>
      </w:tr>
      <w:tr w:rsidR="00C44BEC" w:rsidRPr="00764A26" w14:paraId="74BAB361" w14:textId="77777777" w:rsidTr="00252A3F">
        <w:tc>
          <w:tcPr>
            <w:tcW w:w="6297" w:type="dxa"/>
            <w:shd w:val="clear" w:color="auto" w:fill="B8B8B8"/>
          </w:tcPr>
          <w:p w14:paraId="267582BD" w14:textId="22D63098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2B. Поясніть хід ваших думок, що привів вас до інсайту(</w:t>
            </w:r>
            <w:proofErr w:type="spellStart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ів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).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Дайте чітке визначення свого інсайту(</w:t>
            </w:r>
            <w:proofErr w:type="spellStart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ів</w:t>
            </w:r>
            <w:proofErr w:type="spellEnd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 xml:space="preserve">)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в цьо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м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у питанні.</w:t>
            </w:r>
          </w:p>
          <w:p w14:paraId="22C07A07" w14:textId="78EBCE20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Уточніть, як цей інсайт(и) був безпосередньо пов’язаний з вашим брендом, поведінкою та ставленням вашої аудиторії, вашими дослідженнями та/або бізнес-ситуацією. Яким чином цей унікальний інсайт(и) при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вів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б до успіху бренду та як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вплинуло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б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на вашу </w:t>
            </w:r>
            <w:r w:rsidR="00713D8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стратегію та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стратегічну ідею.</w:t>
            </w:r>
          </w:p>
          <w:p w14:paraId="74BAB35C" w14:textId="6DF24A85" w:rsidR="00C44BEC" w:rsidRPr="00584574" w:rsidRDefault="00C44BEC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lastRenderedPageBreak/>
              <w:t>(~</w:t>
            </w:r>
            <w:r w:rsidR="00AB6C52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4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4496" w:type="dxa"/>
            <w:shd w:val="clear" w:color="auto" w:fill="auto"/>
          </w:tcPr>
          <w:p w14:paraId="356D1334" w14:textId="77777777" w:rsidR="00E928EC" w:rsidRPr="00584574" w:rsidRDefault="00E928EC" w:rsidP="00E928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26277394" w14:textId="77777777" w:rsidR="00E928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96" w:hanging="396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Опишіть, як вибудовувався хід думок у напрямку вашої стратегії, включаючи деталі, що зробили її виграшною. Опишіть свій стратегічний прорив/відкриття і як це вплинуло на ідею.</w:t>
            </w:r>
          </w:p>
          <w:p w14:paraId="74BAB360" w14:textId="12C45510" w:rsidR="00C44B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color w:val="auto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Можливо, буде корисним розказати суддям, яким чином ви визначаєте інсайт.</w:t>
            </w:r>
          </w:p>
        </w:tc>
      </w:tr>
      <w:tr w:rsidR="00C44BEC" w:rsidRPr="00584574" w14:paraId="74BAB365" w14:textId="77777777" w:rsidTr="00252A3F">
        <w:trPr>
          <w:trHeight w:val="1195"/>
        </w:trPr>
        <w:tc>
          <w:tcPr>
            <w:tcW w:w="10793" w:type="dxa"/>
            <w:gridSpan w:val="2"/>
            <w:shd w:val="clear" w:color="auto" w:fill="auto"/>
          </w:tcPr>
          <w:p w14:paraId="7E03A859" w14:textId="77777777" w:rsidR="00D87239" w:rsidRPr="00584574" w:rsidRDefault="00D87239" w:rsidP="00D87239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64" w14:textId="20126D9B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C44BEC" w:rsidRPr="00764A26" w14:paraId="74BAB369" w14:textId="77777777" w:rsidTr="00252A3F">
        <w:tc>
          <w:tcPr>
            <w:tcW w:w="6297" w:type="dxa"/>
            <w:shd w:val="clear" w:color="auto" w:fill="B8B8B8"/>
          </w:tcPr>
          <w:p w14:paraId="74BAB366" w14:textId="35DCD029" w:rsidR="00C44BEC" w:rsidRPr="00764A26" w:rsidRDefault="00C44BEC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9"/>
                <w:szCs w:val="19"/>
                <w:lang w:val="uk-UA"/>
              </w:rPr>
            </w:pPr>
            <w:r w:rsidRPr="00764A26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2C.  </w:t>
            </w:r>
            <w:r w:rsidR="006B2A42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кою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була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основна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ідея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або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1D0F60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стратегічний план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якої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прийшли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використовуючи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6B2A42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ваші знання про інсайт(и)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6B2A42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що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дозволил</w:t>
            </w:r>
            <w:r w:rsidR="006B2A42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вам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перейти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від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виклику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рішення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вашого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бренду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="00D87239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?</w:t>
            </w:r>
            <w:r w:rsidRPr="00764A26"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  <w:br/>
            </w:r>
            <w:r w:rsidR="004A072D"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="004A072D"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</w:rPr>
              <w:t>2</w:t>
            </w:r>
            <w:r w:rsidR="004A072D"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="004A072D" w:rsidRPr="00764A26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="004A072D" w:rsidRPr="00764A26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</w:rPr>
              <w:t>)</w:t>
            </w:r>
          </w:p>
        </w:tc>
        <w:tc>
          <w:tcPr>
            <w:tcW w:w="4496" w:type="dxa"/>
            <w:shd w:val="clear" w:color="auto" w:fill="auto"/>
          </w:tcPr>
          <w:p w14:paraId="3E477F21" w14:textId="77777777" w:rsidR="006B2A42" w:rsidRPr="00584574" w:rsidRDefault="006B2A42" w:rsidP="006B2A42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4BAB368" w14:textId="334411BA" w:rsidR="00C44BEC" w:rsidRPr="00584574" w:rsidRDefault="006B2A42" w:rsidP="006B2A42">
            <w:pPr>
              <w:pStyle w:val="MediumShading1-Accent11"/>
              <w:numPr>
                <w:ilvl w:val="0"/>
                <w:numId w:val="23"/>
              </w:numPr>
              <w:spacing w:after="120"/>
              <w:ind w:left="394" w:hanging="283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Велика ідея - це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не опис реалізації ідеї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або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слоган.</w:t>
            </w:r>
          </w:p>
        </w:tc>
      </w:tr>
      <w:tr w:rsidR="00C44BEC" w:rsidRPr="002379A4" w14:paraId="74BAB36C" w14:textId="77777777" w:rsidTr="00252A3F">
        <w:trPr>
          <w:trHeight w:val="728"/>
        </w:trPr>
        <w:tc>
          <w:tcPr>
            <w:tcW w:w="10793" w:type="dxa"/>
            <w:gridSpan w:val="2"/>
            <w:shd w:val="clear" w:color="auto" w:fill="auto"/>
          </w:tcPr>
          <w:p w14:paraId="4FED4172" w14:textId="7E38B027" w:rsidR="006B2A42" w:rsidRPr="00764A26" w:rsidRDefault="006B2A42" w:rsidP="006B2A42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</w:t>
            </w:r>
            <w:r w:rsidR="004A072D" w:rsidRPr="00764A26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6B" w14:textId="460F3190" w:rsidR="00C44BEC" w:rsidRPr="00764A26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097701" w:rsidRPr="00764A26" w14:paraId="74BAB372" w14:textId="77777777" w:rsidTr="00252A3F">
        <w:trPr>
          <w:trHeight w:val="728"/>
        </w:trPr>
        <w:tc>
          <w:tcPr>
            <w:tcW w:w="6297" w:type="dxa"/>
            <w:shd w:val="clear" w:color="auto" w:fill="BFBFBF"/>
          </w:tcPr>
          <w:p w14:paraId="3C8768A1" w14:textId="1C0C3346" w:rsidR="00097701" w:rsidRPr="00584574" w:rsidRDefault="00097701" w:rsidP="00097701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2</w:t>
            </w:r>
          </w:p>
          <w:p w14:paraId="31C5C0F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0A892485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A4AB2C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6D" w14:textId="1B17D55B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96" w:type="dxa"/>
            <w:shd w:val="clear" w:color="auto" w:fill="auto"/>
          </w:tcPr>
          <w:p w14:paraId="3DBFB0EA" w14:textId="68948A92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E0DD873" w14:textId="6C98D210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7435BFAA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4D06E1C1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71" w14:textId="1C0F92D7" w:rsidR="00097701" w:rsidRPr="00584574" w:rsidRDefault="00A14684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9" w:history="1">
              <w:r w:rsidR="00097701" w:rsidRPr="00584574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097701" w:rsidRPr="00584574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097701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C44BEC" w:rsidRPr="00764A26" w14:paraId="74BAB376" w14:textId="77777777" w:rsidTr="00252A3F">
        <w:trPr>
          <w:trHeight w:val="728"/>
        </w:trPr>
        <w:tc>
          <w:tcPr>
            <w:tcW w:w="10793" w:type="dxa"/>
            <w:gridSpan w:val="2"/>
            <w:shd w:val="clear" w:color="auto" w:fill="auto"/>
          </w:tcPr>
          <w:p w14:paraId="6FB83B65" w14:textId="7E83F03C" w:rsidR="00C44BEC" w:rsidRPr="00584574" w:rsidRDefault="00097701" w:rsidP="00C44BEC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="009C2F78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SECTION 2.</w:t>
            </w:r>
          </w:p>
          <w:p w14:paraId="74BAB375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74BAB377" w14:textId="77777777" w:rsidR="00ED387B" w:rsidRPr="00584574" w:rsidRDefault="00ED387B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AF181C" w:rsidRPr="00764A26" w14:paraId="74BAB37A" w14:textId="77777777" w:rsidTr="00C90A98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19568BC" w14:textId="0FBEF92F" w:rsidR="00296834" w:rsidRPr="00584574" w:rsidRDefault="006D2BD6" w:rsidP="00FF0C77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t xml:space="preserve">SCORING SECTION 3: ВТІЛЕННЯ СТРАТЕГІЇ ТА ІДЕЇ В ЖИТТЯ (РЕАЛІЗАЦІЯ) </w:t>
            </w: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br/>
              <w:t>23.3% від загальної оцінки</w:t>
            </w:r>
            <w:r w:rsidR="00296834" w:rsidRPr="00584574">
              <w:rPr>
                <w:rFonts w:ascii="AvenirNext LT Pro Bold" w:hAnsi="AvenirNext LT Pro Bold"/>
                <w:color w:val="FFFFFF"/>
                <w:sz w:val="20"/>
                <w:szCs w:val="19"/>
                <w:lang w:val="uk-UA"/>
              </w:rPr>
              <w:t xml:space="preserve"> </w:t>
            </w:r>
          </w:p>
          <w:p w14:paraId="479E68E5" w14:textId="6E9D74BF" w:rsidR="006D2BD6" w:rsidRPr="00584574" w:rsidRDefault="006D2BD6" w:rsidP="006D2BD6">
            <w:pPr>
              <w:spacing w:before="120" w:after="120" w:line="240" w:lineRule="auto"/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Цей розділ про те, як ви </w:t>
            </w:r>
            <w:r w:rsidRPr="00584574">
              <w:rPr>
                <w:rFonts w:ascii="Avenir Next Cyr" w:hAnsi="Avenir Next Cyr"/>
                <w:b/>
                <w:bCs/>
                <w:color w:val="FFFFFF"/>
                <w:sz w:val="20"/>
                <w:szCs w:val="19"/>
                <w:lang w:val="uk-UA"/>
              </w:rPr>
              <w:t>перетворили свою основну стратегічну ідею на переконливу креативну платформу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план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комунікаційних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канал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, тобто як і де ви втілили свою стратегію в життя. І як ви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проводили тестування для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постійн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ої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оптимізаці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.</w:t>
            </w:r>
          </w:p>
          <w:p w14:paraId="74BAB379" w14:textId="77563416" w:rsidR="006D2BD6" w:rsidRPr="00584574" w:rsidRDefault="006D2BD6" w:rsidP="00FF0C77">
            <w:pPr>
              <w:spacing w:before="120" w:after="120" w:line="240" w:lineRule="auto"/>
              <w:rPr>
                <w:rFonts w:asciiTheme="minorHAnsi" w:hAnsiTheme="minorHAnsi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Допоможіть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членам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журі оцінити вашу заявку, продемонструвавши, як ви створили 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таку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роботу, яка ефективно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досягала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мотивувала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своїх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споживачів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/клієнтів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. Опишіть, як ваші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креативні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плани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та плани комунікаційних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каналів працювали разом, щоб досягти результатів.</w:t>
            </w:r>
          </w:p>
        </w:tc>
      </w:tr>
    </w:tbl>
    <w:p w14:paraId="3CC156CF" w14:textId="77777777" w:rsidR="009F491F" w:rsidRPr="00584574" w:rsidRDefault="009F491F" w:rsidP="0069191C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5"/>
        <w:gridCol w:w="4495"/>
      </w:tblGrid>
      <w:tr w:rsidR="00012B7B" w:rsidRPr="00584574" w14:paraId="74BAB382" w14:textId="77777777" w:rsidTr="00E8187C">
        <w:tc>
          <w:tcPr>
            <w:tcW w:w="10790" w:type="dxa"/>
            <w:gridSpan w:val="2"/>
            <w:shd w:val="clear" w:color="auto" w:fill="B8B8B8"/>
          </w:tcPr>
          <w:p w14:paraId="6606BB8B" w14:textId="2B10394A" w:rsidR="00012B7B" w:rsidRPr="00764A26" w:rsidRDefault="00012B7B" w:rsidP="00D868AB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bookmarkStart w:id="0" w:name="_Hlk134702024"/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3A. </w:t>
            </w:r>
            <w:r w:rsidR="008B43FA" w:rsidRPr="00B930FB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Опишіть ключові елементи вашого плану, які активізували вашу стратегію. Окресліть будь-які компоненти, які були задіяні в роботі, наприклад усі інтегральні (невід’ємні) комунікації, рекламні </w:t>
            </w:r>
            <w:r w:rsidR="008B43FA" w:rsidRPr="00764A2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lastRenderedPageBreak/>
              <w:t>акції, CRM програми, досвід взаємодії зі споживачем, зміни цін тощо, тобто все, що було частиною ваших зусиль.</w:t>
            </w:r>
          </w:p>
          <w:p w14:paraId="74BAB381" w14:textId="16DE4AC3" w:rsidR="00E70677" w:rsidRPr="00584574" w:rsidRDefault="008B43FA" w:rsidP="00012B7B">
            <w:pPr>
              <w:pStyle w:val="MediumShading1-Accent11"/>
              <w:spacing w:after="120"/>
              <w:rPr>
                <w:rFonts w:asciiTheme="minorHAnsi" w:hAnsiTheme="minorHAnsi"/>
                <w:i/>
                <w:spacing w:val="-3"/>
                <w:sz w:val="16"/>
                <w:szCs w:val="16"/>
                <w:lang w:val="uk-UA"/>
              </w:rPr>
            </w:pP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B42E61"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3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bookmarkEnd w:id="0"/>
      <w:tr w:rsidR="008B43FA" w:rsidRPr="00584574" w14:paraId="74BAB386" w14:textId="77777777" w:rsidTr="00D93E0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00C409DF" w14:textId="77777777" w:rsidR="008B43FA" w:rsidRPr="00584574" w:rsidRDefault="008B43FA" w:rsidP="008B43FA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85" w14:textId="453797B6" w:rsidR="008B43FA" w:rsidRPr="00584574" w:rsidRDefault="008B43FA" w:rsidP="008B43FA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8B43FA" w:rsidRPr="00584574" w14:paraId="540FCC84" w14:textId="77777777" w:rsidTr="00E8187C">
        <w:tc>
          <w:tcPr>
            <w:tcW w:w="10790" w:type="dxa"/>
            <w:gridSpan w:val="2"/>
            <w:shd w:val="clear" w:color="auto" w:fill="B8B8B8"/>
          </w:tcPr>
          <w:p w14:paraId="5F7BA85F" w14:textId="27FDFB8D" w:rsidR="008B43FA" w:rsidRPr="00543B6C" w:rsidRDefault="008B43FA" w:rsidP="00EB05B2">
            <w:pPr>
              <w:pStyle w:val="MediumShading1-Accent11"/>
              <w:spacing w:before="120" w:after="120"/>
              <w:rPr>
                <w:rFonts w:ascii="Avenir Next Cyr Medium" w:hAnsi="Avenir Next Cyr Medium"/>
                <w:i/>
                <w:spacing w:val="-3"/>
                <w:sz w:val="20"/>
                <w:szCs w:val="20"/>
                <w:lang w:val="uk-UA"/>
              </w:rPr>
            </w:pP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3B.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Опишіть ключові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складові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креативного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виконання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ваших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основних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383C33"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активностей</w:t>
            </w:r>
            <w:proofErr w:type="spellEnd"/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наприклад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9F14C9"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слоган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заклик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дії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вибір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формату</w:t>
            </w:r>
            <w:r w:rsidR="00543B6C" w:rsidRPr="00543B6C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ru-RU"/>
              </w:rPr>
              <w:t>.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6D0AFF"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додайте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будь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-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важливі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зміни</w:t>
            </w:r>
            <w:r w:rsidRPr="00543B6C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6D0AFF"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що </w:t>
            </w:r>
            <w:r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оптимізувал</w:t>
            </w:r>
            <w:r w:rsidR="006D0AFF" w:rsidRPr="00543B6C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и креатив в ході запуску та реалізації кампанії.</w:t>
            </w:r>
          </w:p>
          <w:p w14:paraId="43DEC3F1" w14:textId="4DF6C24A" w:rsidR="00EB05B2" w:rsidRPr="00584574" w:rsidRDefault="00EB05B2" w:rsidP="008B43FA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7661BD"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3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764A26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764A26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2F10E256" w14:textId="77777777" w:rsidTr="00E8187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6842F641" w14:textId="77777777" w:rsidR="00EB05B2" w:rsidRPr="00584574" w:rsidRDefault="00EB05B2" w:rsidP="00EB05B2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D25D2B2" w14:textId="66B92811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EB05B2" w:rsidRPr="00584574" w14:paraId="2823D58F" w14:textId="77777777" w:rsidTr="00E8187C">
        <w:tc>
          <w:tcPr>
            <w:tcW w:w="10790" w:type="dxa"/>
            <w:gridSpan w:val="2"/>
            <w:shd w:val="clear" w:color="auto" w:fill="B8B8B8"/>
          </w:tcPr>
          <w:p w14:paraId="482FFA73" w14:textId="005BBCCE" w:rsidR="00841B95" w:rsidRPr="00005E0A" w:rsidRDefault="00EB05B2" w:rsidP="00DA44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color w:val="auto"/>
                <w:spacing w:val="-3"/>
                <w:sz w:val="20"/>
                <w:szCs w:val="20"/>
                <w:lang w:val="uk-UA"/>
              </w:rPr>
            </w:pPr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3C.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Обґрунтуйте вашу комунікаційну стратегію, стратегію досвіду взаємодії та план комунікаційних каналів. Поясніть, як інтегральні елементи стратегії</w:t>
            </w:r>
            <w:r w:rsidR="00195F07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(</w:t>
            </w:r>
            <w:r w:rsidR="00195F07" w:rsidRPr="00195F07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платна реклама, соціальні медіа, SEO, розсилки, афілійований маркетинг тощо</w:t>
            </w:r>
            <w:r w:rsidR="00195F07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)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працювали разом на те, </w:t>
            </w:r>
            <w:r w:rsidR="007661BD" w:rsidRPr="00764A2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щоб отримати результати</w:t>
            </w:r>
            <w:r w:rsidR="00841B95" w:rsidRPr="00764A26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. Якщо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841B95" w:rsidRPr="00005E0A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="00841B95"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поясніть, як ви змінили витрати на різні комунікаційні канали в </w:t>
            </w:r>
            <w:r w:rsidR="00797C2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межах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оптимізації кампанії.</w:t>
            </w:r>
          </w:p>
          <w:p w14:paraId="5C3CEB83" w14:textId="65AF3382" w:rsidR="00841B95" w:rsidRPr="00584574" w:rsidRDefault="00841B95" w:rsidP="00EB05B2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DA4404"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4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706F6058" w14:textId="77777777" w:rsidTr="00E8187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55762216" w14:textId="77777777" w:rsidR="00DA4404" w:rsidRPr="00584574" w:rsidRDefault="00DA4404" w:rsidP="00DA4404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01C4A80B" w14:textId="7F435739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9C2F78" w:rsidRPr="00764A26" w14:paraId="74BAB38C" w14:textId="77777777" w:rsidTr="00D93E0C">
        <w:trPr>
          <w:trHeight w:val="1195"/>
        </w:trPr>
        <w:tc>
          <w:tcPr>
            <w:tcW w:w="6295" w:type="dxa"/>
            <w:shd w:val="clear" w:color="auto" w:fill="BFBFBF"/>
          </w:tcPr>
          <w:p w14:paraId="7DF26F24" w14:textId="4C12E664" w:rsidR="009C2F78" w:rsidRPr="00584574" w:rsidRDefault="009C2F78" w:rsidP="009C2F78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 xml:space="preserve">ДЖЕРЕЛА ПІДТВЕРДЖЕННЯ ДАНИХ: SECTION </w:t>
            </w:r>
            <w:r w:rsidR="001E3D5B"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3</w:t>
            </w:r>
          </w:p>
          <w:p w14:paraId="589EB91A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5C30128E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3B44B1F2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87" w14:textId="556B5B04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95" w:type="dxa"/>
            <w:shd w:val="clear" w:color="auto" w:fill="auto"/>
          </w:tcPr>
          <w:p w14:paraId="5F00C655" w14:textId="289A5DCE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FCC3589" w14:textId="2594F82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382EB4F7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2E14CA8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8B" w14:textId="4846BC92" w:rsidR="009C2F78" w:rsidRPr="00584574" w:rsidRDefault="00A14684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20" w:history="1">
              <w:r w:rsidR="009C2F78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9C2F78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9C2F78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9C2F78" w:rsidRPr="00764A26" w14:paraId="74BAB390" w14:textId="77777777" w:rsidTr="00D93E0C">
        <w:trPr>
          <w:trHeight w:val="1195"/>
        </w:trPr>
        <w:tc>
          <w:tcPr>
            <w:tcW w:w="10790" w:type="dxa"/>
            <w:gridSpan w:val="2"/>
            <w:shd w:val="clear" w:color="auto" w:fill="auto"/>
          </w:tcPr>
          <w:p w14:paraId="5B47B133" w14:textId="29002FBB" w:rsidR="009C2F78" w:rsidRPr="00584574" w:rsidRDefault="009C2F78" w:rsidP="009C2F78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 для переліку джерел підтвердження даних, наданих у ваших відповідях до розділу SECTION 3.</w:t>
            </w:r>
          </w:p>
          <w:p w14:paraId="74BAB38F" w14:textId="77777777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74BAB391" w14:textId="77777777" w:rsidR="00ED387B" w:rsidRPr="00584574" w:rsidRDefault="00ED387B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Look w:val="04A0" w:firstRow="1" w:lastRow="0" w:firstColumn="1" w:lastColumn="0" w:noHBand="0" w:noVBand="1"/>
      </w:tblPr>
      <w:tblGrid>
        <w:gridCol w:w="10773"/>
      </w:tblGrid>
      <w:tr w:rsidR="00D8174B" w:rsidRPr="006A5965" w14:paraId="74BAB394" w14:textId="77777777" w:rsidTr="00C90A98">
        <w:tc>
          <w:tcPr>
            <w:tcW w:w="10773" w:type="dxa"/>
            <w:shd w:val="clear" w:color="auto" w:fill="000000" w:themeFill="text1"/>
            <w:vAlign w:val="center"/>
          </w:tcPr>
          <w:p w14:paraId="74BAB392" w14:textId="3CBE3297" w:rsidR="00D8174B" w:rsidRPr="00584574" w:rsidRDefault="00D8174B" w:rsidP="00B95683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  <w:br w:type="page"/>
            </w:r>
            <w:r w:rsidRPr="00584574">
              <w:rPr>
                <w:rFonts w:ascii="Verdana" w:hAnsi="Verdana"/>
                <w:b/>
                <w:color w:val="auto"/>
                <w:sz w:val="48"/>
                <w:szCs w:val="48"/>
                <w:lang w:val="uk-UA"/>
              </w:rPr>
              <w:br w:type="page"/>
            </w:r>
            <w:r w:rsidR="00A31836"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19"/>
                <w:lang w:val="uk-UA"/>
              </w:rPr>
              <w:t>INVESTMENT OVERVIEW</w:t>
            </w:r>
          </w:p>
          <w:p w14:paraId="74BAB393" w14:textId="3D2B0772" w:rsidR="00C6136F" w:rsidRPr="00584574" w:rsidRDefault="00C6136F" w:rsidP="00651CF0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Медіа додаток INVESTMENT OVERVIEW розглядається як частина РОЗДІЛУ 3: ВТІЛЕННЯ СТРАТЕГІЇ ТА ІДЕЇ В ЖИТТЯ (РЕАЛІЗАЦІЯ) разом із вашими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>відповідями</w:t>
            </w: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 на Питання 3 та креативними матеріалами, продемонстрованими у ВІДЕОКЕЙСІ та ЗОБРАЖЕННЯХ.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Всі ці елементи складають 23.3% вашої загальної оцінки.  </w:t>
            </w:r>
          </w:p>
        </w:tc>
      </w:tr>
    </w:tbl>
    <w:p w14:paraId="74BAB395" w14:textId="77777777" w:rsidR="00D8174B" w:rsidRPr="00584574" w:rsidRDefault="00D8174B" w:rsidP="00D8174B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96"/>
        <w:gridCol w:w="2686"/>
        <w:gridCol w:w="13"/>
        <w:gridCol w:w="2696"/>
        <w:gridCol w:w="2682"/>
      </w:tblGrid>
      <w:tr w:rsidR="00D8174B" w:rsidRPr="00764A26" w14:paraId="74BAB399" w14:textId="77777777" w:rsidTr="001E3D5B">
        <w:tc>
          <w:tcPr>
            <w:tcW w:w="10773" w:type="dxa"/>
            <w:gridSpan w:val="5"/>
            <w:shd w:val="clear" w:color="auto" w:fill="B8B8B8"/>
          </w:tcPr>
          <w:p w14:paraId="2584DA70" w14:textId="77777777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</w:pP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t>МЕДІА</w:t>
            </w:r>
            <w:r w:rsidRPr="00584574">
              <w:rPr>
                <w:rFonts w:ascii="Avenir Next Cyr Medium" w:eastAsia="SimSun" w:hAnsi="Avenir Next Cyr Medium"/>
                <w:b/>
                <w:bCs/>
                <w:color w:val="auto"/>
                <w:sz w:val="24"/>
                <w:szCs w:val="24"/>
                <w:lang w:val="uk-UA" w:eastAsia="ja-JP"/>
              </w:rPr>
              <w:t xml:space="preserve"> </w:t>
            </w: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t>ВИТРАТИ</w:t>
            </w:r>
          </w:p>
          <w:p w14:paraId="74BCAEFC" w14:textId="77777777" w:rsidR="00186B03" w:rsidRPr="00584574" w:rsidRDefault="00186B03" w:rsidP="00186B03">
            <w:pPr>
              <w:spacing w:before="120" w:after="120" w:line="240" w:lineRule="auto"/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ваші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медіа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(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),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не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включаючи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комісію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агентства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виробництво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4451784D" w14:textId="661FCF8C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 кампанії не було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витрат,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виберіть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 - до UAH 500 тисяч та докладніше опишіть ситуацію нижче у відповідному полі.</w:t>
            </w:r>
          </w:p>
          <w:p w14:paraId="74BAB398" w14:textId="66B21395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Theme="minorHAnsi" w:hAnsiTheme="minorHAnsi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У випадку відсутності </w:t>
            </w:r>
            <w:proofErr w:type="spellStart"/>
            <w:r w:rsidRPr="00584574">
              <w:rPr>
                <w:rFonts w:ascii="Avenir Next Cyr" w:hAnsi="Avenir Next Cyr"/>
                <w:color w:val="auto"/>
                <w:lang w:val="uk-UA"/>
              </w:rPr>
              <w:t>активност</w:t>
            </w:r>
            <w:r w:rsidR="002616A2" w:rsidRPr="00584574">
              <w:rPr>
                <w:rFonts w:ascii="Avenir Next Cyr" w:hAnsi="Avenir Next Cyr"/>
                <w:color w:val="auto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й</w:t>
            </w:r>
            <w:proofErr w:type="spellEnd"/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="00C815AB">
              <w:rPr>
                <w:rFonts w:ascii="Avenir Next Cyr" w:hAnsi="Avenir Next Cyr"/>
                <w:color w:val="auto"/>
                <w:lang w:val="uk-UA"/>
              </w:rPr>
              <w:t>попереднього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року, оберіть «N/A» та 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>докладніше опишіть ситуацію нижче у відповідному полі.</w:t>
            </w:r>
          </w:p>
        </w:tc>
      </w:tr>
      <w:tr w:rsidR="00D8174B" w:rsidRPr="00764A26" w14:paraId="74BAB39C" w14:textId="77777777" w:rsidTr="001E3D5B">
        <w:trPr>
          <w:trHeight w:val="701"/>
        </w:trPr>
        <w:tc>
          <w:tcPr>
            <w:tcW w:w="5395" w:type="dxa"/>
            <w:gridSpan w:val="3"/>
            <w:shd w:val="clear" w:color="auto" w:fill="auto"/>
          </w:tcPr>
          <w:p w14:paraId="5EF25A18" w14:textId="77777777" w:rsidR="00C90A98" w:rsidRPr="00924009" w:rsidRDefault="00687E2A" w:rsidP="00C90A98">
            <w:pPr>
              <w:spacing w:after="0" w:line="240" w:lineRule="auto"/>
              <w:rPr>
                <w:rFonts w:ascii="Avenir Next LT Pro" w:hAnsi="Avenir Next LT Pro" w:cs="Tahoma"/>
                <w:b/>
                <w:color w:val="auto"/>
                <w:sz w:val="20"/>
                <w:szCs w:val="20"/>
                <w:lang w:val="ru-RU"/>
              </w:rPr>
            </w:pP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="00C90A98" w:rsidRPr="00924009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ПЕРІОД КАМПАНІЇ</w:t>
            </w:r>
            <w:r w:rsidR="00C90A98" w:rsidRPr="00924009">
              <w:rPr>
                <w:rFonts w:ascii="Avenir Next LT Pro" w:hAnsi="Avenir Next LT Pro" w:cs="Tahoma"/>
                <w:b/>
                <w:color w:val="B4975A"/>
                <w:sz w:val="20"/>
                <w:szCs w:val="20"/>
                <w:lang w:val="uk-UA"/>
              </w:rPr>
              <w:t xml:space="preserve">: </w:t>
            </w:r>
            <w:r w:rsidR="00C90A98" w:rsidRPr="00924009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Поточний рік/</w:t>
            </w:r>
            <w:r w:rsidR="00C90A98" w:rsidRPr="00924009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період</w:t>
            </w:r>
            <w:r w:rsidR="00C90A98" w:rsidRPr="00924009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 xml:space="preserve"> (обов’язково)</w:t>
            </w:r>
            <w:r w:rsidR="00C90A98" w:rsidRPr="00924009">
              <w:rPr>
                <w:rFonts w:ascii="AvenirNext LT Pro Bold" w:hAnsi="AvenirNext LT Pro Bold" w:cs="Tahoma"/>
                <w:b/>
                <w:color w:val="B4975A"/>
                <w:sz w:val="20"/>
                <w:szCs w:val="20"/>
                <w:lang w:val="ru-RU"/>
              </w:rPr>
              <w:br/>
            </w:r>
          </w:p>
          <w:p w14:paraId="74BAB39A" w14:textId="5DEFB80F" w:rsidR="00687E2A" w:rsidRPr="00C90A98" w:rsidRDefault="00C90A98" w:rsidP="00687E2A">
            <w:pPr>
              <w:spacing w:after="0" w:line="240" w:lineRule="auto"/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</w:pPr>
            <w:r w:rsidRPr="00924009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січня</w:t>
            </w:r>
            <w:r w:rsidRPr="00924009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2023 – </w:t>
            </w:r>
            <w:r w:rsidRPr="00924009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жовтня</w:t>
            </w:r>
            <w:r w:rsidRPr="00924009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2024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9B" w14:textId="630262A9" w:rsidR="00D8174B" w:rsidRPr="00584574" w:rsidRDefault="00687E2A" w:rsidP="0071537B">
            <w:pPr>
              <w:pStyle w:val="Question"/>
              <w:spacing w:before="120" w:after="120"/>
              <w:ind w:left="0" w:firstLine="0"/>
              <w:rPr>
                <w:rFonts w:asciiTheme="minorHAnsi" w:eastAsia="SimSun" w:hAnsiTheme="minorHAnsi" w:cs="Tahoma"/>
                <w:b/>
                <w:color w:val="B4975A"/>
                <w:szCs w:val="16"/>
                <w:lang w:val="uk-UA" w:eastAsia="ja-JP"/>
              </w:rPr>
            </w:pPr>
            <w:r w:rsidRPr="00584574">
              <w:rPr>
                <w:rFonts w:ascii="Avenir Next Cyr Medium" w:hAnsi="Avenir Next Cyr Medium" w:cs="Tahoma"/>
                <w:b/>
                <w:color w:val="B4975A"/>
                <w:lang w:val="uk-UA"/>
              </w:rPr>
              <w:t xml:space="preserve">ПЕРІОД КАМПАНІЇ: </w:t>
            </w:r>
            <w:r w:rsidRPr="00584574">
              <w:rPr>
                <w:rFonts w:ascii="Avenir Next Cyr Medium" w:hAnsi="Avenir Next Cyr Medium" w:cs="Calibri"/>
                <w:b/>
                <w:color w:val="auto"/>
                <w:lang w:val="uk-UA"/>
              </w:rPr>
              <w:t>Попередній рік (опціонально)</w:t>
            </w:r>
          </w:p>
        </w:tc>
      </w:tr>
      <w:tr w:rsidR="005303B8" w:rsidRPr="00584574" w14:paraId="74BAB39F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9D" w14:textId="5ED10C70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8069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78CC" w:rsidRPr="00584574">
                  <w:rPr>
                    <w:rFonts w:ascii="MS Gothic" w:eastAsia="MS Gothic" w:hAnsi="MS Gothic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9E" w14:textId="1BBE6708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20404607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303B8" w:rsidRPr="00584574" w14:paraId="74BAB3A2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0" w14:textId="372B7C5B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1183372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1" w14:textId="4F2950C8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877659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303B8" w:rsidRPr="00584574" w14:paraId="74BAB3A5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3" w14:textId="2D7F269E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3117473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4" w14:textId="5575D4C3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9581751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</w:tr>
      <w:tr w:rsidR="005303B8" w:rsidRPr="00584574" w14:paraId="74BAB3A8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6" w14:textId="7CAFA809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5649979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7" w14:textId="7D13D58F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274071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303B8" w:rsidRPr="00584574" w14:paraId="74BAB3AB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9" w14:textId="589EC730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564524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A" w14:textId="324EAB30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789624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303B8" w:rsidRPr="00584574" w14:paraId="74BAB3AE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C" w14:textId="14AB6FF8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0256188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D" w14:textId="7E36B2BE" w:rsidR="005303B8" w:rsidRPr="00584574" w:rsidRDefault="00A14684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07461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5303B8" w:rsidRPr="00584574" w14:paraId="74BAB3B1" w14:textId="77777777" w:rsidTr="001E3D5B">
        <w:trPr>
          <w:trHeight w:val="288"/>
        </w:trPr>
        <w:tc>
          <w:tcPr>
            <w:tcW w:w="5395" w:type="dxa"/>
            <w:gridSpan w:val="3"/>
            <w:shd w:val="clear" w:color="auto" w:fill="auto"/>
            <w:vAlign w:val="center"/>
          </w:tcPr>
          <w:p w14:paraId="74BAB3AF" w14:textId="77777777" w:rsidR="005303B8" w:rsidRPr="00584574" w:rsidRDefault="005303B8" w:rsidP="005303B8">
            <w:pPr>
              <w:spacing w:after="0" w:line="240" w:lineRule="auto"/>
              <w:ind w:left="337"/>
              <w:rPr>
                <w:rFonts w:ascii="Avenir Next LT Pro" w:hAnsi="Avenir Next LT Pro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  <w:vAlign w:val="center"/>
          </w:tcPr>
          <w:p w14:paraId="74BAB3B0" w14:textId="6B3E6562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      </w:t>
            </w: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51401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N/A</w:t>
            </w:r>
          </w:p>
        </w:tc>
      </w:tr>
      <w:tr w:rsidR="007C5FCC" w:rsidRPr="00584574" w14:paraId="74BAB3B3" w14:textId="77777777" w:rsidTr="001E3D5B">
        <w:trPr>
          <w:trHeight w:val="204"/>
        </w:trPr>
        <w:tc>
          <w:tcPr>
            <w:tcW w:w="10773" w:type="dxa"/>
            <w:gridSpan w:val="5"/>
            <w:shd w:val="clear" w:color="auto" w:fill="000000"/>
          </w:tcPr>
          <w:p w14:paraId="74BAB3B2" w14:textId="77777777" w:rsidR="007C5FCC" w:rsidRPr="00584574" w:rsidRDefault="007C5FCC" w:rsidP="002B7426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5303B8" w:rsidRPr="00584574" w14:paraId="74BAB3B6" w14:textId="77777777" w:rsidTr="001E3D5B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</w:tcPr>
          <w:p w14:paraId="0E8B5FCD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19"/>
                <w:szCs w:val="19"/>
                <w:lang w:val="uk-UA"/>
              </w:rPr>
            </w:pPr>
          </w:p>
          <w:p w14:paraId="74BAB3B4" w14:textId="13E6F9AB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конкурентами у цій категорії, ваш бюджет: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B5" w14:textId="40784B61" w:rsidR="005303B8" w:rsidRPr="00584574" w:rsidRDefault="00A14684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357544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5303B8" w:rsidRPr="00584574" w14:paraId="74BAB3B9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7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8" w14:textId="203A3D16" w:rsidR="005303B8" w:rsidRPr="00584574" w:rsidRDefault="00A14684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4329471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5303B8" w:rsidRPr="00584574" w14:paraId="74BAB3BC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A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B" w14:textId="4EBC1338" w:rsidR="005303B8" w:rsidRPr="00584574" w:rsidRDefault="00A14684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1828250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12C33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Більше</w:t>
            </w:r>
          </w:p>
        </w:tc>
      </w:tr>
      <w:tr w:rsidR="005303B8" w:rsidRPr="00584574" w14:paraId="74BAB3BF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D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E" w14:textId="669A765F" w:rsidR="005303B8" w:rsidRPr="00584574" w:rsidRDefault="00A14684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19252984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12C33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N/A (Необхідне пояснення)</w:t>
            </w:r>
          </w:p>
        </w:tc>
      </w:tr>
      <w:tr w:rsidR="007C5FCC" w:rsidRPr="00584574" w14:paraId="74BAB3C1" w14:textId="77777777" w:rsidTr="001E3D5B">
        <w:trPr>
          <w:trHeight w:val="173"/>
        </w:trPr>
        <w:tc>
          <w:tcPr>
            <w:tcW w:w="10773" w:type="dxa"/>
            <w:gridSpan w:val="5"/>
            <w:shd w:val="clear" w:color="auto" w:fill="000000"/>
            <w:vAlign w:val="center"/>
          </w:tcPr>
          <w:p w14:paraId="74BAB3C0" w14:textId="77777777" w:rsidR="007C5FCC" w:rsidRPr="00584574" w:rsidRDefault="007C5FCC" w:rsidP="007C5FCC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10514E" w:rsidRPr="00584574" w14:paraId="74BAB3C4" w14:textId="77777777" w:rsidTr="001E3D5B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  <w:vAlign w:val="center"/>
          </w:tcPr>
          <w:p w14:paraId="54F8A2CD" w14:textId="496BD035" w:rsidR="0010514E" w:rsidRPr="00584574" w:rsidRDefault="0010514E" w:rsidP="0010514E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витратами</w:t>
            </w:r>
            <w:r w:rsidR="00376B92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попереднього року</w:t>
            </w: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на бренд, загальний бюджет бренду цього року:</w:t>
            </w:r>
          </w:p>
          <w:p w14:paraId="74BAB3C2" w14:textId="66D5A512" w:rsidR="0010514E" w:rsidRPr="00584574" w:rsidRDefault="0010514E" w:rsidP="0010514E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3" w14:textId="1B438E80" w:rsidR="0010514E" w:rsidRPr="00584574" w:rsidRDefault="00A14684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849862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10514E" w:rsidRPr="00584574" w14:paraId="74BAB3C7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5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6" w14:textId="013DB82B" w:rsidR="0010514E" w:rsidRPr="00584574" w:rsidRDefault="00A14684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695888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10514E" w:rsidRPr="00584574" w14:paraId="74BAB3CA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8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9" w14:textId="1C54884C" w:rsidR="0010514E" w:rsidRPr="00584574" w:rsidRDefault="00A14684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8674168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Більше</w:t>
            </w:r>
          </w:p>
        </w:tc>
      </w:tr>
      <w:tr w:rsidR="0010514E" w:rsidRPr="00584574" w14:paraId="74BAB3CD" w14:textId="77777777" w:rsidTr="001E3D5B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B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C" w14:textId="2984CCAD" w:rsidR="0010514E" w:rsidRPr="00584574" w:rsidRDefault="00A14684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9469736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N/A (Необхідне пояснення)</w:t>
            </w:r>
          </w:p>
        </w:tc>
      </w:tr>
      <w:tr w:rsidR="007C5FCC" w:rsidRPr="00584574" w14:paraId="74BAB3CF" w14:textId="77777777" w:rsidTr="001E3D5B">
        <w:trPr>
          <w:trHeight w:val="130"/>
        </w:trPr>
        <w:tc>
          <w:tcPr>
            <w:tcW w:w="10773" w:type="dxa"/>
            <w:gridSpan w:val="5"/>
            <w:shd w:val="clear" w:color="auto" w:fill="000000"/>
            <w:vAlign w:val="center"/>
          </w:tcPr>
          <w:p w14:paraId="74BAB3CE" w14:textId="77777777" w:rsidR="007C5FCC" w:rsidRPr="00584574" w:rsidRDefault="007C5FCC" w:rsidP="007C5FCC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E71E8D" w:rsidRPr="00584574" w14:paraId="74BAB3D8" w14:textId="77777777" w:rsidTr="001E3D5B">
        <w:trPr>
          <w:trHeight w:val="674"/>
        </w:trPr>
        <w:tc>
          <w:tcPr>
            <w:tcW w:w="10773" w:type="dxa"/>
            <w:gridSpan w:val="5"/>
            <w:shd w:val="clear" w:color="auto" w:fill="B8B8B8"/>
          </w:tcPr>
          <w:p w14:paraId="717199D7" w14:textId="54F35B94" w:rsidR="00C014BC" w:rsidRPr="00584574" w:rsidRDefault="00C014BC" w:rsidP="0087627A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ОПИС 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БЮДЖЕТУ</w:t>
            </w:r>
          </w:p>
          <w:p w14:paraId="08154476" w14:textId="77777777" w:rsidR="00A941D2" w:rsidRPr="00584574" w:rsidRDefault="00C014BC" w:rsidP="00C014BC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Надайте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більш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розширену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витрат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щоб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дати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можливість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зрозуміти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ваш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бюджет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.</w:t>
            </w:r>
          </w:p>
          <w:p w14:paraId="54A85893" w14:textId="1264DB82" w:rsidR="00C014BC" w:rsidRPr="00924009" w:rsidRDefault="00C014BC" w:rsidP="00C014BC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Який був баланс </w:t>
            </w:r>
            <w:r w:rsidR="00C90A98"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платн</w:t>
            </w:r>
            <w:r w:rsidR="00C90A98"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их 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(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безоплатні/подаровані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90A98" w:rsidRPr="00924009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C90A98" w:rsidRPr="00924009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)</w:t>
            </w:r>
            <w:r w:rsidR="00C90A98"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,</w:t>
            </w:r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earned</w:t>
            </w:r>
            <w:proofErr w:type="spellEnd"/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, власних та спільних медіа? Якою була стратегія розповсюдження (д</w:t>
            </w:r>
            <w:r w:rsidRPr="00924009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истрибуції</w:t>
            </w:r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)? Чи ви вдосконалили вашу медіа </w:t>
            </w:r>
            <w:r w:rsidR="00A941D2"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за</w:t>
            </w:r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купівлю?</w:t>
            </w:r>
          </w:p>
          <w:p w14:paraId="32F02421" w14:textId="39F98124" w:rsidR="00A941D2" w:rsidRPr="00924009" w:rsidRDefault="00A941D2" w:rsidP="00A941D2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924009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Додатково до детального опису бюджету, у разі, якщо ви обрали N/A як відповідь для будь-якого з попередніх двох питань, поясніть чому.</w:t>
            </w:r>
          </w:p>
          <w:p w14:paraId="74BAB3D7" w14:textId="08C69359" w:rsidR="00C014BC" w:rsidRPr="00584574" w:rsidRDefault="0087627A" w:rsidP="0087627A">
            <w:pPr>
              <w:pStyle w:val="MediumGrid1-Accent21"/>
              <w:spacing w:after="120" w:line="240" w:lineRule="auto"/>
              <w:ind w:left="0"/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</w:pPr>
            <w:r w:rsidRPr="0092400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(~1</w:t>
            </w:r>
            <w:r w:rsidR="00C90A98" w:rsidRPr="0092400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5</w:t>
            </w:r>
            <w:r w:rsidRPr="0092400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</w:t>
            </w:r>
            <w:r w:rsidRPr="00924009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92400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7C5FCC" w:rsidRPr="00584574" w14:paraId="74BAB3DD" w14:textId="77777777" w:rsidTr="001E3D5B"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49AE68E2" w14:textId="77777777" w:rsidR="0087627A" w:rsidRPr="00584574" w:rsidRDefault="0087627A" w:rsidP="0087627A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DC" w14:textId="6F84834F" w:rsidR="007C5FCC" w:rsidRPr="00584574" w:rsidRDefault="007C5FCC" w:rsidP="007874B2">
            <w:pPr>
              <w:spacing w:after="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2B7426" w:rsidRPr="00584574" w14:paraId="349DB681" w14:textId="77777777" w:rsidTr="001E3D5B">
        <w:trPr>
          <w:trHeight w:val="204"/>
        </w:trPr>
        <w:tc>
          <w:tcPr>
            <w:tcW w:w="10773" w:type="dxa"/>
            <w:gridSpan w:val="5"/>
            <w:shd w:val="clear" w:color="auto" w:fill="000000"/>
          </w:tcPr>
          <w:p w14:paraId="0E502B67" w14:textId="04648765" w:rsidR="002B7426" w:rsidRPr="00584574" w:rsidRDefault="00D8174B" w:rsidP="00D7626E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  <w:bookmarkStart w:id="1" w:name="_Hlk76730114"/>
            <w:bookmarkStart w:id="2" w:name="_Hlk76729832"/>
            <w:r w:rsidRPr="00584574">
              <w:rPr>
                <w:b/>
                <w:color w:val="auto"/>
                <w:sz w:val="17"/>
                <w:szCs w:val="17"/>
                <w:lang w:val="uk-UA"/>
              </w:rPr>
              <w:t xml:space="preserve"> </w:t>
            </w:r>
          </w:p>
        </w:tc>
      </w:tr>
      <w:tr w:rsidR="007874B2" w:rsidRPr="00584574" w14:paraId="4277DF8E" w14:textId="77777777" w:rsidTr="001E3D5B">
        <w:trPr>
          <w:trHeight w:val="1195"/>
        </w:trPr>
        <w:tc>
          <w:tcPr>
            <w:tcW w:w="10773" w:type="dxa"/>
            <w:gridSpan w:val="5"/>
            <w:shd w:val="clear" w:color="auto" w:fill="BFBFBF" w:themeFill="background1" w:themeFillShade="BF"/>
          </w:tcPr>
          <w:p w14:paraId="25AA57E6" w14:textId="77777777" w:rsidR="008C7744" w:rsidRPr="00584574" w:rsidRDefault="008C7744" w:rsidP="008C7744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ПРОДАКШН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ІНШІ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ВИТРАТИ</w:t>
            </w:r>
          </w:p>
          <w:p w14:paraId="712563F0" w14:textId="12FAE8A6" w:rsidR="00DB333D" w:rsidRPr="00584574" w:rsidRDefault="008C7744" w:rsidP="008C7744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Оберіть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діапазон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бюджету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ключових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елементів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реалізації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ідеї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Включіть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підготовку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та пост-продакшн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будь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-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які інші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активацію (оплата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інфлюенсеру</w:t>
            </w:r>
            <w:proofErr w:type="spellEnd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 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знаменитості).</w:t>
            </w:r>
          </w:p>
        </w:tc>
      </w:tr>
      <w:tr w:rsidR="00001CBF" w:rsidRPr="00584574" w14:paraId="626F654B" w14:textId="77777777" w:rsidTr="001E3D5B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0BC81DAF" w14:textId="71591AD0" w:rsidR="00001CBF" w:rsidRPr="00584574" w:rsidRDefault="00A14684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787649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172786E9" w14:textId="11EE9160" w:rsidR="00001CBF" w:rsidRPr="00584574" w:rsidRDefault="00A14684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6672524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001CBF" w:rsidRPr="00584574" w14:paraId="3B883456" w14:textId="77777777" w:rsidTr="001E3D5B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668DE77A" w14:textId="3623D580" w:rsidR="00001CBF" w:rsidRPr="00584574" w:rsidRDefault="00A14684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3324492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6CF62F79" w14:textId="5DDFC1E0" w:rsidR="00001CBF" w:rsidRPr="00584574" w:rsidRDefault="00A14684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9729407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001CBF" w:rsidRPr="00584574" w14:paraId="01E1DB53" w14:textId="77777777" w:rsidTr="001E3D5B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734C98FC" w14:textId="15F75250" w:rsidR="00001CBF" w:rsidRPr="00584574" w:rsidRDefault="00A14684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623661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91" w:type="dxa"/>
            <w:gridSpan w:val="3"/>
            <w:shd w:val="clear" w:color="auto" w:fill="auto"/>
            <w:vAlign w:val="center"/>
          </w:tcPr>
          <w:p w14:paraId="5C960244" w14:textId="3047D942" w:rsidR="00001CBF" w:rsidRPr="00584574" w:rsidRDefault="00A14684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5190434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</w:tr>
      <w:tr w:rsidR="00001CBF" w:rsidRPr="00584574" w14:paraId="2E52FEF6" w14:textId="77777777" w:rsidTr="001E3D5B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50A7B2DA" w14:textId="231DC45B" w:rsidR="00001CBF" w:rsidRPr="00584574" w:rsidRDefault="00A14684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017077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4C853BC6" w14:textId="2A244FBE" w:rsidR="00001CBF" w:rsidRPr="00584574" w:rsidRDefault="00A14684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772565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Дані відсутні / Невідомо</w:t>
            </w:r>
          </w:p>
        </w:tc>
      </w:tr>
      <w:tr w:rsidR="007874B2" w:rsidRPr="00584574" w14:paraId="6C2FEFD8" w14:textId="77777777" w:rsidTr="001E3D5B">
        <w:trPr>
          <w:trHeight w:val="197"/>
        </w:trPr>
        <w:tc>
          <w:tcPr>
            <w:tcW w:w="10773" w:type="dxa"/>
            <w:gridSpan w:val="5"/>
            <w:shd w:val="clear" w:color="auto" w:fill="000000" w:themeFill="text1"/>
            <w:vAlign w:val="center"/>
          </w:tcPr>
          <w:p w14:paraId="78303360" w14:textId="77777777" w:rsidR="007874B2" w:rsidRPr="00584574" w:rsidRDefault="007874B2" w:rsidP="001C1EF7">
            <w:pPr>
              <w:spacing w:after="0" w:line="240" w:lineRule="auto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</w:p>
        </w:tc>
      </w:tr>
      <w:tr w:rsidR="00B96151" w:rsidRPr="00584574" w14:paraId="53C7A654" w14:textId="77777777" w:rsidTr="001E3D5B">
        <w:trPr>
          <w:trHeight w:val="20"/>
        </w:trPr>
        <w:tc>
          <w:tcPr>
            <w:tcW w:w="10773" w:type="dxa"/>
            <w:gridSpan w:val="5"/>
            <w:shd w:val="clear" w:color="auto" w:fill="BFBFBF" w:themeFill="background1" w:themeFillShade="BF"/>
          </w:tcPr>
          <w:p w14:paraId="6D66C7BB" w14:textId="77777777" w:rsidR="00B96151" w:rsidRPr="00584574" w:rsidRDefault="00B96151" w:rsidP="00B96151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 ОПИС ПРОДАКШЕНУ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ІНШИХ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</w:t>
            </w:r>
          </w:p>
          <w:p w14:paraId="1B094F6A" w14:textId="3F2AE29B" w:rsidR="00B96151" w:rsidRPr="00584574" w:rsidRDefault="00B96151" w:rsidP="00B96151">
            <w:pPr>
              <w:pStyle w:val="MediumShading1-Accent11"/>
              <w:spacing w:before="120" w:after="120"/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Надайте суддям більш розширену інформацію 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щодо </w:t>
            </w:r>
            <w:r w:rsidR="00584574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обраного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вище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діапазон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бюджету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Це певна можливість надати додаткову важливу інформацію щодо вашого бюджету, щоб судді мали чітке розуміння та не ставили під сумнів інформацію, наведену вище.</w:t>
            </w:r>
          </w:p>
          <w:p w14:paraId="3E6F6D7A" w14:textId="6FECC535" w:rsidR="00B96151" w:rsidRPr="00584574" w:rsidRDefault="00B96151" w:rsidP="00B96151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B96151" w:rsidRPr="00584574" w14:paraId="6229F44F" w14:textId="77777777" w:rsidTr="001E3D5B">
        <w:trPr>
          <w:trHeight w:val="20"/>
        </w:trPr>
        <w:tc>
          <w:tcPr>
            <w:tcW w:w="10773" w:type="dxa"/>
            <w:gridSpan w:val="5"/>
            <w:shd w:val="clear" w:color="auto" w:fill="auto"/>
          </w:tcPr>
          <w:p w14:paraId="40D594DF" w14:textId="77777777" w:rsidR="00B96151" w:rsidRPr="00584574" w:rsidRDefault="00B96151" w:rsidP="00B9615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CBCF49E" w14:textId="77777777" w:rsidR="00B96151" w:rsidRPr="00584574" w:rsidRDefault="00B96151" w:rsidP="00B9615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</w:p>
          <w:p w14:paraId="1A87ADF9" w14:textId="47CC16CC" w:rsidR="00B96151" w:rsidRPr="00584574" w:rsidRDefault="00B96151" w:rsidP="00B96151">
            <w:pPr>
              <w:spacing w:before="120" w:after="120" w:line="240" w:lineRule="auto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</w:p>
        </w:tc>
      </w:tr>
      <w:bookmarkEnd w:id="1"/>
      <w:tr w:rsidR="005420B8" w:rsidRPr="00764A26" w14:paraId="74BAB3E4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23E09C9F" w14:textId="77777777" w:rsidR="005420B8" w:rsidRPr="00584574" w:rsidRDefault="005420B8" w:rsidP="005420B8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ВЛАСНІ МЕДІА</w:t>
            </w:r>
          </w:p>
          <w:p w14:paraId="37AB4C9E" w14:textId="77777777" w:rsidR="005420B8" w:rsidRPr="00584574" w:rsidRDefault="005420B8" w:rsidP="005420B8">
            <w:pPr>
              <w:pStyle w:val="FreeForm"/>
              <w:spacing w:after="120"/>
              <w:rPr>
                <w:rFonts w:ascii="Avenir Next Cyr" w:hAnsi="Avenir Next Cyr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Надайте детальну інформацію про власні медіа ресурси, якщо такі є (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діджитал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 xml:space="preserve"> чи фізичні носії, об’єкти нерухомості компанії), що були задіяні як комунікаційні канали в рамках кампанії.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  <w:t>Прикладами власних медіа можуть бути корпоративний веб-сайт, соціальні медіа-платформи, упаковка, фірмовий магазин, власний транспорт тощо.</w:t>
            </w:r>
          </w:p>
          <w:p w14:paraId="74BAB3E0" w14:textId="41A7159A" w:rsidR="002104A2" w:rsidRPr="00584574" w:rsidRDefault="002104A2" w:rsidP="005420B8">
            <w:pPr>
              <w:pStyle w:val="FreeForm"/>
              <w:spacing w:after="120"/>
              <w:rPr>
                <w:rFonts w:ascii="Verdana" w:hAnsi="Verdana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429CB85E" w14:textId="77777777" w:rsidR="005420B8" w:rsidRPr="00584574" w:rsidRDefault="005420B8" w:rsidP="005420B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підказки:</w:t>
            </w:r>
          </w:p>
          <w:p w14:paraId="1159B5EF" w14:textId="77777777" w:rsidR="005420B8" w:rsidRPr="00584574" w:rsidRDefault="005420B8" w:rsidP="005420B8">
            <w:pPr>
              <w:pStyle w:val="FreeForm"/>
              <w:numPr>
                <w:ilvl w:val="0"/>
                <w:numId w:val="6"/>
              </w:numPr>
              <w:spacing w:after="120"/>
              <w:ind w:left="304" w:hanging="283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Якщо власні медіа-платформи були позначені (обрані)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TOUCHPOINTS, судді очікують побачити опис цих носіїв у відповіді.</w:t>
            </w:r>
          </w:p>
          <w:p w14:paraId="74BAB3E3" w14:textId="39A545C0" w:rsidR="005420B8" w:rsidRPr="00584574" w:rsidRDefault="005420B8" w:rsidP="005420B8">
            <w:pPr>
              <w:pStyle w:val="FreeForm"/>
              <w:numPr>
                <w:ilvl w:val="0"/>
                <w:numId w:val="6"/>
              </w:numPr>
              <w:spacing w:after="120"/>
              <w:ind w:left="346" w:hanging="274"/>
              <w:rPr>
                <w:rFonts w:ascii="Avenir Next LT Pro" w:hAnsi="Avenir Next LT Pro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Аналогічно, будь-які власні медіа, описані тут, також повинні бути позначені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TOUCHPOINTS.  </w:t>
            </w:r>
          </w:p>
        </w:tc>
      </w:tr>
      <w:tr w:rsidR="005420B8" w:rsidRPr="00584574" w14:paraId="74BAB3E9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67DB4AAC" w14:textId="77777777" w:rsidR="005420B8" w:rsidRPr="00584574" w:rsidRDefault="005420B8" w:rsidP="005420B8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62CC9F52" w14:textId="77777777" w:rsidR="005420B8" w:rsidRPr="00584574" w:rsidRDefault="005420B8" w:rsidP="005420B8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5F08E9C6" w14:textId="77777777" w:rsidR="005420B8" w:rsidRPr="00584574" w:rsidRDefault="005420B8" w:rsidP="005420B8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74BAB3E8" w14:textId="1471ABDF" w:rsidR="005420B8" w:rsidRPr="00584574" w:rsidRDefault="005420B8" w:rsidP="005420B8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szCs w:val="20"/>
                <w:lang w:val="uk-UA"/>
              </w:rPr>
            </w:pPr>
          </w:p>
        </w:tc>
      </w:tr>
      <w:tr w:rsidR="007874B2" w:rsidRPr="00584574" w14:paraId="54DF0A65" w14:textId="77777777" w:rsidTr="001E3D5B">
        <w:tc>
          <w:tcPr>
            <w:tcW w:w="10773" w:type="dxa"/>
            <w:gridSpan w:val="5"/>
            <w:shd w:val="clear" w:color="auto" w:fill="BFBFBF" w:themeFill="background1" w:themeFillShade="BF"/>
          </w:tcPr>
          <w:p w14:paraId="730A3983" w14:textId="77777777" w:rsidR="00861D93" w:rsidRPr="00584574" w:rsidRDefault="00861D93" w:rsidP="00861D93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 xml:space="preserve">СПОНСОРСТВО ТА МЕДІА ПАРТНЕРСТВО </w:t>
            </w:r>
          </w:p>
          <w:p w14:paraId="6A4D4003" w14:textId="77777777" w:rsidR="00861D93" w:rsidRPr="00584574" w:rsidRDefault="00861D93" w:rsidP="00861D93">
            <w:pPr>
              <w:spacing w:before="120" w:after="120" w:line="240" w:lineRule="auto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Оберіть види спонсорства / медіа партнерства, що були задіяні у вашій кампанії. Далі надайте додаткову інформацію стосовно цього спонсорства / медіа партнерства, включаючи </w:t>
            </w:r>
            <w:proofErr w:type="spellStart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таймінг</w:t>
            </w:r>
            <w:proofErr w:type="spellEnd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ABAA1D4" w14:textId="5CF89D90" w:rsidR="007874B2" w:rsidRPr="00584574" w:rsidRDefault="00023903" w:rsidP="00861D93">
            <w:pPr>
              <w:spacing w:before="120" w:after="120" w:line="240" w:lineRule="auto"/>
              <w:rPr>
                <w:rFonts w:ascii="Avenir Next LT Pro" w:eastAsia="ヒラギノ角ゴ Pro W3" w:hAnsi="Avenir Next LT Pro"/>
                <w:color w:val="auto"/>
                <w:sz w:val="17"/>
                <w:szCs w:val="17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023903" w:rsidRPr="00584574" w14:paraId="6D24AD8C" w14:textId="77777777" w:rsidTr="001E3D5B">
        <w:trPr>
          <w:trHeight w:val="263"/>
        </w:trPr>
        <w:tc>
          <w:tcPr>
            <w:tcW w:w="2696" w:type="dxa"/>
            <w:shd w:val="clear" w:color="auto" w:fill="FFFFFF" w:themeFill="background1"/>
            <w:vAlign w:val="center"/>
          </w:tcPr>
          <w:p w14:paraId="0B9EB05E" w14:textId="59734023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661521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Разово</w:t>
            </w:r>
            <w:proofErr w:type="spellEnd"/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61E0BA4C" w14:textId="6A605F6E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093235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Регулярно</w:t>
            </w:r>
          </w:p>
        </w:tc>
        <w:tc>
          <w:tcPr>
            <w:tcW w:w="2696" w:type="dxa"/>
            <w:shd w:val="clear" w:color="auto" w:fill="FFFFFF" w:themeFill="background1"/>
            <w:vAlign w:val="center"/>
          </w:tcPr>
          <w:p w14:paraId="0557DFA3" w14:textId="5E27AC28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5419306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На сайті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172B2485" w14:textId="4C52E213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215128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Live</w:t>
            </w:r>
            <w:proofErr w:type="spellEnd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активація</w:t>
            </w:r>
          </w:p>
        </w:tc>
      </w:tr>
      <w:tr w:rsidR="00023903" w:rsidRPr="00584574" w14:paraId="5CE2963A" w14:textId="77777777" w:rsidTr="001E3D5B">
        <w:trPr>
          <w:trHeight w:val="262"/>
        </w:trPr>
        <w:tc>
          <w:tcPr>
            <w:tcW w:w="2696" w:type="dxa"/>
            <w:shd w:val="clear" w:color="auto" w:fill="FFFFFF" w:themeFill="background1"/>
            <w:vAlign w:val="center"/>
          </w:tcPr>
          <w:p w14:paraId="3322CCA5" w14:textId="005EA4E4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451561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інфлюенсер</w:t>
            </w:r>
            <w:proofErr w:type="spellEnd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або талант</w:t>
            </w:r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5911A849" w14:textId="727F0E26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410252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Унікальна можливість</w:t>
            </w:r>
          </w:p>
        </w:tc>
        <w:tc>
          <w:tcPr>
            <w:tcW w:w="2696" w:type="dxa"/>
            <w:shd w:val="clear" w:color="auto" w:fill="FFFFFF" w:themeFill="background1"/>
            <w:vAlign w:val="center"/>
          </w:tcPr>
          <w:p w14:paraId="1571EA43" w14:textId="5AC398D6" w:rsidR="00023903" w:rsidRPr="00584574" w:rsidRDefault="00A14684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526579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4E34DBD7" w14:textId="77777777" w:rsidR="00023903" w:rsidRPr="00584574" w:rsidRDefault="00023903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</w:p>
        </w:tc>
      </w:tr>
      <w:tr w:rsidR="00023903" w:rsidRPr="00584574" w14:paraId="0B462135" w14:textId="77777777" w:rsidTr="001E3D5B">
        <w:trPr>
          <w:trHeight w:val="1195"/>
        </w:trPr>
        <w:tc>
          <w:tcPr>
            <w:tcW w:w="10773" w:type="dxa"/>
            <w:gridSpan w:val="5"/>
            <w:shd w:val="clear" w:color="auto" w:fill="FFFFFF" w:themeFill="background1"/>
          </w:tcPr>
          <w:p w14:paraId="1CCB33D8" w14:textId="77777777" w:rsidR="00023903" w:rsidRPr="00584574" w:rsidRDefault="00023903" w:rsidP="00023903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3788843E" w14:textId="5BDEB22F" w:rsidR="00023903" w:rsidRPr="00584574" w:rsidRDefault="00023903" w:rsidP="00023903">
            <w:pPr>
              <w:spacing w:before="120" w:after="12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bookmarkEnd w:id="2"/>
      <w:tr w:rsidR="00EE6AD0" w:rsidRPr="00764A26" w14:paraId="4F6A64A9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4467E5CC" w14:textId="3406F421" w:rsidR="00EE6AD0" w:rsidRPr="00584574" w:rsidRDefault="001E3D5B" w:rsidP="00EE6AD0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 xml:space="preserve">ДЖЕРЕЛА ПІДТВЕРДЖЕННЯ ДАНИХ: </w:t>
            </w:r>
            <w:r w:rsidR="00EE6AD0"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INVESTMENT OVERVIEW</w:t>
            </w:r>
          </w:p>
          <w:p w14:paraId="098AA5CA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2706D94D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CCB2B2D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04D4CB69" w14:textId="29442CC6" w:rsidR="00EE6AD0" w:rsidRPr="00584574" w:rsidRDefault="001E3D5B" w:rsidP="001E3D5B">
            <w:pPr>
              <w:spacing w:before="120" w:after="120" w:line="240" w:lineRule="auto"/>
              <w:rPr>
                <w:rFonts w:ascii="AvenirNext LT Pro Bold" w:hAnsi="AvenirNext LT Pro Bold"/>
                <w:b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431DCA50" w14:textId="77777777" w:rsidR="001E3D5B" w:rsidRPr="00584574" w:rsidRDefault="001E3D5B" w:rsidP="001E3D5B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68E73886" w14:textId="77777777" w:rsidR="001E3D5B" w:rsidRPr="00584574" w:rsidRDefault="001E3D5B" w:rsidP="001E3D5B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0970683D" w14:textId="77777777" w:rsidR="001E3D5B" w:rsidRPr="00584574" w:rsidRDefault="001E3D5B" w:rsidP="001E3D5B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3F3FB744" w14:textId="77777777" w:rsidR="004F30C9" w:rsidRPr="00072791" w:rsidRDefault="001E3D5B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5A8C3216" w14:textId="62CF215C" w:rsidR="00EE6AD0" w:rsidRPr="00584574" w:rsidRDefault="00A14684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hyperlink r:id="rId21" w:history="1">
              <w:r w:rsidR="001E3D5B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1E3D5B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1E3D5B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1E3D5B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</w:p>
        </w:tc>
      </w:tr>
      <w:tr w:rsidR="00CE0935" w:rsidRPr="00764A26" w14:paraId="6C3AF12F" w14:textId="77777777" w:rsidTr="001E3D5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269F79B8" w14:textId="36C96713" w:rsidR="00CE0935" w:rsidRPr="00584574" w:rsidRDefault="001E3D5B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INVESTMENT OVERVIEW.</w:t>
            </w:r>
          </w:p>
          <w:p w14:paraId="4F0D4B21" w14:textId="77777777" w:rsidR="00CE0935" w:rsidRPr="00584574" w:rsidRDefault="00CE0935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  <w:p w14:paraId="4C080F2C" w14:textId="77777777" w:rsidR="00CE0935" w:rsidRPr="00584574" w:rsidRDefault="00CE0935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</w:tc>
      </w:tr>
    </w:tbl>
    <w:p w14:paraId="151C51C5" w14:textId="77777777" w:rsidR="005C0D8C" w:rsidRPr="00584574" w:rsidRDefault="005C0D8C" w:rsidP="005C0D8C">
      <w:pPr>
        <w:spacing w:after="0"/>
        <w:rPr>
          <w:lang w:val="uk-UA"/>
        </w:rPr>
      </w:pPr>
    </w:p>
    <w:tbl>
      <w:tblPr>
        <w:tblW w:w="0" w:type="auto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8"/>
        <w:gridCol w:w="2686"/>
        <w:gridCol w:w="922"/>
        <w:gridCol w:w="115"/>
        <w:gridCol w:w="1798"/>
        <w:gridCol w:w="1667"/>
        <w:gridCol w:w="990"/>
        <w:gridCol w:w="2587"/>
        <w:gridCol w:w="6"/>
        <w:gridCol w:w="13"/>
      </w:tblGrid>
      <w:tr w:rsidR="005C0D8C" w:rsidRPr="00764A26" w14:paraId="577EBD05" w14:textId="77777777" w:rsidTr="00C90A98">
        <w:trPr>
          <w:gridBefore w:val="1"/>
          <w:gridAfter w:val="1"/>
          <w:wBefore w:w="8" w:type="dxa"/>
          <w:wAfter w:w="13" w:type="dxa"/>
        </w:trPr>
        <w:tc>
          <w:tcPr>
            <w:tcW w:w="10771" w:type="dxa"/>
            <w:gridSpan w:val="8"/>
            <w:shd w:val="clear" w:color="auto" w:fill="BFBFBF" w:themeFill="background1" w:themeFillShade="BF"/>
            <w:vAlign w:val="center"/>
          </w:tcPr>
          <w:p w14:paraId="633CC125" w14:textId="77777777" w:rsidR="00BC6F72" w:rsidRPr="00584574" w:rsidRDefault="00BC6F72" w:rsidP="00BC6F72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3" w:name="_Hlk76736414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УСІ ЗАДІЯНІ КАНАЛИ В ВАШІЙ КАМПАНІЇ</w:t>
            </w:r>
          </w:p>
          <w:p w14:paraId="20237F18" w14:textId="3B27B302" w:rsidR="008132B0" w:rsidRPr="00584574" w:rsidRDefault="0014395D" w:rsidP="008132B0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LT Pro" w:hAnsi="Avenir Next LT Pro"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Відмітьте всі канали, що були задіяні в кампанії, на основі варіантів, наведених в таблиці. 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br/>
              <w:t>У відповіді на Питання 3, вкажіть, які канали з наведеного нижче списку були головним та невід'ємними для досягнення вашої аудиторії та чому.</w:t>
            </w:r>
          </w:p>
          <w:p w14:paraId="7FCF8719" w14:textId="5050C73A" w:rsidR="0014395D" w:rsidRPr="00584574" w:rsidRDefault="0014395D" w:rsidP="008132B0">
            <w:pPr>
              <w:pStyle w:val="MediumShading1-Accent11"/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маєте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показати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як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мінімум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одному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прикладу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кожного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каналу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комунікації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зіграли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невід</w:t>
            </w:r>
            <w:r w:rsidRPr="00584574">
              <w:rPr>
                <w:rFonts w:ascii="Avenir Next Cyr" w:hAnsi="Avenir Next Cyr" w:cs="AvenirNext LT Pro Regular"/>
                <w:color w:val="auto"/>
                <w:sz w:val="20"/>
                <w:szCs w:val="20"/>
                <w:lang w:val="uk-UA"/>
              </w:rPr>
              <w:t>’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ємну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роль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досягненні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успіху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кампанії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Наприклад, якщо ви позначили 10 варіантів у списку нижче, а тільки 8 з них принесли значущі результати і були вказані у вашій заявці як невід'ємні елементи кампанії, саме ці 8 варіантів повинні бути продемонстровані у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.</w:t>
            </w:r>
          </w:p>
        </w:tc>
      </w:tr>
      <w:tr w:rsidR="00482BA9" w:rsidRPr="00584574" w14:paraId="493E8B63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34265B3C" w14:textId="7A3BEF23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79632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Брендований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контент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-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Editorial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3E86CE49" w14:textId="066096F6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649191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- SEM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54A496EB" w14:textId="16A2DBB2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775639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Друковані видання - Журнал</w:t>
            </w:r>
          </w:p>
        </w:tc>
      </w:tr>
      <w:tr w:rsidR="00482BA9" w:rsidRPr="00584574" w14:paraId="57C0CBC8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7F7642E2" w14:textId="0FACC277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8048924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Брендований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 xml:space="preserve">контент –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Product</w:t>
            </w:r>
            <w:proofErr w:type="spellEnd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Placement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76F0C3D8" w14:textId="1841A96A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032471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- SEO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0D963D78" w14:textId="2B55BDBA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50242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Друковані видання - Газета</w:t>
            </w:r>
          </w:p>
        </w:tc>
      </w:tr>
      <w:tr w:rsidR="00482BA9" w:rsidRPr="00584574" w14:paraId="57E9FAE0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1A56916C" w14:textId="5343F655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5670768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Кіно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0615A6F1" w14:textId="435759BD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14937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Короткі ролики (15-3 хв.)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07B222B4" w14:textId="554A4097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3414505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</w:t>
            </w:r>
          </w:p>
        </w:tc>
      </w:tr>
      <w:tr w:rsidR="00482BA9" w:rsidRPr="00584574" w14:paraId="0560A0E8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464A5903" w14:textId="4DFDEAAD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865969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Конкурси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2D45A8AD" w14:textId="04383D29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07640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Соціальні мережі: органічний контент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6464AD7E" w14:textId="448AA6A3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1215624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Радіо</w:t>
            </w:r>
          </w:p>
        </w:tc>
      </w:tr>
      <w:tr w:rsidR="00482BA9" w:rsidRPr="00764A26" w14:paraId="3922C664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6709877F" w14:textId="173F93A6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263009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Аффіліат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739FFB36" w14:textId="6B987F5B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62268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Соціальні мережі: платний контент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5B752BEB" w14:textId="0729704A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9558290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Досвід в роздрібній торгівлі: Digital</w:t>
            </w:r>
          </w:p>
        </w:tc>
      </w:tr>
      <w:tr w:rsidR="00482BA9" w:rsidRPr="00764A26" w14:paraId="1644EA02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0621B303" w14:textId="390D4EBE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76575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Аудіо реклама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55DD34E8" w14:textId="6B9B957F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847788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Відеореклама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224398AD" w14:textId="40811DC7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778399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Досвід в роздрібній торгівлі: в місці продажу</w:t>
            </w:r>
          </w:p>
        </w:tc>
      </w:tr>
      <w:tr w:rsidR="00482BA9" w:rsidRPr="00584574" w14:paraId="19BBBA6A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6CD21B4D" w14:textId="3BC823C5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4297877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Промо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контент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536E4B3D" w14:textId="11F18CD4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638566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Direct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Mail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49493D26" w14:textId="6900153D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1898671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Рекламні акції, купони, дистрибуція</w:t>
            </w:r>
          </w:p>
        </w:tc>
      </w:tr>
      <w:tr w:rsidR="00482BA9" w:rsidRPr="00584574" w14:paraId="05C1F3D2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51EB45A8" w14:textId="73BE1012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129784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Медійна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реклама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49DC0D01" w14:textId="65900D90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47925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Заходи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19EBCA70" w14:textId="640A153E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064919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Семплінг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, тестери</w:t>
            </w:r>
          </w:p>
        </w:tc>
      </w:tr>
      <w:tr w:rsidR="00482BA9" w:rsidRPr="00584574" w14:paraId="19D6765F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7CB37D8D" w14:textId="60565569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61841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Електронна пошта/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Чатботи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/Текстові повідомлення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0CE48841" w14:textId="035298A3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477190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Health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Offices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/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Point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of Care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364BED2C" w14:textId="68FF77DF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7548479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 - Розваги</w:t>
            </w:r>
          </w:p>
        </w:tc>
      </w:tr>
      <w:tr w:rsidR="00482BA9" w:rsidRPr="00584574" w14:paraId="04B0DE3A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5387D5A1" w14:textId="7A583A3F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705502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Ігри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1D1B6765" w14:textId="3C71596B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676121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Інфлюенсер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/Лідер думок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3F5A425E" w14:textId="2F668A24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2130312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Спонсорство - Спорт</w:t>
            </w:r>
          </w:p>
        </w:tc>
      </w:tr>
      <w:tr w:rsidR="00482BA9" w:rsidRPr="00584574" w14:paraId="08640C52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104A14E4" w14:textId="4A3C2366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758528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Інфлюенсери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05101CB0" w14:textId="6EAFCA48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3905342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Interactive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/ Сайти / Додатки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562945B5" w14:textId="0712ACED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7966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Спонсорство – Унікальна можливість</w:t>
            </w:r>
          </w:p>
        </w:tc>
      </w:tr>
      <w:tr w:rsidR="00482BA9" w:rsidRPr="00584574" w14:paraId="31B781C8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013957EC" w14:textId="5F3658BF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7867324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На основі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геолокації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0FEE99B5" w14:textId="2EBEB632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971558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Внутрішній маркетинг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4F8B653C" w14:textId="4FAC521B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301556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Вуличний маркетинг</w:t>
            </w:r>
          </w:p>
        </w:tc>
      </w:tr>
      <w:tr w:rsidR="00482BA9" w:rsidRPr="00764A26" w14:paraId="1CE14E69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67FAA2AE" w14:textId="3BED2BF7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49678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Довге відео (3+ хв.)</w:t>
            </w:r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153FE2ED" w14:textId="1CC4AD12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610401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Програми лояльності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4EF15F49" w14:textId="5825F5E6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2443354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Трейд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шоу, галузеві заходи, виставки, комунікації, </w:t>
            </w:r>
            <w:r w:rsidR="0023144A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рофесійна діяльність</w:t>
            </w:r>
          </w:p>
        </w:tc>
      </w:tr>
      <w:tr w:rsidR="00482BA9" w:rsidRPr="00584574" w14:paraId="30B041F9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0A89D249" w14:textId="156CF3F3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6288172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Marketplace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64550093" w14:textId="543B7D8E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063945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OOH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Білборди</w:t>
            </w:r>
            <w:proofErr w:type="spellEnd"/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2C04013D" w14:textId="55090265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320472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TV</w:t>
            </w:r>
          </w:p>
        </w:tc>
      </w:tr>
      <w:tr w:rsidR="00482BA9" w:rsidRPr="00764A26" w14:paraId="0F157C54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74DFCBDD" w14:textId="570B78EB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7007133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Mobile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489CD864" w14:textId="75962F31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885164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OOH – Інша зовнішня реклама</w:t>
            </w:r>
          </w:p>
        </w:tc>
        <w:tc>
          <w:tcPr>
            <w:tcW w:w="3583" w:type="dxa"/>
            <w:gridSpan w:val="3"/>
            <w:shd w:val="clear" w:color="auto" w:fill="auto"/>
            <w:vAlign w:val="center"/>
          </w:tcPr>
          <w:p w14:paraId="44265EF3" w14:textId="05D2BEFA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1705635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Контент, згенерований споживачем, та відгуки</w:t>
            </w:r>
          </w:p>
        </w:tc>
      </w:tr>
      <w:tr w:rsidR="00482BA9" w:rsidRPr="00584574" w14:paraId="7BEE71ED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464F5325" w14:textId="39A3682F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429562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Product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Placement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6C3587DB" w14:textId="5E9929BE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771090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OOH – Транспорт</w:t>
            </w:r>
          </w:p>
        </w:tc>
        <w:tc>
          <w:tcPr>
            <w:tcW w:w="3583" w:type="dxa"/>
            <w:gridSpan w:val="3"/>
            <w:vMerge w:val="restart"/>
            <w:shd w:val="clear" w:color="auto" w:fill="auto"/>
            <w:vAlign w:val="center"/>
          </w:tcPr>
          <w:p w14:paraId="5CA9DF75" w14:textId="58FFE8A4" w:rsidR="00482BA9" w:rsidRPr="00584574" w:rsidRDefault="00A14684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323935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Інше:_______________</w:t>
            </w:r>
          </w:p>
        </w:tc>
      </w:tr>
      <w:tr w:rsidR="00482BA9" w:rsidRPr="00584574" w14:paraId="05D59D51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05959CEB" w14:textId="104118A7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053230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Programmatic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Display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57B194BF" w14:textId="4C5ED9CB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3825552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Упаковка та продуктовий дизайн</w:t>
            </w:r>
          </w:p>
        </w:tc>
        <w:tc>
          <w:tcPr>
            <w:tcW w:w="3583" w:type="dxa"/>
            <w:gridSpan w:val="3"/>
            <w:vMerge/>
            <w:shd w:val="clear" w:color="auto" w:fill="auto"/>
            <w:vAlign w:val="center"/>
          </w:tcPr>
          <w:p w14:paraId="52A45820" w14:textId="77777777" w:rsidR="00482BA9" w:rsidRPr="00584574" w:rsidRDefault="00482BA9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16"/>
                <w:szCs w:val="16"/>
                <w:lang w:val="uk-UA"/>
              </w:rPr>
            </w:pPr>
          </w:p>
        </w:tc>
      </w:tr>
      <w:tr w:rsidR="00482BA9" w:rsidRPr="00584574" w14:paraId="5B35EEFB" w14:textId="77777777" w:rsidTr="00C90A98">
        <w:trPr>
          <w:gridBefore w:val="1"/>
          <w:gridAfter w:val="1"/>
          <w:wBefore w:w="8" w:type="dxa"/>
          <w:wAfter w:w="13" w:type="dxa"/>
          <w:trHeight w:val="720"/>
        </w:trPr>
        <w:tc>
          <w:tcPr>
            <w:tcW w:w="3608" w:type="dxa"/>
            <w:gridSpan w:val="2"/>
            <w:shd w:val="clear" w:color="auto" w:fill="auto"/>
            <w:vAlign w:val="center"/>
          </w:tcPr>
          <w:p w14:paraId="6F00F029" w14:textId="4956A335" w:rsidR="00482BA9" w:rsidRPr="00584574" w:rsidRDefault="00A14684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201190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-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Programmatic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Video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80" w:type="dxa"/>
            <w:gridSpan w:val="3"/>
            <w:shd w:val="clear" w:color="auto" w:fill="auto"/>
            <w:vAlign w:val="center"/>
          </w:tcPr>
          <w:p w14:paraId="120A3687" w14:textId="3125987E" w:rsidR="00482BA9" w:rsidRPr="00584574" w:rsidRDefault="00A14684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578451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Print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-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Публікації споживачів </w:t>
            </w:r>
          </w:p>
        </w:tc>
        <w:tc>
          <w:tcPr>
            <w:tcW w:w="3583" w:type="dxa"/>
            <w:gridSpan w:val="3"/>
            <w:vMerge/>
            <w:shd w:val="clear" w:color="auto" w:fill="auto"/>
            <w:vAlign w:val="center"/>
          </w:tcPr>
          <w:p w14:paraId="2CDAA698" w14:textId="77777777" w:rsidR="00482BA9" w:rsidRPr="00584574" w:rsidRDefault="00482BA9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16"/>
                <w:szCs w:val="16"/>
                <w:lang w:val="uk-UA"/>
              </w:rPr>
            </w:pPr>
          </w:p>
        </w:tc>
      </w:tr>
      <w:tr w:rsidR="005C0D8C" w:rsidRPr="00764A26" w14:paraId="154AABA7" w14:textId="77777777" w:rsidTr="00C90A98">
        <w:trPr>
          <w:gridBefore w:val="1"/>
          <w:wBefore w:w="8" w:type="dxa"/>
        </w:trPr>
        <w:tc>
          <w:tcPr>
            <w:tcW w:w="10784" w:type="dxa"/>
            <w:gridSpan w:val="9"/>
            <w:shd w:val="clear" w:color="auto" w:fill="BFBFBF" w:themeFill="background1" w:themeFillShade="BF"/>
            <w:vAlign w:val="center"/>
          </w:tcPr>
          <w:p w14:paraId="2CEFA018" w14:textId="77777777" w:rsidR="006333F5" w:rsidRPr="00584574" w:rsidRDefault="006333F5" w:rsidP="006333F5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4" w:name="_Hlk76991373"/>
            <w:bookmarkEnd w:id="3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КЛЮЧОВІ КАНАЛИ КОМУНІКАЦІЇ</w:t>
            </w:r>
          </w:p>
          <w:p w14:paraId="7B0F4EB0" w14:textId="7FDD8076" w:rsidR="002369F6" w:rsidRPr="00584574" w:rsidRDefault="006333F5" w:rsidP="006333F5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 вищенаведеного списку оберіть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три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задіяні канали комунікацій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 вашій роботі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Перерахуйте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порядку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спадання від 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до найменш задіяного каналу.</w:t>
            </w:r>
          </w:p>
        </w:tc>
      </w:tr>
      <w:tr w:rsidR="006333F5" w:rsidRPr="00764A26" w14:paraId="2B77C660" w14:textId="77777777" w:rsidTr="00C90A98">
        <w:trPr>
          <w:gridBefore w:val="1"/>
          <w:wBefore w:w="8" w:type="dxa"/>
          <w:trHeight w:val="864"/>
        </w:trPr>
        <w:tc>
          <w:tcPr>
            <w:tcW w:w="3723" w:type="dxa"/>
            <w:gridSpan w:val="3"/>
            <w:shd w:val="clear" w:color="auto" w:fill="FFFFFF" w:themeFill="background1"/>
            <w:vAlign w:val="center"/>
          </w:tcPr>
          <w:p w14:paraId="51693D01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#1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00531A52" w14:textId="4D563C4F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i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таблиці)</w:t>
            </w:r>
          </w:p>
        </w:tc>
        <w:tc>
          <w:tcPr>
            <w:tcW w:w="7061" w:type="dxa"/>
            <w:gridSpan w:val="6"/>
            <w:shd w:val="clear" w:color="auto" w:fill="FFFFFF" w:themeFill="background1"/>
            <w:vAlign w:val="center"/>
          </w:tcPr>
          <w:p w14:paraId="0F2577F6" w14:textId="77777777" w:rsidR="006333F5" w:rsidRPr="00584574" w:rsidRDefault="006333F5" w:rsidP="006333F5">
            <w:pPr>
              <w:spacing w:before="60" w:after="60" w:line="240" w:lineRule="auto"/>
              <w:ind w:left="18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764A26" w14:paraId="0742E576" w14:textId="77777777" w:rsidTr="00C90A98">
        <w:trPr>
          <w:gridBefore w:val="1"/>
          <w:wBefore w:w="8" w:type="dxa"/>
          <w:trHeight w:val="864"/>
        </w:trPr>
        <w:tc>
          <w:tcPr>
            <w:tcW w:w="3723" w:type="dxa"/>
            <w:gridSpan w:val="3"/>
            <w:shd w:val="clear" w:color="auto" w:fill="FFFFFF" w:themeFill="background1"/>
            <w:vAlign w:val="center"/>
          </w:tcPr>
          <w:p w14:paraId="44D5C4D2" w14:textId="77777777" w:rsidR="006333F5" w:rsidRPr="00584574" w:rsidRDefault="006333F5" w:rsidP="006333F5">
            <w:pPr>
              <w:spacing w:before="60" w:after="60" w:line="240" w:lineRule="auto"/>
              <w:rPr>
                <w:rFonts w:asciiTheme="minorHAnsi" w:hAnsiTheme="minorHAnsi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lastRenderedPageBreak/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#2</w:t>
            </w:r>
          </w:p>
          <w:p w14:paraId="469D0EAB" w14:textId="57EC8D52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7061" w:type="dxa"/>
            <w:gridSpan w:val="6"/>
            <w:shd w:val="clear" w:color="auto" w:fill="FFFFFF" w:themeFill="background1"/>
            <w:vAlign w:val="center"/>
          </w:tcPr>
          <w:p w14:paraId="1248A08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764A26" w14:paraId="63BDA612" w14:textId="77777777" w:rsidTr="00C90A98">
        <w:trPr>
          <w:gridBefore w:val="1"/>
          <w:wBefore w:w="8" w:type="dxa"/>
          <w:trHeight w:val="864"/>
        </w:trPr>
        <w:tc>
          <w:tcPr>
            <w:tcW w:w="3723" w:type="dxa"/>
            <w:gridSpan w:val="3"/>
            <w:shd w:val="clear" w:color="auto" w:fill="FFFFFF" w:themeFill="background1"/>
            <w:vAlign w:val="center"/>
          </w:tcPr>
          <w:p w14:paraId="11BED676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#3</w:t>
            </w:r>
            <w:r w:rsidRPr="00584574">
              <w:rPr>
                <w:rFonts w:ascii="Avenir Next Cyr Medium" w:hAnsi="Avenir Next Cyr Medium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6AB37837" w14:textId="613620B7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7061" w:type="dxa"/>
            <w:gridSpan w:val="6"/>
            <w:shd w:val="clear" w:color="auto" w:fill="FFFFFF" w:themeFill="background1"/>
            <w:vAlign w:val="center"/>
          </w:tcPr>
          <w:p w14:paraId="0217BD1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bookmarkEnd w:id="4"/>
      <w:tr w:rsidR="00C90A98" w:rsidRPr="00764A26" w14:paraId="63D3BE78" w14:textId="77777777" w:rsidTr="00C90A98">
        <w:trPr>
          <w:gridAfter w:val="2"/>
          <w:wAfter w:w="19" w:type="dxa"/>
          <w:trHeight w:val="864"/>
        </w:trPr>
        <w:tc>
          <w:tcPr>
            <w:tcW w:w="10773" w:type="dxa"/>
            <w:gridSpan w:val="8"/>
            <w:shd w:val="clear" w:color="auto" w:fill="BFBFBF" w:themeFill="background1" w:themeFillShade="BF"/>
            <w:vAlign w:val="center"/>
          </w:tcPr>
          <w:p w14:paraId="7855087D" w14:textId="77777777" w:rsidR="00C90A98" w:rsidRPr="00584574" w:rsidRDefault="00C90A98" w:rsidP="002379A4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  <w:t>СОЦІАЛЬНІ МЕРЕЖІ</w:t>
            </w:r>
          </w:p>
          <w:p w14:paraId="71339B25" w14:textId="77777777" w:rsidR="00C90A98" w:rsidRPr="00584574" w:rsidRDefault="00C90A98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 списку нижче виберіть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платформи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соціальної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мережі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були задіяні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вашій роботі.</w:t>
            </w:r>
          </w:p>
        </w:tc>
      </w:tr>
      <w:tr w:rsidR="00C90A98" w:rsidRPr="00584574" w14:paraId="0EA33550" w14:textId="77777777" w:rsidTr="00C90A98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4D3EEE50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702275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>
                  <w:rPr>
                    <w:rFonts w:ascii="MS Gothic" w:eastAsia="MS Gothic" w:hAnsi="MS Gothic" w:hint="eastAsia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Blog </w:t>
            </w:r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br/>
              <w:t>(Tumblr, Medium, etc.)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02496269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11256681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LinkedIn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54510679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003321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Snapchat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43722FDE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039426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C90A98">
              <w:t xml:space="preserve"> </w:t>
            </w:r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WeChat</w:t>
            </w:r>
          </w:p>
        </w:tc>
      </w:tr>
      <w:tr w:rsidR="00C90A98" w:rsidRPr="00584574" w14:paraId="0F1DE61C" w14:textId="77777777" w:rsidTr="00C90A98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2640F37D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773143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Discord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24C9C972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873007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Pandora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6C41D561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1414127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Spotify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34A3E892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637179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 WhatsApp</w:t>
            </w:r>
          </w:p>
        </w:tc>
      </w:tr>
      <w:tr w:rsidR="00C90A98" w:rsidRPr="00584574" w14:paraId="62CB7F3B" w14:textId="77777777" w:rsidTr="00C90A98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09117513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68392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Facebook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7DC51684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02624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Pinterest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0CFDC423" w14:textId="77777777" w:rsidR="00C90A98" w:rsidRPr="000A1F2E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764446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0A1F2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proofErr w:type="spellStart"/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TikTok</w:t>
            </w:r>
            <w:proofErr w:type="spellEnd"/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7E5A21B1" w14:textId="77777777" w:rsidR="00C90A98" w:rsidRPr="000A1F2E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040347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0A1F2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C90A98" w:rsidRPr="000A1F2E">
              <w:rPr>
                <w:rFonts w:asciiTheme="minorHAnsi" w:hAnsiTheme="minorHAns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X (formerly known as Twitter)</w:t>
            </w:r>
          </w:p>
        </w:tc>
      </w:tr>
      <w:tr w:rsidR="00C90A98" w:rsidRPr="00584574" w14:paraId="59823880" w14:textId="77777777" w:rsidTr="00C90A98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33DCE50F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254665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Flickr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3C4C3622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2797968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Reddit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52C58D58" w14:textId="77777777" w:rsidR="00C90A98" w:rsidRPr="000A1F2E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776600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0A1F2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Twitch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7FCC3E62" w14:textId="77777777" w:rsidR="00C90A98" w:rsidRPr="000A1F2E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920488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0A1F2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0A1F2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YouTube</w:t>
            </w:r>
          </w:p>
        </w:tc>
      </w:tr>
      <w:tr w:rsidR="00C90A98" w:rsidRPr="00584574" w14:paraId="79F8772D" w14:textId="77777777" w:rsidTr="00C90A98">
        <w:trPr>
          <w:gridAfter w:val="2"/>
          <w:wAfter w:w="19" w:type="dxa"/>
          <w:trHeight w:val="864"/>
        </w:trPr>
        <w:tc>
          <w:tcPr>
            <w:tcW w:w="2694" w:type="dxa"/>
            <w:gridSpan w:val="2"/>
            <w:shd w:val="clear" w:color="auto" w:fill="FFFFFF" w:themeFill="background1"/>
            <w:vAlign w:val="center"/>
          </w:tcPr>
          <w:p w14:paraId="73BE6CED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40415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Instagram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6B65A58C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544888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Not Applicable</w:t>
            </w:r>
          </w:p>
        </w:tc>
        <w:tc>
          <w:tcPr>
            <w:tcW w:w="5244" w:type="dxa"/>
            <w:gridSpan w:val="3"/>
            <w:shd w:val="clear" w:color="auto" w:fill="FFFFFF" w:themeFill="background1"/>
            <w:vAlign w:val="center"/>
          </w:tcPr>
          <w:p w14:paraId="358CE9F7" w14:textId="77777777" w:rsidR="00C90A98" w:rsidRPr="00584574" w:rsidRDefault="00A14684" w:rsidP="002379A4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</w:rPr>
                <w:id w:val="6043963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0A98" w:rsidRPr="006B03F8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C90A98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C90A98" w:rsidRPr="006B03F8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C90A98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>:</w:t>
            </w:r>
          </w:p>
        </w:tc>
      </w:tr>
    </w:tbl>
    <w:p w14:paraId="3865CCB6" w14:textId="77777777" w:rsidR="00CB25AC" w:rsidRPr="00584574" w:rsidRDefault="00CB25AC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90"/>
      </w:tblGrid>
      <w:tr w:rsidR="008B5DD5" w:rsidRPr="00764A26" w14:paraId="74BAB47D" w14:textId="77777777" w:rsidTr="00C90A98">
        <w:tc>
          <w:tcPr>
            <w:tcW w:w="107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0372D6BA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4: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РЕЗУЛЬТАТИ</w:t>
            </w:r>
          </w:p>
          <w:p w14:paraId="4197BD05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30%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74BAB47C" w14:textId="15DAB536" w:rsidR="007C7B88" w:rsidRPr="00584574" w:rsidRDefault="008D5349" w:rsidP="008D5349">
            <w:pPr>
              <w:pStyle w:val="MediumShading1-Accent11"/>
              <w:spacing w:after="120"/>
              <w:rPr>
                <w:rFonts w:asciiTheme="minorHAnsi" w:hAnsiTheme="minorHAnsi"/>
                <w:color w:val="E7E6E6" w:themeColor="background2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Цей розділ стосується ваших результатів.</w:t>
            </w:r>
            <w:r w:rsidRPr="00584574">
              <w:rPr>
                <w:rFonts w:ascii="Avenir Next Cyr Medium" w:hAnsi="Avenir Next Cyr Medium"/>
                <w:color w:val="FFFFFF" w:themeColor="background1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маєте бути здатними продемонструвати вплив ваших дій та зусиль на цілі вашого бізнесу/бренду/справи, щ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о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пов’язан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о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з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комунікаційною активністю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та її елементами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, а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також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з урахуванням інших факторів</w:t>
            </w:r>
            <w:r w:rsidR="001E5166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. </w:t>
            </w:r>
            <w:r w:rsidR="00A963BF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Пов’яжіть між собою результати та цілі, повертаючись до цілей у Розділі 1 –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необхідно надати результат по кожній цілі, зазначеній у вашій відповіді на запитання 1B.</w:t>
            </w:r>
            <w:r w:rsidR="00111FB7" w:rsidRPr="00584574">
              <w:rPr>
                <w:rFonts w:ascii="AvenirNext LT Pro Bold" w:hAnsi="AvenirNext LT Pro Bold"/>
                <w:color w:val="E7E6E6" w:themeColor="background2"/>
                <w:sz w:val="20"/>
                <w:szCs w:val="20"/>
                <w:lang w:val="uk-UA"/>
              </w:rPr>
              <w:t xml:space="preserve">  </w:t>
            </w:r>
          </w:p>
        </w:tc>
      </w:tr>
    </w:tbl>
    <w:p w14:paraId="74BAB47E" w14:textId="77777777" w:rsidR="00017903" w:rsidRPr="00584574" w:rsidRDefault="00017903" w:rsidP="00017903">
      <w:pPr>
        <w:pStyle w:val="MediumShading1-Accent11"/>
        <w:spacing w:after="120"/>
        <w:rPr>
          <w:rFonts w:ascii="Verdana" w:hAnsi="Verdana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7"/>
        <w:gridCol w:w="1797"/>
        <w:gridCol w:w="720"/>
        <w:gridCol w:w="4529"/>
      </w:tblGrid>
      <w:tr w:rsidR="00017903" w:rsidRPr="00764A26" w14:paraId="74BAB489" w14:textId="77777777" w:rsidTr="00C90A98">
        <w:tc>
          <w:tcPr>
            <w:tcW w:w="6244" w:type="dxa"/>
            <w:gridSpan w:val="3"/>
            <w:shd w:val="clear" w:color="auto" w:fill="B8B8B8"/>
          </w:tcPr>
          <w:p w14:paraId="2F80B825" w14:textId="37793CDD" w:rsidR="00F34BF4" w:rsidRPr="00584574" w:rsidRDefault="00D306FD" w:rsidP="00F34BF4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LT Pro" w:hAnsi="Avenir Next LT Pro"/>
                <w:b/>
                <w:color w:val="auto"/>
                <w:sz w:val="16"/>
                <w:szCs w:val="16"/>
                <w:lang w:val="uk-UA"/>
              </w:rPr>
              <w:br/>
            </w:r>
            <w:r w:rsidR="00F34BF4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4A.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Протягом періоду реалізації кампанії, як</w:t>
            </w:r>
            <w:r w:rsidR="000A1F2E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0A1F2E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зрозуміли</w:t>
            </w:r>
            <w:r w:rsidR="000A1F2E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що</w:t>
            </w:r>
            <w:r w:rsidR="000A1F2E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кампанія</w:t>
            </w:r>
            <w:r w:rsidR="000A1F2E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A1F2E" w:rsidRPr="00764A26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спрацювала</w:t>
            </w:r>
            <w:r w:rsidR="00F34BF4" w:rsidRPr="00764A26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?</w:t>
            </w:r>
            <w:r w:rsidR="00F34BF4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 </w:t>
            </w:r>
          </w:p>
          <w:p w14:paraId="31F56273" w14:textId="54EC6C4E" w:rsidR="00E5531F" w:rsidRPr="00584574" w:rsidRDefault="00E5531F" w:rsidP="00E5531F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19"/>
                <w:szCs w:val="19"/>
                <w:u w:val="single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Поясніть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чому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отримані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результати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є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вагомими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бізнесу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бренд</w:t>
            </w:r>
            <w:r w:rsidR="0047695D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урахуванням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ситуації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навколо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категорії, конкурентів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та/або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минулорічного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періоду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>.</w:t>
            </w:r>
            <w:r w:rsidR="00AE6568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="00AE6568" w:rsidRPr="00E635C0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Покажіть конверсію початкових продажів та періоду при відсутності  продажів, пов’язану з вашими цілями перед початком кампанії.</w:t>
            </w:r>
          </w:p>
          <w:p w14:paraId="1904B0CC" w14:textId="7BE1552A" w:rsidR="002B5032" w:rsidRPr="00584574" w:rsidRDefault="000F33B3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відповідати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конкретній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аудиторії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цілям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KPIs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.</w:t>
            </w:r>
            <w:r w:rsidR="009015A7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015A7" w:rsidRPr="009015A7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Ваша відповідь має містити результати для ваших основних показників конверсії (початковий результат, найкращий результат та час, </w:t>
            </w:r>
            <w:r w:rsidR="009015A7" w:rsidRPr="009015A7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lastRenderedPageBreak/>
              <w:t>результати оптимізації, інше).</w:t>
            </w:r>
            <w:r w:rsidR="009015A7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br/>
            </w:r>
          </w:p>
          <w:p w14:paraId="22602444" w14:textId="005CE52F" w:rsidR="00567562" w:rsidRPr="00584574" w:rsidRDefault="008D0B21" w:rsidP="008D0B21">
            <w:pPr>
              <w:pStyle w:val="MediumShading1-Accent11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2C6453EB" w14:textId="31B71E74" w:rsidR="002B5032" w:rsidRPr="00584574" w:rsidRDefault="00567562" w:rsidP="008D0B21">
            <w:pPr>
              <w:pStyle w:val="MediumShading1-Accent11"/>
              <w:rPr>
                <w:rFonts w:ascii="Avenir Next Cyr" w:eastAsia="Times New Roman" w:hAnsi="Avenir Next Cyr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 маєте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="00966907"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близько 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350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5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діаграм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графіків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опису ваших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результатів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Потім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кожної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цілі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зазначеної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Запитанні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1B,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повинні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вказати відповідний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</w:t>
            </w:r>
            <w:r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>.</w:t>
            </w:r>
            <w:r w:rsidR="002B5032" w:rsidRPr="00584574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</w:p>
          <w:p w14:paraId="18DC0A63" w14:textId="403CF4AA" w:rsidR="002B5032" w:rsidRPr="00584574" w:rsidRDefault="005D06B1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НАГАДУВАННЯ</w:t>
            </w:r>
            <w:r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ЩОДО</w:t>
            </w:r>
            <w:r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ВИМОГ</w:t>
            </w:r>
            <w:r w:rsidR="002B5032" w:rsidRPr="00584574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</w:p>
          <w:p w14:paraId="4C87449E" w14:textId="71BD5BA8" w:rsidR="002B5032" w:rsidRPr="00584574" w:rsidRDefault="005D06B1" w:rsidP="002B5032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LT Pro" w:eastAsia="ヒラギノ角ゴ Pro W3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чіткий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часовий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відрізок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кожного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усіх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-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відповіді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полі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 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95408E1" w14:textId="77777777" w:rsidR="00161E94" w:rsidRPr="00584574" w:rsidRDefault="005D06B1" w:rsidP="00161E94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Усі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відноситися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виключно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кампаній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реалізованих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території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України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128EF324" w14:textId="5F8C0120" w:rsidR="00161E94" w:rsidRPr="00584574" w:rsidRDefault="00F97B40" w:rsidP="00161E94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К</w:t>
            </w:r>
            <w:r w:rsidR="00161E94"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ампанія має бути реалізована в будь-який проміжок часу  в рамках встановленого періоду:</w:t>
            </w:r>
          </w:p>
          <w:p w14:paraId="390F89A7" w14:textId="77777777" w:rsidR="00C90A98" w:rsidRDefault="00C90A98" w:rsidP="00C90A98">
            <w:pPr>
              <w:pStyle w:val="MediumShading1-Accent11"/>
              <w:spacing w:before="120" w:after="120"/>
              <w:ind w:left="720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u w:val="single"/>
                <w:lang w:val="uk-UA"/>
              </w:rPr>
            </w:pPr>
            <w:r w:rsidRPr="000A1F2E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u w:val="single"/>
                <w:lang w:val="uk-UA"/>
              </w:rPr>
              <w:t>1 січня 2023 – 1 жовтня 2024</w:t>
            </w:r>
          </w:p>
          <w:p w14:paraId="064400E8" w14:textId="40BE1E40" w:rsidR="006E37D2" w:rsidRPr="00584574" w:rsidRDefault="00410C06" w:rsidP="006E37D2">
            <w:pPr>
              <w:pStyle w:val="MediumShading1-Accent11"/>
              <w:spacing w:before="120" w:after="120"/>
              <w:ind w:left="7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отримані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після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закінчення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визначеного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правилами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періоду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безпосередньо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пов</w:t>
            </w:r>
            <w:r w:rsidRPr="00584574">
              <w:rPr>
                <w:rFonts w:ascii="Avenir Next Cyr" w:eastAsia="ヒラギノ角ゴ Pro W3" w:hAnsi="Avenir Next Cyr" w:cs="Avenir Next LT Pro"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язані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кампанією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яка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цьому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проходила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4153D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межах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зазначеного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конкурсного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періоду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можуть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бути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додані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. </w:t>
            </w:r>
          </w:p>
          <w:p w14:paraId="74BAB481" w14:textId="6FD7C460" w:rsidR="00426F5A" w:rsidRPr="000A1F2E" w:rsidRDefault="006E37D2" w:rsidP="00BF540A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Важливо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надати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джерела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підтвердження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всіх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вказаних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результатів</w:t>
            </w: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. </w:t>
            </w:r>
          </w:p>
        </w:tc>
        <w:tc>
          <w:tcPr>
            <w:tcW w:w="4529" w:type="dxa"/>
            <w:shd w:val="clear" w:color="auto" w:fill="auto"/>
          </w:tcPr>
          <w:p w14:paraId="22B0F8FE" w14:textId="77777777" w:rsidR="00B231EC" w:rsidRPr="00584574" w:rsidRDefault="00B231EC" w:rsidP="00B231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A4CF91F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342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20"/>
                <w:lang w:val="uk-UA"/>
              </w:rPr>
              <w:t xml:space="preserve">Продемонструйте у вашій історії зв’язок, що виконана вами робота привела до таких результатів.  </w:t>
            </w:r>
          </w:p>
          <w:p w14:paraId="75FE0ABA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Доведіть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справді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значними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враховуючи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категорії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конкурентного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середовища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минулорічного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періоду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ситуації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самим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брендом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 Чому ці показники результатів такі важливі для бренду?</w:t>
            </w:r>
          </w:p>
          <w:p w14:paraId="187E08D7" w14:textId="77777777" w:rsidR="00F34BF4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Вказуючи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показники результатів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залучення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соціальні показники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детально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вони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означають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бізнесу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</w:t>
            </w:r>
          </w:p>
          <w:p w14:paraId="74BAB488" w14:textId="56DDDD42" w:rsidR="00A67748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  <w:lastRenderedPageBreak/>
              <w:t>Рекомендовано використовувати графіки та таблиці.</w:t>
            </w:r>
          </w:p>
        </w:tc>
      </w:tr>
      <w:tr w:rsidR="000A1F2E" w:rsidRPr="00764A26" w14:paraId="74BAB48D" w14:textId="77777777" w:rsidTr="00C90A98">
        <w:trPr>
          <w:trHeight w:val="1195"/>
        </w:trPr>
        <w:tc>
          <w:tcPr>
            <w:tcW w:w="1077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4BAB48C" w14:textId="5168DBE5" w:rsidR="000A1F2E" w:rsidRPr="00584574" w:rsidRDefault="000A1F2E" w:rsidP="000A1F2E">
            <w:pPr>
              <w:pStyle w:val="MediumShading1-Accent11"/>
              <w:spacing w:after="120"/>
              <w:rPr>
                <w:rFonts w:ascii="Avenir Next Cyr" w:hAnsi="Avenir Next Cyr"/>
                <w:b/>
                <w:bCs/>
                <w:sz w:val="20"/>
                <w:szCs w:val="19"/>
                <w:lang w:val="uk-UA"/>
              </w:rPr>
            </w:pPr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lastRenderedPageBreak/>
              <w:t xml:space="preserve">Ви можете використати це місце для </w:t>
            </w:r>
            <w:proofErr w:type="spellStart"/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загального</w:t>
            </w:r>
            <w:proofErr w:type="spellEnd"/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опису</w:t>
            </w:r>
            <w:proofErr w:type="spellEnd"/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результатів </w:t>
            </w:r>
            <w:r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764A26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~35</w:t>
            </w:r>
            <w:r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слів; </w:t>
            </w:r>
            <w:r w:rsidRPr="00764A26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ru-RU"/>
              </w:rPr>
              <w:t>5</w:t>
            </w:r>
            <w:r w:rsidRPr="00764A26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 таблиці/графіки)</w:t>
            </w:r>
          </w:p>
        </w:tc>
      </w:tr>
      <w:tr w:rsidR="000A1F2E" w:rsidRPr="00764A26" w14:paraId="3E6E76E9" w14:textId="77777777" w:rsidTr="00C90A98">
        <w:trPr>
          <w:trHeight w:val="119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B3DA3C4" w14:textId="482F2465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bookmarkStart w:id="5" w:name="_Hlk76992341"/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БІЗНЕС ЦІЛЬ - РЕЗУЛЬТАТИ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B4975A"/>
                <w:lang w:val="uk-UA" w:eastAsia="en-US"/>
              </w:rPr>
              <w:t xml:space="preserve"> </w:t>
            </w:r>
          </w:p>
          <w:p w14:paraId="5F223595" w14:textId="2358A23D" w:rsidR="000A1F2E" w:rsidRPr="00584574" w:rsidRDefault="000A1F2E" w:rsidP="000A1F2E">
            <w:pPr>
              <w:pStyle w:val="MediumShading1-Accent11"/>
              <w:spacing w:after="120"/>
              <w:jc w:val="center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Бізнес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ілі, 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49085BF0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D4A40F" w14:textId="24E14B6E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Бізнес Ціль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A69E01" w14:textId="6D29BC39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55BB6999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6621F" w14:textId="3BFCEECC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1FE84AF" w14:textId="0D537ED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34EED6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0A1F2E" w:rsidRPr="00584574" w14:paraId="3CEBF0D3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498805" w14:textId="6783BF8C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4B986E2A" w14:textId="75D9C46F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Avenir Next Cyr" w:eastAsia="Times New Roman" w:hAnsi="Avenir Next Cyr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71135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FF0000"/>
                <w:lang w:val="uk-UA" w:eastAsia="en-US"/>
              </w:rPr>
              <w:t> </w:t>
            </w:r>
          </w:p>
        </w:tc>
      </w:tr>
      <w:tr w:rsidR="000A1F2E" w:rsidRPr="00764A26" w14:paraId="3C797067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51C94BD" w14:textId="2971A84D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A7DF053" w14:textId="2A5956D3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Маркетинговій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3A0CF39C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D9E780" w14:textId="6C64DA9D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2E94C" w14:textId="31E1DFCA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71B61B15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A42811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lastRenderedPageBreak/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4EAF921" w14:textId="52A1DEE1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43E49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0A1F2E" w:rsidRPr="00584574" w14:paraId="2F941037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DD419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326178EC" w14:textId="385EB8B8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8CD2D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764A26" w14:paraId="312EFEE7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763F94F" w14:textId="358A1921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B031AFC" w14:textId="6B96C7D7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0D21F401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F5B716" w14:textId="512F566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DB8A8" w14:textId="4D0AEE25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7A3439CF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7CC4A8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3E8D221" w14:textId="16913EEB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22722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584574" w14:paraId="174039A9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DBF0F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0BEDA795" w14:textId="68E784E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42C304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764A26" w14:paraId="1ECA4613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F8DCAB2" w14:textId="6ACC7E96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3DA5DADE" w14:textId="299C4884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6799E9DB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F0F0F" w14:textId="2754F0D2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3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18936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54A8C68D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AD5F89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1436D09B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ED88E0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584574" w14:paraId="7555B23D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D5EC82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4EDF1689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706168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584574" w14:paraId="113BF8A9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1D3D507" w14:textId="47A3F40D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204E7C4" w14:textId="40C5F762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Комунікаційній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6F6C9AB5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BF368D" w14:textId="72FBE20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C90D1" w14:textId="482B5E42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17F31327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4A75A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7C3642AE" w14:textId="75050ABF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90A0B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0A1F2E" w:rsidRPr="00584574" w14:paraId="230B2416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686CF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22760954" w14:textId="2A9E87DF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50AD0A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764A26" w14:paraId="1152991C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F73CD19" w14:textId="4E7BC952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6E5A17DE" w14:textId="0576620D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77CCE27F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88B95" w14:textId="1C577CB8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9FA6C0" w14:textId="3BB13C43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102A5926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32BFE9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lastRenderedPageBreak/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7175BC4" w14:textId="40F905EA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83948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584574" w14:paraId="71573E9E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5CA38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089683E0" w14:textId="578B862E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4DD0FD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764A26" w14:paraId="2B7F852C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CC2CE1E" w14:textId="22884D17" w:rsidR="000A1F2E" w:rsidRPr="00584574" w:rsidRDefault="000A1F2E" w:rsidP="000A1F2E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EE96976" w14:textId="07823640" w:rsidR="000A1F2E" w:rsidRPr="00584574" w:rsidRDefault="000A1F2E" w:rsidP="000A1F2E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0A1F2E" w:rsidRPr="00764A26" w14:paraId="1F4A8A71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24B064" w14:textId="3A00BE01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3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8FCA23" w14:textId="1BA6A6AA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A1F2E" w:rsidRPr="00584574" w14:paraId="0963D8DC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8B5132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6C0B4D2F" w14:textId="2EB6D4F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CFB5D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584574" w14:paraId="6D95F4DE" w14:textId="77777777" w:rsidTr="00C90A98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1C125F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7EA180DB" w14:textId="33F997CF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940C1" w14:textId="77777777" w:rsidR="000A1F2E" w:rsidRPr="00584574" w:rsidRDefault="000A1F2E" w:rsidP="000A1F2E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A1F2E" w:rsidRPr="00764A26" w14:paraId="03410BC1" w14:textId="77777777" w:rsidTr="00C90A98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BFBFBF" w:themeFill="background1" w:themeFillShade="BF"/>
          </w:tcPr>
          <w:p w14:paraId="021E8313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t>ДОДАТКОВІ</w:t>
            </w:r>
            <w:r w:rsidRPr="00584574"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t>РЕЗУЛЬТАТИ</w:t>
            </w:r>
          </w:p>
          <w:p w14:paraId="67973030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Розкажіть про додаткові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результати/досягнення,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що не ставилися в </w:t>
            </w: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ключових цілях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>. Це поле можна використати саме для додаткових результатів, що доповнюють вищевказані результати відповідно до перелічених цілей. Дане поле не є обов'язковим для заповнення.</w:t>
            </w:r>
          </w:p>
          <w:p w14:paraId="20BCBA3A" w14:textId="2E209BCD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Next LT Pro Bold" w:hAnsi="AvenirNext LT Pro Bold" w:cs="Tahoma"/>
                <w:color w:val="000000" w:themeColor="text1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~150 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слів;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</w:tr>
      <w:tr w:rsidR="000A1F2E" w:rsidRPr="00584574" w14:paraId="11D02CCC" w14:textId="77777777" w:rsidTr="00C90A98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FFFFFF" w:themeFill="background1"/>
          </w:tcPr>
          <w:p w14:paraId="70268BDA" w14:textId="706A8406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</w:pPr>
            <w:r w:rsidRPr="00764A26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Перелічіть тут додаткові результати.</w:t>
            </w:r>
            <w:r w:rsidRPr="00584574"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  <w:br/>
            </w:r>
          </w:p>
        </w:tc>
      </w:tr>
      <w:bookmarkEnd w:id="5"/>
      <w:tr w:rsidR="000A1F2E" w:rsidRPr="00764A26" w14:paraId="09EA7F89" w14:textId="77777777" w:rsidTr="00C90A98">
        <w:tc>
          <w:tcPr>
            <w:tcW w:w="5524" w:type="dxa"/>
            <w:gridSpan w:val="2"/>
            <w:tcBorders>
              <w:bottom w:val="single" w:sz="6" w:space="0" w:color="auto"/>
            </w:tcBorders>
            <w:shd w:val="clear" w:color="auto" w:fill="B8B8B8"/>
            <w:vAlign w:val="center"/>
          </w:tcPr>
          <w:p w14:paraId="065DD31F" w14:textId="5C0191D1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  <w:t xml:space="preserve">4B. 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Маркетинг </w:t>
            </w: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рідко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діє ізольовано. Окрім ваших зусиль, що ще на ринку могло вплинути на результати цієї кампанії – позитивно чи негативно?</w:t>
            </w:r>
          </w:p>
          <w:p w14:paraId="26A0F609" w14:textId="77777777" w:rsidR="000A1F2E" w:rsidRPr="00584574" w:rsidRDefault="000A1F2E" w:rsidP="000A1F2E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Оберіть додаткові фактори в таблиці та поясніть їх вплив у спеціально відведеному місці. Ми розуміємо, що це може бути складно; однак, ми пропонуємо вам надати для суддів більш широке уявлення того, що зробило вашу кампанію ефективною. </w:t>
            </w:r>
          </w:p>
          <w:p w14:paraId="30669052" w14:textId="080B7457" w:rsidR="000A1F2E" w:rsidRPr="00584574" w:rsidRDefault="000A1F2E" w:rsidP="000A1F2E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200 слів;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  <w:tc>
          <w:tcPr>
            <w:tcW w:w="5249" w:type="dxa"/>
            <w:gridSpan w:val="2"/>
            <w:tcBorders>
              <w:bottom w:val="single" w:sz="6" w:space="0" w:color="auto"/>
            </w:tcBorders>
            <w:shd w:val="clear" w:color="auto" w:fill="FFFFFF" w:themeFill="background1"/>
          </w:tcPr>
          <w:p w14:paraId="04650C1B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338E0781" w14:textId="117D9932" w:rsidR="000A1F2E" w:rsidRPr="00584574" w:rsidRDefault="000A1F2E" w:rsidP="000A1F2E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Члени журі є керівниками з різних галузей, тож очікують від учасників інформацію про додаткові фактори. </w:t>
            </w:r>
          </w:p>
          <w:p w14:paraId="63FF9304" w14:textId="77777777" w:rsidR="000A1F2E" w:rsidRPr="00584574" w:rsidRDefault="000A1F2E" w:rsidP="000A1F2E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Наведена нижче таблиця факторів є вибіркою загальних ринкових </w:t>
            </w:r>
            <w:proofErr w:type="spellStart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активностей</w:t>
            </w:r>
            <w:proofErr w:type="spellEnd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, але ваша відповідь може не обмежуватись тільки ними.</w:t>
            </w:r>
          </w:p>
          <w:p w14:paraId="7B5513EE" w14:textId="2FB5941B" w:rsidR="000A1F2E" w:rsidRPr="00584574" w:rsidRDefault="000A1F2E" w:rsidP="000A1F2E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Використайте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щоб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довести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саме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ваші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маркетингові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зусилля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привели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результатів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зазначених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Питанні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4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А,</w:t>
            </w:r>
            <w:r w:rsidRPr="00584574">
              <w:rPr>
                <w:rFonts w:asciiTheme="minorHAnsi" w:hAnsiTheme="minorHAnsi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>та виключіть вплив інших факторів</w:t>
            </w:r>
            <w:r w:rsidRPr="00584574">
              <w:rPr>
                <w:rFonts w:ascii="Avenir Next Cyr" w:hAnsi="Avenir Next Cyr"/>
                <w:color w:val="auto"/>
                <w:sz w:val="18"/>
                <w:szCs w:val="19"/>
                <w:lang w:val="uk-UA"/>
              </w:rPr>
              <w:t>.</w:t>
            </w:r>
          </w:p>
        </w:tc>
      </w:tr>
      <w:tr w:rsidR="000A1F2E" w:rsidRPr="00764A26" w14:paraId="20CF7CBE" w14:textId="77777777" w:rsidTr="00C90A98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70DBE9" w14:textId="77777777" w:rsidR="000A1F2E" w:rsidRPr="00584574" w:rsidRDefault="00A14684" w:rsidP="000A1F2E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21316884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Бізнес заходи</w:t>
            </w:r>
          </w:p>
          <w:p w14:paraId="042B57CE" w14:textId="38B15775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зміни у ланцюгу поставок, державні регулювання)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015B5A8" w14:textId="77777777" w:rsidR="000A1F2E" w:rsidRPr="00584574" w:rsidRDefault="00A14684" w:rsidP="000A1F2E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488553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Соціальні чи економічні події</w:t>
            </w:r>
          </w:p>
          <w:p w14:paraId="0DD433AF" w14:textId="0BE6F08F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 xml:space="preserve">(напр. зміни в економіці, політичні, соціальні фактори)  </w:t>
            </w:r>
          </w:p>
        </w:tc>
      </w:tr>
      <w:tr w:rsidR="000A1F2E" w:rsidRPr="00584574" w14:paraId="4E2FFF60" w14:textId="77777777" w:rsidTr="00C90A98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C99170" w14:textId="77777777" w:rsidR="000A1F2E" w:rsidRPr="00584574" w:rsidRDefault="00A14684" w:rsidP="000A1F2E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5765985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Корпоративні заходи</w:t>
            </w:r>
          </w:p>
          <w:p w14:paraId="52F15964" w14:textId="48DD57C5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зміна власника, внутрішня динаміка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FF3F67" w14:textId="71587855" w:rsidR="000A1F2E" w:rsidRPr="00584574" w:rsidRDefault="00A14684" w:rsidP="000A1F2E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994827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Зв’язки з громадськістю</w:t>
            </w:r>
          </w:p>
        </w:tc>
      </w:tr>
      <w:tr w:rsidR="000A1F2E" w:rsidRPr="00584574" w14:paraId="5A87FF6E" w14:textId="77777777" w:rsidTr="00C90A98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4928D8" w14:textId="77777777" w:rsidR="000A1F2E" w:rsidRPr="00584574" w:rsidRDefault="00A14684" w:rsidP="000A1F2E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1941133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" w:hAnsi="Avenir Next Cyr" w:cs="Tahoma"/>
                <w:b/>
                <w:color w:val="000000" w:themeColor="text1"/>
                <w:szCs w:val="20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/>
                <w:b/>
                <w:color w:val="auto"/>
                <w:sz w:val="20"/>
                <w:szCs w:val="19"/>
                <w:lang w:val="uk-UA"/>
              </w:rPr>
              <w:t>Природні явища</w:t>
            </w:r>
          </w:p>
          <w:p w14:paraId="2264DF1E" w14:textId="73B0B79D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погода, явища природи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D04231" w14:textId="61C1FD87" w:rsidR="000A1F2E" w:rsidRPr="00584574" w:rsidRDefault="00A14684" w:rsidP="000A1F2E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Cs w:val="22"/>
                  <w:lang w:val="uk-UA"/>
                </w:rPr>
                <w:id w:val="-14855372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A1F2E" w:rsidRPr="00584574">
                  <w:rPr>
                    <w:rFonts w:ascii="MS Gothic" w:eastAsia="MS Gothic" w:hAnsi="MS Gothic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0A1F2E" w:rsidRPr="00584574">
              <w:rPr>
                <w:rFonts w:ascii="Avenir Next Cyr Medium" w:hAnsi="Avenir Next Cyr Medium"/>
                <w:b/>
                <w:color w:val="auto"/>
                <w:szCs w:val="22"/>
                <w:lang w:val="uk-UA"/>
              </w:rPr>
              <w:t xml:space="preserve"> </w:t>
            </w:r>
            <w:r w:rsidR="000A1F2E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0A1F2E"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>_______________</w:t>
            </w:r>
          </w:p>
        </w:tc>
      </w:tr>
      <w:tr w:rsidR="000A1F2E" w:rsidRPr="00584574" w14:paraId="0B395E2D" w14:textId="77777777" w:rsidTr="00C90A98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E5F108E" w14:textId="379EE2BC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  <w:lastRenderedPageBreak/>
              <w:t xml:space="preserve"> </w:t>
            </w: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8277385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Інші маркетингові</w:t>
            </w:r>
            <w:r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активності бренду, що відбувалися одночасно з цією кампанією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00AD927" w14:textId="7ED2D5E1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</w:p>
        </w:tc>
      </w:tr>
      <w:tr w:rsidR="000A1F2E" w:rsidRPr="00584574" w14:paraId="58F5B021" w14:textId="77777777" w:rsidTr="00C90A98">
        <w:trPr>
          <w:trHeight w:val="200"/>
        </w:trPr>
        <w:tc>
          <w:tcPr>
            <w:tcW w:w="1077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809E9B" w14:textId="77777777" w:rsidR="000A1F2E" w:rsidRPr="00584574" w:rsidRDefault="000A1F2E" w:rsidP="000A1F2E">
            <w:pPr>
              <w:pStyle w:val="MediumShading1-Accent11"/>
              <w:spacing w:after="120"/>
              <w:rPr>
                <w:rFonts w:ascii="Verdana" w:hAnsi="Verdana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E50AAA1" w14:textId="77777777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  <w:p w14:paraId="1F429909" w14:textId="22634A1A" w:rsidR="000A1F2E" w:rsidRPr="00584574" w:rsidRDefault="000A1F2E" w:rsidP="000A1F2E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</w:p>
        </w:tc>
      </w:tr>
      <w:tr w:rsidR="000A1F2E" w:rsidRPr="00764A26" w14:paraId="0CF2BB7B" w14:textId="561E8496" w:rsidTr="00C90A98">
        <w:trPr>
          <w:trHeight w:val="200"/>
        </w:trPr>
        <w:tc>
          <w:tcPr>
            <w:tcW w:w="5524" w:type="dxa"/>
            <w:gridSpan w:val="2"/>
            <w:shd w:val="clear" w:color="auto" w:fill="BFBFBF"/>
          </w:tcPr>
          <w:p w14:paraId="7CE10CFE" w14:textId="6F51A53B" w:rsidR="000A1F2E" w:rsidRPr="00584574" w:rsidRDefault="000A1F2E" w:rsidP="000A1F2E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4</w:t>
            </w:r>
          </w:p>
          <w:p w14:paraId="60BC6FD9" w14:textId="77777777" w:rsidR="000A1F2E" w:rsidRPr="00584574" w:rsidRDefault="000A1F2E" w:rsidP="000A1F2E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381BB02C" w14:textId="77777777" w:rsidR="000A1F2E" w:rsidRPr="00584574" w:rsidRDefault="000A1F2E" w:rsidP="000A1F2E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194267BF" w14:textId="77777777" w:rsidR="000A1F2E" w:rsidRPr="00584574" w:rsidRDefault="000A1F2E" w:rsidP="000A1F2E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36FFC343" w14:textId="2392C31C" w:rsidR="000A1F2E" w:rsidRPr="00584574" w:rsidRDefault="000A1F2E" w:rsidP="000A1F2E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249" w:type="dxa"/>
            <w:gridSpan w:val="2"/>
            <w:shd w:val="clear" w:color="auto" w:fill="auto"/>
          </w:tcPr>
          <w:p w14:paraId="4C449E35" w14:textId="77777777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F763031" w14:textId="77777777" w:rsidR="000A1F2E" w:rsidRPr="00584574" w:rsidRDefault="000A1F2E" w:rsidP="000A1F2E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7423B8F1" w14:textId="77777777" w:rsidR="000A1F2E" w:rsidRPr="00584574" w:rsidRDefault="000A1F2E" w:rsidP="000A1F2E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6924AE6" w14:textId="77777777" w:rsidR="000A1F2E" w:rsidRPr="00584574" w:rsidRDefault="000A1F2E" w:rsidP="000A1F2E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6BD150B9" w14:textId="69763313" w:rsidR="000A1F2E" w:rsidRPr="00584574" w:rsidRDefault="00A14684" w:rsidP="000A1F2E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hyperlink r:id="rId22" w:history="1">
              <w:r w:rsidR="000A1F2E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0A1F2E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0A1F2E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0A1F2E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</w:p>
        </w:tc>
      </w:tr>
      <w:tr w:rsidR="000A1F2E" w:rsidRPr="00764A26" w14:paraId="127A1A29" w14:textId="77777777" w:rsidTr="00C90A98">
        <w:trPr>
          <w:trHeight w:val="1415"/>
        </w:trPr>
        <w:tc>
          <w:tcPr>
            <w:tcW w:w="10773" w:type="dxa"/>
            <w:gridSpan w:val="4"/>
            <w:shd w:val="clear" w:color="auto" w:fill="auto"/>
          </w:tcPr>
          <w:p w14:paraId="2DE82EA4" w14:textId="222932AF" w:rsidR="000A1F2E" w:rsidRPr="00584574" w:rsidRDefault="000A1F2E" w:rsidP="000A1F2E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SECTION 4.</w:t>
            </w:r>
          </w:p>
          <w:p w14:paraId="35FEFE9A" w14:textId="3234C7F7" w:rsidR="000A1F2E" w:rsidRPr="00584574" w:rsidRDefault="000A1F2E" w:rsidP="000A1F2E">
            <w:pPr>
              <w:pStyle w:val="MediumShading1-Accent11"/>
              <w:spacing w:after="120"/>
              <w:rPr>
                <w:lang w:val="uk-UA"/>
              </w:rPr>
            </w:pPr>
          </w:p>
        </w:tc>
      </w:tr>
    </w:tbl>
    <w:p w14:paraId="4F0E86BD" w14:textId="77777777" w:rsidR="006E59C5" w:rsidRPr="00584574" w:rsidRDefault="006E59C5" w:rsidP="00635AF0">
      <w:pPr>
        <w:spacing w:after="0"/>
        <w:rPr>
          <w:lang w:val="uk-UA"/>
        </w:rPr>
      </w:pPr>
    </w:p>
    <w:tbl>
      <w:tblPr>
        <w:tblW w:w="10773" w:type="dxa"/>
        <w:tblLook w:val="04A0" w:firstRow="1" w:lastRow="0" w:firstColumn="1" w:lastColumn="0" w:noHBand="0" w:noVBand="1"/>
      </w:tblPr>
      <w:tblGrid>
        <w:gridCol w:w="3114"/>
        <w:gridCol w:w="7659"/>
      </w:tblGrid>
      <w:tr w:rsidR="00D8174B" w:rsidRPr="00584574" w14:paraId="74BAB4B7" w14:textId="77777777" w:rsidTr="00C90A98">
        <w:tc>
          <w:tcPr>
            <w:tcW w:w="10773" w:type="dxa"/>
            <w:gridSpan w:val="2"/>
            <w:shd w:val="clear" w:color="auto" w:fill="000000" w:themeFill="text1"/>
            <w:vAlign w:val="center"/>
          </w:tcPr>
          <w:p w14:paraId="74BAB4B6" w14:textId="388D8350" w:rsidR="00D8174B" w:rsidRPr="00584574" w:rsidRDefault="00C601B5" w:rsidP="00B95683">
            <w:pPr>
              <w:pStyle w:val="MediumShading1-Accent11"/>
              <w:spacing w:after="120"/>
              <w:rPr>
                <w:rFonts w:ascii="AvenirNext LT Pro Bold" w:hAnsi="AvenirNext LT Pro Bold"/>
                <w:b/>
                <w:sz w:val="19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РЕЗЮМЕ</w:t>
            </w:r>
          </w:p>
        </w:tc>
      </w:tr>
      <w:tr w:rsidR="00D8174B" w:rsidRPr="00584574" w14:paraId="74BAB4C4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773" w:type="dxa"/>
            <w:gridSpan w:val="2"/>
            <w:shd w:val="clear" w:color="auto" w:fill="B8B8B8"/>
            <w:vAlign w:val="center"/>
          </w:tcPr>
          <w:p w14:paraId="7BC4FD34" w14:textId="77777777" w:rsidR="007C754E" w:rsidRPr="00584574" w:rsidRDefault="007C754E" w:rsidP="007C754E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Надайте резюме для кожного розділу оцінювання заявки.</w:t>
            </w:r>
          </w:p>
          <w:p w14:paraId="74BAB4C3" w14:textId="52CFFF2D" w:rsidR="007C754E" w:rsidRPr="00584574" w:rsidRDefault="007C754E" w:rsidP="007C754E">
            <w:pPr>
              <w:pStyle w:val="MediumShading1-Accent11"/>
              <w:spacing w:before="120" w:after="120"/>
              <w:rPr>
                <w:rFonts w:asciiTheme="minorHAnsi" w:hAnsiTheme="minorHAnsi" w:cs="Tahoma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 xml:space="preserve">(Одне речення, 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>20 слів.)</w:t>
            </w:r>
          </w:p>
        </w:tc>
      </w:tr>
      <w:tr w:rsidR="000C0530" w:rsidRPr="00584574" w14:paraId="74BAB4C7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5" w14:textId="2DCF823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1. Виклик: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6" w14:textId="36E3C9C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CA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8" w14:textId="6611342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Інсайт: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9" w14:textId="3D25C1CB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CD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B" w14:textId="3F46E1B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Стратегічна Ідея/П</w:t>
            </w:r>
            <w:r w:rsidR="00C4153D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лан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C" w14:textId="443B68B2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D0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tcBorders>
              <w:bottom w:val="single" w:sz="4" w:space="0" w:color="auto"/>
            </w:tcBorders>
            <w:shd w:val="clear" w:color="auto" w:fill="B8B8B8"/>
          </w:tcPr>
          <w:p w14:paraId="74BAB4CE" w14:textId="0C6401C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3. Втілення Стратегії та Ідеї в життя (Реалізація):</w:t>
            </w:r>
          </w:p>
        </w:tc>
        <w:tc>
          <w:tcPr>
            <w:tcW w:w="76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BAB4CF" w14:textId="5AE99243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0C0530" w:rsidRPr="00584574" w14:paraId="74BAB4D3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74BAB4D1" w14:textId="42CA4394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4. Результати: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B4D2" w14:textId="189DEA0F" w:rsidR="000C0530" w:rsidRPr="00584574" w:rsidRDefault="000C0530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13616E" w:rsidRPr="00584574" w14:paraId="5CAD69E3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691"/>
        </w:trPr>
        <w:tc>
          <w:tcPr>
            <w:tcW w:w="10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8C5788" w14:textId="086B3211" w:rsidR="00FC5D54" w:rsidRPr="00584574" w:rsidRDefault="00FC5D54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Поясніть, чому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>ця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 xml:space="preserve">кампанія 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є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вирізняючим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прикладом ефективного маркетингу в даній категорії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?</w:t>
            </w:r>
          </w:p>
          <w:p w14:paraId="136C7797" w14:textId="1D4D8FEF" w:rsidR="00FC5D54" w:rsidRPr="00584574" w:rsidRDefault="00FC5D54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lastRenderedPageBreak/>
              <w:t>Узагальніть ваш кейс, зосередившись на тому, наскільки ваші результати безпосередньо відповідають вашим завданням і цілями. У випадку реєстрації кампанії в декілька категорій, ваша відповідь на це питання повинна відрізнятися у заявці для кожної категорії. Якщо у суддів виникнуть запитання щодо відповідності кейсу даній категорії, вони звернуться саме до цієї відповіді.</w:t>
            </w:r>
          </w:p>
          <w:p w14:paraId="747F8F67" w14:textId="6808907A" w:rsidR="0013616E" w:rsidRPr="00584574" w:rsidRDefault="0013616E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Theme="minorHAnsi" w:hAnsiTheme="minorHAnsi" w:cs="Tahoma"/>
                <w:i/>
                <w:sz w:val="20"/>
                <w:szCs w:val="19"/>
                <w:highlight w:val="yellow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sz w:val="19"/>
                <w:szCs w:val="19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100 слів)</w:t>
            </w:r>
          </w:p>
        </w:tc>
      </w:tr>
      <w:tr w:rsidR="0013616E" w:rsidRPr="00584574" w14:paraId="021170EC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691"/>
        </w:trPr>
        <w:tc>
          <w:tcPr>
            <w:tcW w:w="10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452F47E" w14:textId="77777777" w:rsidR="006E59C5" w:rsidRPr="00584574" w:rsidRDefault="006E59C5" w:rsidP="006E59C5">
            <w:pPr>
              <w:pStyle w:val="MediumShading1-Accent11"/>
              <w:spacing w:after="120"/>
              <w:rPr>
                <w:rFonts w:ascii="Verdana" w:hAnsi="Verdana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lastRenderedPageBreak/>
              <w:t>Місце для відповіді.</w:t>
            </w:r>
          </w:p>
          <w:p w14:paraId="5264DA24" w14:textId="77777777" w:rsidR="0013616E" w:rsidRPr="00584574" w:rsidRDefault="0013616E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LT Pro" w:hAnsi="Avenir Next LT Pro" w:cs="Tahoma"/>
                <w:color w:val="000000" w:themeColor="text1"/>
                <w:sz w:val="20"/>
                <w:szCs w:val="19"/>
                <w:highlight w:val="yellow"/>
                <w:lang w:val="uk-UA"/>
              </w:rPr>
            </w:pPr>
          </w:p>
        </w:tc>
      </w:tr>
      <w:tr w:rsidR="0013616E" w:rsidRPr="00584574" w14:paraId="7A6FB0DE" w14:textId="77777777" w:rsidTr="00C90A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77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14157E1C" w14:textId="77777777" w:rsidR="0013616E" w:rsidRPr="00584574" w:rsidRDefault="0013616E" w:rsidP="0013616E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19"/>
                <w:szCs w:val="19"/>
                <w:lang w:val="uk-UA"/>
              </w:rPr>
            </w:pPr>
          </w:p>
          <w:p w14:paraId="1793C460" w14:textId="77777777" w:rsidR="0013616E" w:rsidRPr="00584574" w:rsidRDefault="0013616E" w:rsidP="0013616E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19"/>
                <w:szCs w:val="19"/>
                <w:lang w:val="uk-UA"/>
              </w:rPr>
            </w:pPr>
          </w:p>
          <w:p w14:paraId="0A84DEFD" w14:textId="77777777" w:rsidR="0013616E" w:rsidRPr="00584574" w:rsidRDefault="0013616E" w:rsidP="0013616E">
            <w:pPr>
              <w:pStyle w:val="MediumShading1-Accent11"/>
              <w:spacing w:before="120" w:after="120"/>
              <w:rPr>
                <w:rFonts w:asciiTheme="minorHAnsi" w:hAnsiTheme="minorHAnsi"/>
                <w:color w:val="auto"/>
                <w:sz w:val="19"/>
                <w:szCs w:val="19"/>
                <w:lang w:val="uk-UA"/>
              </w:rPr>
            </w:pPr>
          </w:p>
          <w:p w14:paraId="266B38D3" w14:textId="77777777" w:rsidR="0013616E" w:rsidRPr="00584574" w:rsidRDefault="0013616E" w:rsidP="0013616E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19"/>
                <w:szCs w:val="19"/>
                <w:lang w:val="uk-UA"/>
              </w:rPr>
            </w:pPr>
          </w:p>
        </w:tc>
      </w:tr>
    </w:tbl>
    <w:p w14:paraId="74BAB4DF" w14:textId="3B07214B" w:rsidR="007509BE" w:rsidRPr="00584574" w:rsidRDefault="007509BE" w:rsidP="00C90AC1">
      <w:pPr>
        <w:pStyle w:val="MediumShading1-Accent11"/>
        <w:spacing w:after="120"/>
        <w:rPr>
          <w:rFonts w:asciiTheme="minorHAnsi" w:hAnsiTheme="minorHAnsi"/>
          <w:b/>
          <w:color w:val="auto"/>
          <w:sz w:val="19"/>
          <w:szCs w:val="19"/>
          <w:lang w:val="uk-UA"/>
        </w:rPr>
      </w:pPr>
    </w:p>
    <w:sectPr w:rsidR="007509BE" w:rsidRPr="00584574" w:rsidSect="00940139">
      <w:headerReference w:type="default" r:id="rId23"/>
      <w:footerReference w:type="default" r:id="rId24"/>
      <w:headerReference w:type="first" r:id="rId25"/>
      <w:footerReference w:type="first" r:id="rId26"/>
      <w:pgSz w:w="12240" w:h="15840"/>
      <w:pgMar w:top="720" w:right="720" w:bottom="964" w:left="720" w:header="454" w:footer="28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C8888D" w14:textId="77777777" w:rsidR="00A14684" w:rsidRDefault="00A14684" w:rsidP="0064464F">
      <w:pPr>
        <w:spacing w:after="0" w:line="240" w:lineRule="auto"/>
      </w:pPr>
      <w:r>
        <w:separator/>
      </w:r>
    </w:p>
  </w:endnote>
  <w:endnote w:type="continuationSeparator" w:id="0">
    <w:p w14:paraId="1D032B54" w14:textId="77777777" w:rsidR="00A14684" w:rsidRDefault="00A14684" w:rsidP="006446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TC Avant Garde Std Bk">
    <w:altName w:val="Calibri"/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F3E3E0" w14:textId="462383D6" w:rsidR="002379A4" w:rsidRDefault="002379A4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>
      <w:rPr>
        <w:rFonts w:ascii="ITC Avant Garde Std Bk" w:hAnsi="ITC Avant Garde Std Bk"/>
        <w:noProof/>
        <w:sz w:val="14"/>
        <w:szCs w:val="14"/>
      </w:rPr>
      <mc:AlternateContent>
        <mc:Choice Requires="wpg">
          <w:drawing>
            <wp:anchor distT="0" distB="0" distL="114300" distR="114300" simplePos="0" relativeHeight="251674624" behindDoc="1" locked="0" layoutInCell="1" allowOverlap="1" wp14:anchorId="05BFAA2A" wp14:editId="211E8845">
              <wp:simplePos x="0" y="0"/>
              <wp:positionH relativeFrom="page">
                <wp:align>right</wp:align>
              </wp:positionH>
              <wp:positionV relativeFrom="paragraph">
                <wp:posOffset>-411383</wp:posOffset>
              </wp:positionV>
              <wp:extent cx="8437245" cy="2103755"/>
              <wp:effectExtent l="0" t="0" r="1905" b="0"/>
              <wp:wrapNone/>
              <wp:docPr id="2" name="Group 14642369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37245" cy="2103755"/>
                        <a:chOff x="0" y="0"/>
                        <a:chExt cx="8437245" cy="2103755"/>
                      </a:xfrm>
                    </wpg:grpSpPr>
                    <pic:pic xmlns:pic="http://schemas.openxmlformats.org/drawingml/2006/picture">
                      <pic:nvPicPr>
                        <pic:cNvPr id="4" name="Picture 336025516" descr="A black rectangle with white dots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7245" cy="21037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Picture 1972306543" descr="A brown and black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013700" y="292100"/>
                          <a:ext cx="315595" cy="27813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B0A3398" id="Group 1464236985" o:spid="_x0000_s1026" style="position:absolute;margin-left:613.15pt;margin-top:-32.4pt;width:664.35pt;height:165.65pt;z-index:-251641856;mso-position-horizontal:right;mso-position-horizontal-relative:page" coordsize="84372,21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6025516" o:spid="_x0000_s1027" type="#_x0000_t75" alt="A black rectangle with white dots&#10;&#10;Description automatically generated" style="position:absolute;width:84372;height:21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">
                <v:imagedata r:id="rId3" o:title="A black rectangle with white dots&#10;&#10;Description automatically generated"/>
              </v:shape>
              <v:shape id="Picture 1972306543" o:spid="_x0000_s1028" type="#_x0000_t75" alt="A brown and black logo&#10;&#10;Description automatically generated" style="position:absolute;left:80137;top:2921;width:3155;height:2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">
                <v:imagedata r:id="rId4" o:title="A brown and black logo&#10;&#10;Description automatically generated"/>
              </v:shape>
              <w10:wrap anchorx="page"/>
            </v:group>
          </w:pict>
        </mc:Fallback>
      </mc:AlternateContent>
    </w:r>
  </w:p>
  <w:p w14:paraId="74BAB4EA" w14:textId="34134841" w:rsidR="002379A4" w:rsidRPr="007B4785" w:rsidRDefault="002379A4">
    <w:pPr>
      <w:pStyle w:val="af"/>
      <w:rPr>
        <w:rFonts w:ascii="AvenirNext LT Pro Regular" w:hAnsi="AvenirNext LT Pro Regular"/>
        <w:color w:val="FFFFFF" w:themeColor="background1"/>
      </w:rPr>
    </w:pPr>
    <w:r w:rsidRPr="001D132F">
      <w:rPr>
        <w:rFonts w:ascii="Avenir Next LT Pro" w:hAnsi="Avenir Next LT Pro"/>
        <w:bCs/>
        <w:color w:val="FFFFFF" w:themeColor="background1"/>
        <w:sz w:val="15"/>
        <w:szCs w:val="15"/>
      </w:rPr>
      <w:t>202</w:t>
    </w:r>
    <w:r w:rsidRPr="001D132F">
      <w:rPr>
        <w:rFonts w:ascii="Avenir Next LT Pro" w:hAnsi="Avenir Next LT Pro"/>
        <w:bCs/>
        <w:color w:val="FFFFFF" w:themeColor="background1"/>
        <w:sz w:val="15"/>
        <w:szCs w:val="15"/>
        <w:lang w:val="uk-UA"/>
      </w:rPr>
      <w:t>4</w:t>
    </w:r>
    <w:r w:rsidRPr="001D132F">
      <w:rPr>
        <w:rFonts w:ascii="Avenir Next LT Pro" w:hAnsi="Avenir Next LT Pro"/>
        <w:bCs/>
        <w:color w:val="FFFFFF" w:themeColor="background1"/>
        <w:sz w:val="15"/>
        <w:szCs w:val="15"/>
      </w:rPr>
      <w:t xml:space="preserve"> </w:t>
    </w:r>
    <w:r w:rsidRPr="007B4785">
      <w:rPr>
        <w:rFonts w:ascii="Avenir Next LT Pro" w:hAnsi="Avenir Next LT Pro"/>
        <w:bCs/>
        <w:color w:val="FFFFFF" w:themeColor="background1"/>
        <w:sz w:val="15"/>
        <w:szCs w:val="15"/>
      </w:rPr>
      <w:t>Effie Awards Ukraine Performance Marketing Entry Form</w:t>
    </w:r>
    <w:r w:rsidRPr="007B4785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7B4785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7B4785">
      <w:rPr>
        <w:rFonts w:ascii="Avenir Next LT Pro" w:hAnsi="Avenir Next LT Pro"/>
        <w:color w:val="FFFFFF" w:themeColor="background1"/>
        <w:sz w:val="15"/>
        <w:szCs w:val="15"/>
        <w:lang w:val="uk-UA"/>
      </w:rPr>
      <w:t xml:space="preserve">     </w:t>
    </w:r>
    <w:r w:rsidRPr="007B4785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7B4785">
      <w:rPr>
        <w:rFonts w:ascii="Avenir Next LT Pro" w:hAnsi="Avenir Next LT Pro"/>
        <w:b/>
        <w:noProof/>
        <w:color w:val="FFFFFF" w:themeColor="background1"/>
        <w:sz w:val="15"/>
        <w:szCs w:val="15"/>
      </w:rPr>
      <w:t>2</w:t>
    </w:r>
    <w:r w:rsidRPr="007B4785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7B4785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7B4785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7B4785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7B4785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9756D6" w14:textId="7956933F" w:rsidR="002379A4" w:rsidRDefault="002379A4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>
      <w:rPr>
        <w:rFonts w:ascii="ITC Avant Garde Std Bk" w:hAnsi="ITC Avant Garde Std Bk"/>
        <w:noProof/>
        <w:sz w:val="14"/>
        <w:szCs w:val="14"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18AF4BE2" wp14:editId="09C6B155">
              <wp:simplePos x="0" y="0"/>
              <wp:positionH relativeFrom="page">
                <wp:posOffset>-617513</wp:posOffset>
              </wp:positionH>
              <wp:positionV relativeFrom="paragraph">
                <wp:posOffset>-390427</wp:posOffset>
              </wp:positionV>
              <wp:extent cx="8437245" cy="2103755"/>
              <wp:effectExtent l="0" t="0" r="1905" b="0"/>
              <wp:wrapNone/>
              <wp:docPr id="6" name="Group 14642369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37245" cy="2103755"/>
                        <a:chOff x="0" y="0"/>
                        <a:chExt cx="8437245" cy="2103755"/>
                      </a:xfrm>
                    </wpg:grpSpPr>
                    <pic:pic xmlns:pic="http://schemas.openxmlformats.org/drawingml/2006/picture">
                      <pic:nvPicPr>
                        <pic:cNvPr id="9" name="Picture 336025516" descr="A black rectangle with white dots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7245" cy="21037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Picture 1972306543" descr="A brown and black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013700" y="292100"/>
                          <a:ext cx="315595" cy="27813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7FA7DB" id="Group 1464236985" o:spid="_x0000_s1026" style="position:absolute;margin-left:-48.6pt;margin-top:-30.75pt;width:664.35pt;height:165.65pt;z-index:-251643904;mso-position-horizontal-relative:page" coordsize="84372,21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6025516" o:spid="_x0000_s1027" type="#_x0000_t75" alt="A black rectangle with white dots&#10;&#10;Description automatically generated" style="position:absolute;width:84372;height:21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">
                <v:imagedata r:id="rId3" o:title="A black rectangle with white dots&#10;&#10;Description automatically generated"/>
              </v:shape>
              <v:shape id="Picture 1972306543" o:spid="_x0000_s1028" type="#_x0000_t75" alt="A brown and black logo&#10;&#10;Description automatically generated" style="position:absolute;left:80137;top:2921;width:3155;height:2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">
                <v:imagedata r:id="rId4" o:title="A brown and black logo&#10;&#10;Description automatically generated"/>
              </v:shape>
              <w10:wrap anchorx="page"/>
            </v:group>
          </w:pict>
        </mc:Fallback>
      </mc:AlternateContent>
    </w:r>
  </w:p>
  <w:p w14:paraId="6F888960" w14:textId="77777777" w:rsidR="002379A4" w:rsidRDefault="002379A4">
    <w:pPr>
      <w:pStyle w:val="af"/>
      <w:rPr>
        <w:rFonts w:ascii="Avenir Next LT Pro" w:hAnsi="Avenir Next LT Pro"/>
        <w:bCs/>
        <w:color w:val="FFFFFF" w:themeColor="background1"/>
        <w:sz w:val="15"/>
        <w:szCs w:val="15"/>
      </w:rPr>
    </w:pPr>
  </w:p>
  <w:p w14:paraId="74BAB4F1" w14:textId="29BC9A2B" w:rsidR="002379A4" w:rsidRPr="00940139" w:rsidRDefault="002379A4">
    <w:pPr>
      <w:pStyle w:val="af"/>
      <w:rPr>
        <w:rFonts w:ascii="AvenirNext LT Pro Regular" w:hAnsi="AvenirNext LT Pro Regular"/>
        <w:b/>
        <w:color w:val="FFFFFF" w:themeColor="background1"/>
        <w:sz w:val="15"/>
        <w:szCs w:val="15"/>
      </w:rPr>
    </w:pPr>
    <w:r w:rsidRPr="00940139">
      <w:rPr>
        <w:rFonts w:ascii="Avenir Next LT Pro" w:hAnsi="Avenir Next LT Pro"/>
        <w:bCs/>
        <w:color w:val="FFFFFF" w:themeColor="background1"/>
        <w:sz w:val="15"/>
        <w:szCs w:val="15"/>
      </w:rPr>
      <w:t>202</w:t>
    </w:r>
    <w:r w:rsidRPr="00940139">
      <w:rPr>
        <w:rFonts w:ascii="Avenir Next LT Pro" w:hAnsi="Avenir Next LT Pro"/>
        <w:bCs/>
        <w:color w:val="FFFFFF" w:themeColor="background1"/>
        <w:sz w:val="15"/>
        <w:szCs w:val="15"/>
        <w:lang w:val="uk-UA"/>
      </w:rPr>
      <w:t>4</w:t>
    </w:r>
    <w:r w:rsidRPr="00940139">
      <w:rPr>
        <w:rFonts w:ascii="Avenir Next LT Pro" w:hAnsi="Avenir Next LT Pro"/>
        <w:bCs/>
        <w:color w:val="FFFFFF" w:themeColor="background1"/>
        <w:sz w:val="15"/>
        <w:szCs w:val="15"/>
      </w:rPr>
      <w:t xml:space="preserve"> Effie Awards Ukraine Performance Marketing Entry Form</w:t>
    </w:r>
    <w:r w:rsidRPr="00940139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940139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940139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940139">
      <w:rPr>
        <w:rFonts w:ascii="Avenir Next LT Pro" w:hAnsi="Avenir Next LT Pro"/>
        <w:b/>
        <w:noProof/>
        <w:color w:val="FFFFFF" w:themeColor="background1"/>
        <w:sz w:val="15"/>
        <w:szCs w:val="15"/>
      </w:rPr>
      <w:t>1</w:t>
    </w:r>
    <w:r w:rsidRPr="00940139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940139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940139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940139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940139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07CDB4" w14:textId="77777777" w:rsidR="00A14684" w:rsidRDefault="00A14684" w:rsidP="0064464F">
      <w:pPr>
        <w:spacing w:after="0" w:line="240" w:lineRule="auto"/>
      </w:pPr>
      <w:r>
        <w:separator/>
      </w:r>
    </w:p>
  </w:footnote>
  <w:footnote w:type="continuationSeparator" w:id="0">
    <w:p w14:paraId="0575DD5E" w14:textId="77777777" w:rsidR="00A14684" w:rsidRDefault="00A14684" w:rsidP="006446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AFCAD2" w14:textId="50D4EC7F" w:rsidR="002379A4" w:rsidRPr="002D304B" w:rsidRDefault="002379A4" w:rsidP="002D304B">
    <w:pPr>
      <w:pStyle w:val="a4"/>
      <w:spacing w:before="0"/>
      <w:jc w:val="right"/>
      <w:rPr>
        <w:rFonts w:asciiTheme="minorHAnsi" w:hAnsiTheme="minorHAnsi"/>
        <w:bCs/>
        <w:color w:val="808080" w:themeColor="background1" w:themeShade="80"/>
        <w:sz w:val="24"/>
        <w:szCs w:val="24"/>
        <w:lang w:val="uk-UA"/>
      </w:rPr>
    </w:pPr>
    <w:r w:rsidRPr="004A4C39">
      <w:rPr>
        <w:rFonts w:ascii="Verdana" w:hAnsi="Verdana"/>
        <w:b/>
        <w:noProof/>
        <w:color w:val="000000"/>
        <w:sz w:val="16"/>
        <w:szCs w:val="16"/>
        <w:lang w:val="uk-UA"/>
      </w:rPr>
      <w:drawing>
        <wp:anchor distT="0" distB="0" distL="114300" distR="114300" simplePos="0" relativeHeight="251676672" behindDoc="1" locked="0" layoutInCell="1" allowOverlap="1" wp14:anchorId="0B7F3D82" wp14:editId="61684A31">
          <wp:simplePos x="0" y="0"/>
          <wp:positionH relativeFrom="margin">
            <wp:posOffset>-635</wp:posOffset>
          </wp:positionH>
          <wp:positionV relativeFrom="paragraph">
            <wp:posOffset>-210331</wp:posOffset>
          </wp:positionV>
          <wp:extent cx="1065474" cy="414351"/>
          <wp:effectExtent l="0" t="0" r="1905" b="5080"/>
          <wp:wrapNone/>
          <wp:docPr id="8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5474" cy="4143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venir Next LT Pro" w:hAnsi="Avenir Next LT Pro"/>
        <w:bCs/>
        <w:color w:val="808080" w:themeColor="background1" w:themeShade="80"/>
        <w:sz w:val="18"/>
        <w:szCs w:val="18"/>
      </w:rPr>
      <w:t xml:space="preserve"> </w:t>
    </w:r>
    <w:r w:rsidRPr="001D132F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>202</w:t>
    </w:r>
    <w:r>
      <w:rPr>
        <w:rFonts w:asciiTheme="minorHAnsi" w:hAnsiTheme="minorHAnsi"/>
        <w:bCs/>
        <w:color w:val="808080" w:themeColor="background1" w:themeShade="80"/>
        <w:sz w:val="18"/>
        <w:szCs w:val="18"/>
        <w:lang w:val="uk-UA"/>
      </w:rPr>
      <w:t>4</w:t>
    </w:r>
    <w:r w:rsidRPr="001D132F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 xml:space="preserve"> PERFORMANCE</w:t>
    </w:r>
    <w:r w:rsidRPr="001D132F">
      <w:rPr>
        <w:rFonts w:ascii="Avenir Next LT Pro" w:hAnsi="Avenir Next LT Pro"/>
        <w:bCs/>
        <w:color w:val="808080" w:themeColor="background1" w:themeShade="80"/>
        <w:sz w:val="18"/>
        <w:szCs w:val="18"/>
      </w:rPr>
      <w:t xml:space="preserve"> </w:t>
    </w:r>
    <w:r w:rsidRPr="001D132F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>MARKETING ENTRY FORM</w:t>
    </w:r>
    <w:r>
      <w:rPr>
        <w:rFonts w:asciiTheme="minorHAnsi" w:hAnsiTheme="minorHAnsi"/>
        <w:bCs/>
        <w:color w:val="808080" w:themeColor="background1" w:themeShade="80"/>
        <w:sz w:val="28"/>
        <w:szCs w:val="28"/>
        <w:lang w:val="uk-UA"/>
      </w:rPr>
      <w:br/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</w:t>
    </w:r>
    <w:r>
      <w:rPr>
        <w:rFonts w:ascii="Verdana" w:hAnsi="Verdana"/>
        <w:b/>
        <w:color w:val="000000"/>
        <w:sz w:val="76"/>
        <w:szCs w:val="76"/>
      </w:rPr>
      <w:t xml:space="preserve">  </w:t>
    </w:r>
    <w:r>
      <w:rPr>
        <w:rFonts w:asciiTheme="minorHAnsi" w:hAnsiTheme="minorHAnsi"/>
        <w:bCs/>
        <w:color w:val="808080" w:themeColor="background1" w:themeShade="80"/>
        <w:sz w:val="28"/>
        <w:szCs w:val="28"/>
      </w:rPr>
      <w:t xml:space="preserve">                                                               </w:t>
    </w:r>
    <w:r>
      <w:rPr>
        <w:rFonts w:asciiTheme="minorHAnsi" w:hAnsiTheme="minorHAnsi"/>
        <w:bCs/>
        <w:color w:val="808080" w:themeColor="background1" w:themeShade="80"/>
        <w:sz w:val="28"/>
        <w:szCs w:val="28"/>
        <w:lang w:val="uk-UA"/>
      </w:rPr>
      <w:t xml:space="preserve">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AB4EB" w14:textId="00FB44F0" w:rsidR="002379A4" w:rsidRPr="00FE055C" w:rsidRDefault="002379A4" w:rsidP="007D14D1">
    <w:pPr>
      <w:spacing w:before="360" w:after="360"/>
      <w:jc w:val="right"/>
      <w:rPr>
        <w:rFonts w:ascii="AvenirNext LT Pro Bold" w:hAnsi="AvenirNext LT Pro Bold"/>
        <w:b/>
        <w:color w:val="000000" w:themeColor="text1"/>
        <w:sz w:val="40"/>
        <w:szCs w:val="42"/>
      </w:rPr>
    </w:pPr>
    <w:r w:rsidRPr="00ED789A">
      <w:rPr>
        <w:rFonts w:ascii="Verdana" w:hAnsi="Verdana"/>
        <w:b/>
        <w:noProof/>
        <w:color w:val="000000"/>
        <w:sz w:val="76"/>
        <w:szCs w:val="76"/>
        <w:lang w:val="uk-UA"/>
      </w:rPr>
      <w:drawing>
        <wp:anchor distT="0" distB="0" distL="114300" distR="114300" simplePos="0" relativeHeight="251668480" behindDoc="1" locked="0" layoutInCell="1" allowOverlap="1" wp14:anchorId="4306C081" wp14:editId="1C9AA427">
          <wp:simplePos x="0" y="0"/>
          <wp:positionH relativeFrom="column">
            <wp:posOffset>2028825</wp:posOffset>
          </wp:positionH>
          <wp:positionV relativeFrom="paragraph">
            <wp:posOffset>-1712449</wp:posOffset>
          </wp:positionV>
          <wp:extent cx="7277735" cy="4961255"/>
          <wp:effectExtent l="0" t="0" r="0" b="48895"/>
          <wp:wrapNone/>
          <wp:docPr id="1755340529" name="Picture 17553405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5340529" name="Picture 1755340529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1824"/>
                  <a:stretch/>
                </pic:blipFill>
                <pic:spPr bwMode="auto">
                  <a:xfrm>
                    <a:off x="0" y="0"/>
                    <a:ext cx="7277735" cy="4961255"/>
                  </a:xfrm>
                  <a:prstGeom prst="rect">
                    <a:avLst/>
                  </a:prstGeom>
                  <a:ln>
                    <a:noFill/>
                  </a:ln>
                  <a:scene3d>
                    <a:camera prst="orthographicFront">
                      <a:rot lat="0" lon="900000" rev="0"/>
                    </a:camera>
                    <a:lightRig rig="threePt" dir="t"/>
                  </a:scene3d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D789A">
      <w:rPr>
        <w:rFonts w:ascii="Verdana" w:hAnsi="Verdana"/>
        <w:b/>
        <w:noProof/>
        <w:color w:val="000000"/>
        <w:sz w:val="76"/>
        <w:szCs w:val="76"/>
        <w:lang w:val="uk-UA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5AEF93F" wp14:editId="052E1BC3">
              <wp:simplePos x="0" y="0"/>
              <wp:positionH relativeFrom="page">
                <wp:posOffset>4483100</wp:posOffset>
              </wp:positionH>
              <wp:positionV relativeFrom="paragraph">
                <wp:posOffset>-281305</wp:posOffset>
              </wp:positionV>
              <wp:extent cx="3282950" cy="421005"/>
              <wp:effectExtent l="0" t="0" r="12700" b="17145"/>
              <wp:wrapNone/>
              <wp:docPr id="1" name="Прямокутник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82950" cy="421005"/>
                      </a:xfrm>
                      <a:prstGeom prst="rect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D9C945B" w14:textId="77777777" w:rsidR="002379A4" w:rsidRPr="00704C84" w:rsidRDefault="002379A4" w:rsidP="00ED789A">
                          <w:pPr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</w:pPr>
                          <w:r w:rsidRPr="00704C84">
                            <w:rPr>
                              <w:rFonts w:ascii="AvenirNext LT Pro Bold" w:hAnsi="AvenirNext LT Pro Bold"/>
                              <w:b/>
                              <w:color w:val="000000" w:themeColor="text1"/>
                              <w:sz w:val="40"/>
                              <w:szCs w:val="42"/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  <w:t>ENTRY ID#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  <a:scene3d>
                        <a:camera prst="orthographicFront"/>
                        <a:lightRig rig="threePt" dir="t"/>
                      </a:scene3d>
                      <a:sp3d contourW="12700">
                        <a:contourClr>
                          <a:schemeClr val="bg1"/>
                        </a:contourClr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5AEF93F" id="Прямокутник 1" o:spid="_x0000_s1027" style="position:absolute;left:0;text-align:left;margin-left:353pt;margin-top:-22.15pt;width:258.5pt;height:33.1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" fillcolor="white [3201]" strokecolor="black [3213]" strokeweight="1pt">
              <v:textbox>
                <w:txbxContent>
                  <w:p w14:paraId="2D9C945B" w14:textId="77777777" w:rsidR="00ED789A" w:rsidRPr="00704C84" w:rsidRDefault="00ED789A" w:rsidP="00ED789A">
                    <w:pPr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</w:pPr>
                    <w:r w:rsidRPr="00704C84">
                      <w:rPr>
                        <w:rFonts w:ascii="AvenirNext LT Pro Bold" w:hAnsi="AvenirNext LT Pro Bold"/>
                        <w:b/>
                        <w:color w:val="000000" w:themeColor="text1"/>
                        <w:sz w:val="40"/>
                        <w:szCs w:val="42"/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  <w:t>ENTRY ID#</w:t>
                    </w:r>
                  </w:p>
                </w:txbxContent>
              </v:textbox>
              <w10:wrap anchorx="page"/>
            </v:rect>
          </w:pict>
        </mc:Fallback>
      </mc:AlternateContent>
    </w:r>
    <w:r w:rsidRPr="00ED789A">
      <w:rPr>
        <w:rFonts w:ascii="Verdana" w:hAnsi="Verdana"/>
        <w:b/>
        <w:noProof/>
        <w:color w:val="000000"/>
        <w:sz w:val="76"/>
        <w:szCs w:val="76"/>
        <w:lang w:val="uk-UA"/>
      </w:rPr>
      <w:drawing>
        <wp:anchor distT="0" distB="0" distL="114300" distR="114300" simplePos="0" relativeHeight="251669504" behindDoc="1" locked="0" layoutInCell="1" allowOverlap="1" wp14:anchorId="18F59E59" wp14:editId="31F07915">
          <wp:simplePos x="0" y="0"/>
          <wp:positionH relativeFrom="page">
            <wp:posOffset>97106</wp:posOffset>
          </wp:positionH>
          <wp:positionV relativeFrom="paragraph">
            <wp:posOffset>429406</wp:posOffset>
          </wp:positionV>
          <wp:extent cx="5601970" cy="2178050"/>
          <wp:effectExtent l="0" t="0" r="0" b="0"/>
          <wp:wrapNone/>
          <wp:docPr id="7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1970" cy="217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  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</w:p>
  <w:p w14:paraId="74BAB4EC" w14:textId="61461C4E" w:rsidR="002379A4" w:rsidRDefault="002379A4" w:rsidP="00735B09">
    <w:pPr>
      <w:pStyle w:val="a4"/>
      <w:tabs>
        <w:tab w:val="left" w:pos="1710"/>
      </w:tabs>
      <w:spacing w:before="0"/>
      <w:rPr>
        <w:rFonts w:ascii="Verdana" w:hAnsi="Verdana"/>
        <w:b/>
        <w:color w:val="000000"/>
        <w:sz w:val="76"/>
        <w:szCs w:val="76"/>
        <w:lang w:val="uk-UA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</w:p>
  <w:p w14:paraId="5B92D5A0" w14:textId="59200116" w:rsidR="002379A4" w:rsidRDefault="002379A4" w:rsidP="00735B09">
    <w:pPr>
      <w:pStyle w:val="a4"/>
      <w:tabs>
        <w:tab w:val="left" w:pos="2110"/>
      </w:tabs>
      <w:spacing w:before="0"/>
      <w:rPr>
        <w:rFonts w:ascii="Verdana" w:hAnsi="Verdana"/>
        <w:b/>
        <w:color w:val="000000"/>
        <w:sz w:val="76"/>
        <w:szCs w:val="76"/>
        <w:lang w:val="uk-UA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</w:p>
  <w:p w14:paraId="74BAB4F0" w14:textId="4873C6B4" w:rsidR="002379A4" w:rsidRPr="00711CDA" w:rsidRDefault="002379A4" w:rsidP="00711CDA">
    <w:pPr>
      <w:pStyle w:val="a4"/>
      <w:jc w:val="right"/>
      <w:rPr>
        <w:rFonts w:asciiTheme="minorHAnsi" w:hAnsiTheme="minorHAnsi"/>
        <w:bCs/>
        <w:color w:val="FFFFFF" w:themeColor="background1"/>
        <w:sz w:val="24"/>
        <w:szCs w:val="24"/>
        <w:lang w:val="uk-UA"/>
      </w:rPr>
    </w:pPr>
    <w:r>
      <w:rPr>
        <w:rFonts w:ascii="Verdana" w:hAnsi="Verdana"/>
        <w:b/>
        <w:color w:val="000000"/>
        <w:sz w:val="76"/>
        <w:szCs w:val="76"/>
      </w:rPr>
      <w:t xml:space="preserve">                        </w:t>
    </w:r>
    <w:r>
      <w:rPr>
        <w:rFonts w:ascii="Verdana" w:hAnsi="Verdana"/>
        <w:b/>
        <w:color w:val="000000"/>
        <w:sz w:val="76"/>
        <w:szCs w:val="76"/>
      </w:rPr>
      <w:br/>
    </w:r>
    <w:r w:rsidRPr="00711CDA">
      <w:rPr>
        <w:rFonts w:ascii="Avenir Next LT Pro" w:hAnsi="Avenir Next LT Pro"/>
        <w:bCs/>
        <w:color w:val="000000" w:themeColor="text1"/>
        <w:sz w:val="24"/>
        <w:szCs w:val="24"/>
        <w:lang w:val="uk-UA"/>
      </w:rPr>
      <w:t xml:space="preserve">PERFORMANCE MARKETING </w:t>
    </w:r>
    <w:r w:rsidRPr="00711CDA">
      <w:rPr>
        <w:rFonts w:ascii="Verdana" w:hAnsi="Verdana"/>
        <w:b/>
        <w:color w:val="000000" w:themeColor="text1"/>
        <w:sz w:val="76"/>
        <w:szCs w:val="76"/>
      </w:rPr>
      <w:br/>
    </w:r>
    <w:r w:rsidRPr="00711CDA">
      <w:rPr>
        <w:rFonts w:ascii="Avenir Next LT Pro" w:hAnsi="Avenir Next LT Pro"/>
        <w:bCs/>
        <w:color w:val="000000" w:themeColor="text1"/>
        <w:sz w:val="24"/>
        <w:szCs w:val="24"/>
      </w:rPr>
      <w:t>2024</w:t>
    </w:r>
    <w:r w:rsidRPr="00711CDA">
      <w:rPr>
        <w:rFonts w:asciiTheme="minorHAnsi" w:hAnsiTheme="minorHAnsi"/>
        <w:bCs/>
        <w:color w:val="000000" w:themeColor="text1"/>
        <w:sz w:val="24"/>
        <w:szCs w:val="24"/>
      </w:rPr>
      <w:t xml:space="preserve"> </w:t>
    </w:r>
    <w:r w:rsidRPr="00711CDA">
      <w:rPr>
        <w:rFonts w:ascii="Avenir Next LT Pro" w:hAnsi="Avenir Next LT Pro"/>
        <w:bCs/>
        <w:color w:val="000000" w:themeColor="text1"/>
        <w:sz w:val="24"/>
        <w:szCs w:val="24"/>
        <w:lang w:val="uk-UA"/>
      </w:rPr>
      <w:t>ENTRY FORM</w:t>
    </w:r>
    <w:r>
      <w:rPr>
        <w:rFonts w:asciiTheme="minorHAnsi" w:hAnsiTheme="minorHAnsi"/>
        <w:bCs/>
        <w:color w:val="FFFFFF" w:themeColor="background1"/>
        <w:sz w:val="24"/>
        <w:szCs w:val="24"/>
        <w:lang w:val="uk-UA"/>
      </w:rPr>
      <w:br/>
    </w:r>
    <w:r>
      <w:rPr>
        <w:rFonts w:asciiTheme="minorHAnsi" w:hAnsiTheme="minorHAnsi"/>
        <w:bCs/>
        <w:color w:val="FFFFFF" w:themeColor="background1"/>
        <w:sz w:val="24"/>
        <w:szCs w:val="24"/>
        <w:lang w:val="uk-UA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70" type="#_x0000_t75" style="width:737.5pt;height:652pt" o:bullet="t">
        <v:imagedata r:id="rId1" o:title="gold-for bullets"/>
      </v:shape>
    </w:pict>
  </w:numPicBullet>
  <w:numPicBullet w:numPicBulletId="1">
    <w:pict>
      <v:shape id="_x0000_i1471" type="#_x0000_t75" style="width:480pt;height:387pt" o:bullet="t">
        <v:imagedata r:id="rId2" o:title="Effie_Logo_Gold"/>
      </v:shape>
    </w:pict>
  </w:numPicBullet>
  <w:numPicBullet w:numPicBulletId="2">
    <w:pict>
      <v:shape id="_x0000_i1472" type="#_x0000_t75" style="width:81pt;height:73pt" o:bullet="t">
        <v:imagedata r:id="rId3" o:title="e FOR BULLET"/>
      </v:shape>
    </w:pict>
  </w:numPicBullet>
  <w:abstractNum w:abstractNumId="0" w15:restartNumberingAfterBreak="0">
    <w:nsid w:val="05A235F9"/>
    <w:multiLevelType w:val="hybridMultilevel"/>
    <w:tmpl w:val="A640977A"/>
    <w:lvl w:ilvl="0" w:tplc="6E5AF4F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7D67E6"/>
    <w:multiLevelType w:val="hybridMultilevel"/>
    <w:tmpl w:val="BBC631DC"/>
    <w:lvl w:ilvl="0" w:tplc="1B7E054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AD37AE"/>
    <w:multiLevelType w:val="hybridMultilevel"/>
    <w:tmpl w:val="02608BB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0E1B5034"/>
    <w:multiLevelType w:val="hybridMultilevel"/>
    <w:tmpl w:val="28E8AB62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413DC"/>
    <w:multiLevelType w:val="hybridMultilevel"/>
    <w:tmpl w:val="952E8D3C"/>
    <w:lvl w:ilvl="0" w:tplc="042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254538D"/>
    <w:multiLevelType w:val="hybridMultilevel"/>
    <w:tmpl w:val="28AA5A02"/>
    <w:lvl w:ilvl="0" w:tplc="7B388CB4">
      <w:start w:val="1"/>
      <w:numFmt w:val="bullet"/>
      <w:lvlText w:val=""/>
      <w:lvlJc w:val="left"/>
      <w:pPr>
        <w:ind w:left="9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7" w:hanging="360"/>
      </w:pPr>
      <w:rPr>
        <w:rFonts w:ascii="Wingdings" w:hAnsi="Wingdings" w:hint="default"/>
      </w:rPr>
    </w:lvl>
  </w:abstractNum>
  <w:abstractNum w:abstractNumId="6" w15:restartNumberingAfterBreak="0">
    <w:nsid w:val="14967AE1"/>
    <w:multiLevelType w:val="hybridMultilevel"/>
    <w:tmpl w:val="24A2B300"/>
    <w:lvl w:ilvl="0" w:tplc="92A41AB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8D4467"/>
    <w:multiLevelType w:val="hybridMultilevel"/>
    <w:tmpl w:val="CB749B84"/>
    <w:lvl w:ilvl="0" w:tplc="BF04B5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87327"/>
    <w:multiLevelType w:val="hybridMultilevel"/>
    <w:tmpl w:val="BB1CC9F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C50353"/>
    <w:multiLevelType w:val="hybridMultilevel"/>
    <w:tmpl w:val="84AADE6A"/>
    <w:lvl w:ilvl="0" w:tplc="13B2FF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1FCDC3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185F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BE46F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DA584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8D068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BEE9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146E2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130F2C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20440A6C"/>
    <w:multiLevelType w:val="hybridMultilevel"/>
    <w:tmpl w:val="2AC4054E"/>
    <w:lvl w:ilvl="0" w:tplc="B7060A34">
      <w:start w:val="24"/>
      <w:numFmt w:val="bullet"/>
      <w:lvlText w:val="-"/>
      <w:lvlJc w:val="left"/>
      <w:pPr>
        <w:ind w:left="144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3827527"/>
    <w:multiLevelType w:val="hybridMultilevel"/>
    <w:tmpl w:val="73EA78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7D603E"/>
    <w:multiLevelType w:val="hybridMultilevel"/>
    <w:tmpl w:val="3FB0C33E"/>
    <w:lvl w:ilvl="0" w:tplc="FEC2167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A8B83D1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5F0FD3"/>
    <w:multiLevelType w:val="hybridMultilevel"/>
    <w:tmpl w:val="DB8AE28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2E5124"/>
    <w:multiLevelType w:val="hybridMultilevel"/>
    <w:tmpl w:val="65AE5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  <w:szCs w:val="22"/>
      </w:rPr>
    </w:lvl>
    <w:lvl w:ilvl="1" w:tplc="8CC6F326">
      <w:start w:val="1"/>
      <w:numFmt w:val="bullet"/>
      <w:lvlText w:val=""/>
      <w:lvlPicBulletId w:val="2"/>
      <w:lvlJc w:val="left"/>
      <w:pPr>
        <w:ind w:left="1800" w:hanging="36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C5A2157"/>
    <w:multiLevelType w:val="hybridMultilevel"/>
    <w:tmpl w:val="6978A688"/>
    <w:lvl w:ilvl="0" w:tplc="AF4CA81E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C8346E3"/>
    <w:multiLevelType w:val="hybridMultilevel"/>
    <w:tmpl w:val="28640424"/>
    <w:lvl w:ilvl="0" w:tplc="3118C8A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B4504B"/>
    <w:multiLevelType w:val="hybridMultilevel"/>
    <w:tmpl w:val="00922E0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587E16"/>
    <w:multiLevelType w:val="hybridMultilevel"/>
    <w:tmpl w:val="DC3EB7EE"/>
    <w:lvl w:ilvl="0" w:tplc="AF4CA81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B77D2C"/>
    <w:multiLevelType w:val="hybridMultilevel"/>
    <w:tmpl w:val="8660A418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290F75"/>
    <w:multiLevelType w:val="hybridMultilevel"/>
    <w:tmpl w:val="7948448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251483"/>
    <w:multiLevelType w:val="hybridMultilevel"/>
    <w:tmpl w:val="20CE02A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2" w15:restartNumberingAfterBreak="0">
    <w:nsid w:val="3F54439D"/>
    <w:multiLevelType w:val="hybridMultilevel"/>
    <w:tmpl w:val="5CD60660"/>
    <w:lvl w:ilvl="0" w:tplc="7B388CB4">
      <w:start w:val="1"/>
      <w:numFmt w:val="bullet"/>
      <w:lvlText w:val=""/>
      <w:lvlJc w:val="left"/>
      <w:pPr>
        <w:ind w:left="10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3" w15:restartNumberingAfterBreak="0">
    <w:nsid w:val="43E039F9"/>
    <w:multiLevelType w:val="hybridMultilevel"/>
    <w:tmpl w:val="7E7CC56C"/>
    <w:lvl w:ilvl="0" w:tplc="7B388C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431AE8"/>
    <w:multiLevelType w:val="hybridMultilevel"/>
    <w:tmpl w:val="424843F2"/>
    <w:lvl w:ilvl="0" w:tplc="10E21156">
      <w:start w:val="1"/>
      <w:numFmt w:val="bullet"/>
      <w:lvlText w:val=""/>
      <w:lvlJc w:val="left"/>
      <w:pPr>
        <w:ind w:left="720" w:hanging="360"/>
      </w:pPr>
      <w:rPr>
        <w:rFonts w:ascii="Avenir Next Cyr" w:hAnsi="Avenir Next Cyr" w:hint="default"/>
        <w:b w:val="0"/>
        <w:bCs/>
        <w:i w:val="0"/>
        <w:iCs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6F7321"/>
    <w:multiLevelType w:val="hybridMultilevel"/>
    <w:tmpl w:val="FD76271C"/>
    <w:lvl w:ilvl="0" w:tplc="A300C5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42E3F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93EE52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C5E99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E921B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CAA71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B3EF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2E942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AAA362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 w15:restartNumberingAfterBreak="0">
    <w:nsid w:val="51323A16"/>
    <w:multiLevelType w:val="hybridMultilevel"/>
    <w:tmpl w:val="F850AF9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2B2DDA"/>
    <w:multiLevelType w:val="hybridMultilevel"/>
    <w:tmpl w:val="93709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431940"/>
    <w:multiLevelType w:val="hybridMultilevel"/>
    <w:tmpl w:val="553068EA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7040A5DA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9F4D05"/>
    <w:multiLevelType w:val="hybridMultilevel"/>
    <w:tmpl w:val="B810B6DC"/>
    <w:lvl w:ilvl="0" w:tplc="B7060A34">
      <w:start w:val="24"/>
      <w:numFmt w:val="bullet"/>
      <w:lvlText w:val="-"/>
      <w:lvlJc w:val="left"/>
      <w:pPr>
        <w:ind w:left="72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DD39BC"/>
    <w:multiLevelType w:val="hybridMultilevel"/>
    <w:tmpl w:val="588E9FA0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104B4C"/>
    <w:multiLevelType w:val="hybridMultilevel"/>
    <w:tmpl w:val="A58C5E8E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03460A"/>
    <w:multiLevelType w:val="hybridMultilevel"/>
    <w:tmpl w:val="42FC4698"/>
    <w:lvl w:ilvl="0" w:tplc="0A802B74">
      <w:start w:val="1"/>
      <w:numFmt w:val="bullet"/>
      <w:lvlText w:val=""/>
      <w:lvlPicBulletId w:val="0"/>
      <w:lvlJc w:val="left"/>
      <w:pPr>
        <w:ind w:left="1130" w:hanging="360"/>
      </w:pPr>
      <w:rPr>
        <w:rFonts w:ascii="Symbol" w:hAnsi="Symbol" w:hint="default"/>
        <w:color w:val="auto"/>
        <w:sz w:val="22"/>
      </w:rPr>
    </w:lvl>
    <w:lvl w:ilvl="1" w:tplc="04220003" w:tentative="1">
      <w:start w:val="1"/>
      <w:numFmt w:val="bullet"/>
      <w:lvlText w:val="o"/>
      <w:lvlJc w:val="left"/>
      <w:pPr>
        <w:ind w:left="185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7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9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1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3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5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7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90" w:hanging="360"/>
      </w:pPr>
      <w:rPr>
        <w:rFonts w:ascii="Wingdings" w:hAnsi="Wingdings" w:hint="default"/>
      </w:rPr>
    </w:lvl>
  </w:abstractNum>
  <w:abstractNum w:abstractNumId="33" w15:restartNumberingAfterBreak="0">
    <w:nsid w:val="774A13EE"/>
    <w:multiLevelType w:val="hybridMultilevel"/>
    <w:tmpl w:val="0D68CB34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707F1E"/>
    <w:multiLevelType w:val="hybridMultilevel"/>
    <w:tmpl w:val="DFF09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DA7BED"/>
    <w:multiLevelType w:val="hybridMultilevel"/>
    <w:tmpl w:val="62143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F31822"/>
    <w:multiLevelType w:val="hybridMultilevel"/>
    <w:tmpl w:val="A5EE142A"/>
    <w:lvl w:ilvl="0" w:tplc="FA6EF20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216C9E"/>
    <w:multiLevelType w:val="hybridMultilevel"/>
    <w:tmpl w:val="52028A30"/>
    <w:lvl w:ilvl="0" w:tplc="F16A3A1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C86251"/>
    <w:multiLevelType w:val="hybridMultilevel"/>
    <w:tmpl w:val="BFBE549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8"/>
  </w:num>
  <w:num w:numId="3">
    <w:abstractNumId w:val="6"/>
  </w:num>
  <w:num w:numId="4">
    <w:abstractNumId w:val="19"/>
  </w:num>
  <w:num w:numId="5">
    <w:abstractNumId w:val="31"/>
  </w:num>
  <w:num w:numId="6">
    <w:abstractNumId w:val="16"/>
  </w:num>
  <w:num w:numId="7">
    <w:abstractNumId w:val="14"/>
  </w:num>
  <w:num w:numId="8">
    <w:abstractNumId w:val="36"/>
  </w:num>
  <w:num w:numId="9">
    <w:abstractNumId w:val="37"/>
  </w:num>
  <w:num w:numId="10">
    <w:abstractNumId w:val="5"/>
  </w:num>
  <w:num w:numId="11">
    <w:abstractNumId w:val="23"/>
  </w:num>
  <w:num w:numId="12">
    <w:abstractNumId w:val="22"/>
  </w:num>
  <w:num w:numId="13">
    <w:abstractNumId w:val="18"/>
  </w:num>
  <w:num w:numId="14">
    <w:abstractNumId w:val="15"/>
  </w:num>
  <w:num w:numId="15">
    <w:abstractNumId w:val="1"/>
  </w:num>
  <w:num w:numId="16">
    <w:abstractNumId w:val="27"/>
  </w:num>
  <w:num w:numId="17">
    <w:abstractNumId w:val="34"/>
  </w:num>
  <w:num w:numId="18">
    <w:abstractNumId w:val="11"/>
  </w:num>
  <w:num w:numId="19">
    <w:abstractNumId w:val="31"/>
  </w:num>
  <w:num w:numId="20">
    <w:abstractNumId w:val="35"/>
  </w:num>
  <w:num w:numId="21">
    <w:abstractNumId w:val="0"/>
  </w:num>
  <w:num w:numId="22">
    <w:abstractNumId w:val="32"/>
  </w:num>
  <w:num w:numId="23">
    <w:abstractNumId w:val="2"/>
  </w:num>
  <w:num w:numId="24">
    <w:abstractNumId w:val="17"/>
  </w:num>
  <w:num w:numId="25">
    <w:abstractNumId w:val="26"/>
  </w:num>
  <w:num w:numId="26">
    <w:abstractNumId w:val="4"/>
  </w:num>
  <w:num w:numId="27">
    <w:abstractNumId w:val="13"/>
  </w:num>
  <w:num w:numId="28">
    <w:abstractNumId w:val="8"/>
  </w:num>
  <w:num w:numId="29">
    <w:abstractNumId w:val="20"/>
  </w:num>
  <w:num w:numId="30">
    <w:abstractNumId w:val="30"/>
  </w:num>
  <w:num w:numId="31">
    <w:abstractNumId w:val="3"/>
  </w:num>
  <w:num w:numId="32">
    <w:abstractNumId w:val="33"/>
  </w:num>
  <w:num w:numId="33">
    <w:abstractNumId w:val="38"/>
  </w:num>
  <w:num w:numId="34">
    <w:abstractNumId w:val="7"/>
  </w:num>
  <w:num w:numId="35">
    <w:abstractNumId w:val="25"/>
  </w:num>
  <w:num w:numId="36">
    <w:abstractNumId w:val="9"/>
  </w:num>
  <w:num w:numId="37">
    <w:abstractNumId w:val="29"/>
  </w:num>
  <w:num w:numId="38">
    <w:abstractNumId w:val="21"/>
  </w:num>
  <w:num w:numId="39">
    <w:abstractNumId w:val="10"/>
  </w:num>
  <w:num w:numId="4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NDcwMTUyMLcwMjQ0MLNQ0lEKTi0uzszPAykwMa0FAOTYcYktAAAA"/>
  </w:docVars>
  <w:rsids>
    <w:rsidRoot w:val="000C3140"/>
    <w:rsid w:val="00001CBF"/>
    <w:rsid w:val="0000339C"/>
    <w:rsid w:val="00005E0A"/>
    <w:rsid w:val="000073F7"/>
    <w:rsid w:val="0001097A"/>
    <w:rsid w:val="0001110E"/>
    <w:rsid w:val="000126F2"/>
    <w:rsid w:val="00012B7B"/>
    <w:rsid w:val="00013D17"/>
    <w:rsid w:val="00015BB8"/>
    <w:rsid w:val="0001728E"/>
    <w:rsid w:val="00017903"/>
    <w:rsid w:val="00020F25"/>
    <w:rsid w:val="00021E59"/>
    <w:rsid w:val="000227E4"/>
    <w:rsid w:val="00023903"/>
    <w:rsid w:val="00024AA1"/>
    <w:rsid w:val="000313D2"/>
    <w:rsid w:val="00041241"/>
    <w:rsid w:val="000501CB"/>
    <w:rsid w:val="00050229"/>
    <w:rsid w:val="000510D5"/>
    <w:rsid w:val="00051645"/>
    <w:rsid w:val="0005175C"/>
    <w:rsid w:val="00054F45"/>
    <w:rsid w:val="0005577F"/>
    <w:rsid w:val="00057584"/>
    <w:rsid w:val="00060F70"/>
    <w:rsid w:val="00061577"/>
    <w:rsid w:val="0006751C"/>
    <w:rsid w:val="0007217E"/>
    <w:rsid w:val="00072791"/>
    <w:rsid w:val="00082BDF"/>
    <w:rsid w:val="00083231"/>
    <w:rsid w:val="000841BE"/>
    <w:rsid w:val="00084E6E"/>
    <w:rsid w:val="00085B1C"/>
    <w:rsid w:val="0009459A"/>
    <w:rsid w:val="00095651"/>
    <w:rsid w:val="0009572F"/>
    <w:rsid w:val="0009591A"/>
    <w:rsid w:val="00097701"/>
    <w:rsid w:val="000A1571"/>
    <w:rsid w:val="000A17E5"/>
    <w:rsid w:val="000A1F2E"/>
    <w:rsid w:val="000B2689"/>
    <w:rsid w:val="000B3E56"/>
    <w:rsid w:val="000B5B1B"/>
    <w:rsid w:val="000B6708"/>
    <w:rsid w:val="000C0530"/>
    <w:rsid w:val="000C07FA"/>
    <w:rsid w:val="000C19AD"/>
    <w:rsid w:val="000C3140"/>
    <w:rsid w:val="000C475F"/>
    <w:rsid w:val="000C6062"/>
    <w:rsid w:val="000C66DE"/>
    <w:rsid w:val="000D1B86"/>
    <w:rsid w:val="000D4365"/>
    <w:rsid w:val="000D4B23"/>
    <w:rsid w:val="000E5207"/>
    <w:rsid w:val="000E56C3"/>
    <w:rsid w:val="000E5CC9"/>
    <w:rsid w:val="000E6A6D"/>
    <w:rsid w:val="000F33B3"/>
    <w:rsid w:val="000F472B"/>
    <w:rsid w:val="001002AB"/>
    <w:rsid w:val="00103593"/>
    <w:rsid w:val="001037E8"/>
    <w:rsid w:val="00103D54"/>
    <w:rsid w:val="00104E88"/>
    <w:rsid w:val="0010514E"/>
    <w:rsid w:val="001105EE"/>
    <w:rsid w:val="00111058"/>
    <w:rsid w:val="00111FB7"/>
    <w:rsid w:val="00112B13"/>
    <w:rsid w:val="001156F7"/>
    <w:rsid w:val="00122826"/>
    <w:rsid w:val="00122E19"/>
    <w:rsid w:val="0012485B"/>
    <w:rsid w:val="00130085"/>
    <w:rsid w:val="001303AB"/>
    <w:rsid w:val="00132CCF"/>
    <w:rsid w:val="00134109"/>
    <w:rsid w:val="0013616E"/>
    <w:rsid w:val="001366F3"/>
    <w:rsid w:val="00140B93"/>
    <w:rsid w:val="00140FD0"/>
    <w:rsid w:val="0014395D"/>
    <w:rsid w:val="0014686C"/>
    <w:rsid w:val="00146922"/>
    <w:rsid w:val="001532BB"/>
    <w:rsid w:val="0015432E"/>
    <w:rsid w:val="00156DF0"/>
    <w:rsid w:val="00157516"/>
    <w:rsid w:val="00161E94"/>
    <w:rsid w:val="00166630"/>
    <w:rsid w:val="00166F9F"/>
    <w:rsid w:val="00170472"/>
    <w:rsid w:val="00172C19"/>
    <w:rsid w:val="00174A6C"/>
    <w:rsid w:val="00185B1D"/>
    <w:rsid w:val="00186B03"/>
    <w:rsid w:val="00187F0C"/>
    <w:rsid w:val="00190274"/>
    <w:rsid w:val="00190EFF"/>
    <w:rsid w:val="0019190D"/>
    <w:rsid w:val="001932A4"/>
    <w:rsid w:val="00195F07"/>
    <w:rsid w:val="001B068E"/>
    <w:rsid w:val="001B07F3"/>
    <w:rsid w:val="001B3B29"/>
    <w:rsid w:val="001B3F96"/>
    <w:rsid w:val="001B56FC"/>
    <w:rsid w:val="001B5CD0"/>
    <w:rsid w:val="001B64E6"/>
    <w:rsid w:val="001B7FE0"/>
    <w:rsid w:val="001C00A1"/>
    <w:rsid w:val="001C1EF7"/>
    <w:rsid w:val="001C474F"/>
    <w:rsid w:val="001D0F60"/>
    <w:rsid w:val="001D132F"/>
    <w:rsid w:val="001D2A28"/>
    <w:rsid w:val="001D4A8E"/>
    <w:rsid w:val="001D6F96"/>
    <w:rsid w:val="001D767F"/>
    <w:rsid w:val="001E2136"/>
    <w:rsid w:val="001E343B"/>
    <w:rsid w:val="001E3D5B"/>
    <w:rsid w:val="001E4C7B"/>
    <w:rsid w:val="001E5166"/>
    <w:rsid w:val="001E5735"/>
    <w:rsid w:val="001E6B22"/>
    <w:rsid w:val="001E7B69"/>
    <w:rsid w:val="001F12DF"/>
    <w:rsid w:val="001F34D1"/>
    <w:rsid w:val="001F4D9A"/>
    <w:rsid w:val="001F6B5B"/>
    <w:rsid w:val="001F6E33"/>
    <w:rsid w:val="00200875"/>
    <w:rsid w:val="002013F0"/>
    <w:rsid w:val="00201D5D"/>
    <w:rsid w:val="00206158"/>
    <w:rsid w:val="00206F67"/>
    <w:rsid w:val="002074C9"/>
    <w:rsid w:val="00207C63"/>
    <w:rsid w:val="002104A2"/>
    <w:rsid w:val="0021096F"/>
    <w:rsid w:val="002109DC"/>
    <w:rsid w:val="00213DCD"/>
    <w:rsid w:val="00215AA3"/>
    <w:rsid w:val="00215F9D"/>
    <w:rsid w:val="002208A8"/>
    <w:rsid w:val="00226321"/>
    <w:rsid w:val="002266C2"/>
    <w:rsid w:val="0023144A"/>
    <w:rsid w:val="00231773"/>
    <w:rsid w:val="00232271"/>
    <w:rsid w:val="002347F7"/>
    <w:rsid w:val="00234D60"/>
    <w:rsid w:val="00234F3F"/>
    <w:rsid w:val="00235935"/>
    <w:rsid w:val="002369F6"/>
    <w:rsid w:val="0023716B"/>
    <w:rsid w:val="002379A4"/>
    <w:rsid w:val="00242786"/>
    <w:rsid w:val="00243080"/>
    <w:rsid w:val="00243D2D"/>
    <w:rsid w:val="00244E87"/>
    <w:rsid w:val="00246826"/>
    <w:rsid w:val="002478A6"/>
    <w:rsid w:val="00252A3F"/>
    <w:rsid w:val="00252E3C"/>
    <w:rsid w:val="00253AF5"/>
    <w:rsid w:val="00253EDA"/>
    <w:rsid w:val="00255068"/>
    <w:rsid w:val="002605E5"/>
    <w:rsid w:val="002609DE"/>
    <w:rsid w:val="002616A2"/>
    <w:rsid w:val="00266098"/>
    <w:rsid w:val="002661C0"/>
    <w:rsid w:val="00266CF2"/>
    <w:rsid w:val="00266E81"/>
    <w:rsid w:val="002716E5"/>
    <w:rsid w:val="00271835"/>
    <w:rsid w:val="0027268F"/>
    <w:rsid w:val="00273A01"/>
    <w:rsid w:val="00276FFD"/>
    <w:rsid w:val="00280987"/>
    <w:rsid w:val="00282ACC"/>
    <w:rsid w:val="00282B1F"/>
    <w:rsid w:val="00282E8C"/>
    <w:rsid w:val="00285B72"/>
    <w:rsid w:val="00294FB5"/>
    <w:rsid w:val="0029537D"/>
    <w:rsid w:val="00296834"/>
    <w:rsid w:val="002974EF"/>
    <w:rsid w:val="002A0D1D"/>
    <w:rsid w:val="002A237D"/>
    <w:rsid w:val="002A33AD"/>
    <w:rsid w:val="002A434B"/>
    <w:rsid w:val="002A4F26"/>
    <w:rsid w:val="002A5725"/>
    <w:rsid w:val="002A65B6"/>
    <w:rsid w:val="002A7AD9"/>
    <w:rsid w:val="002A7F9E"/>
    <w:rsid w:val="002B0DB9"/>
    <w:rsid w:val="002B2BEE"/>
    <w:rsid w:val="002B3B95"/>
    <w:rsid w:val="002B5032"/>
    <w:rsid w:val="002B5B65"/>
    <w:rsid w:val="002B7283"/>
    <w:rsid w:val="002B7426"/>
    <w:rsid w:val="002C0C38"/>
    <w:rsid w:val="002C5138"/>
    <w:rsid w:val="002C567D"/>
    <w:rsid w:val="002D15FD"/>
    <w:rsid w:val="002D1F3A"/>
    <w:rsid w:val="002D2E68"/>
    <w:rsid w:val="002D304B"/>
    <w:rsid w:val="002D339E"/>
    <w:rsid w:val="002D36F6"/>
    <w:rsid w:val="002D46C1"/>
    <w:rsid w:val="002D49CE"/>
    <w:rsid w:val="002D69F9"/>
    <w:rsid w:val="002D71F3"/>
    <w:rsid w:val="002D7818"/>
    <w:rsid w:val="002E08BB"/>
    <w:rsid w:val="002E1F0B"/>
    <w:rsid w:val="002E329F"/>
    <w:rsid w:val="002E364C"/>
    <w:rsid w:val="002E64A9"/>
    <w:rsid w:val="002E64DB"/>
    <w:rsid w:val="002E6D07"/>
    <w:rsid w:val="002E7191"/>
    <w:rsid w:val="002E7763"/>
    <w:rsid w:val="002E7E94"/>
    <w:rsid w:val="002F06D5"/>
    <w:rsid w:val="002F293A"/>
    <w:rsid w:val="002F34B4"/>
    <w:rsid w:val="002F4E4C"/>
    <w:rsid w:val="002F6F96"/>
    <w:rsid w:val="00300DA5"/>
    <w:rsid w:val="0030169E"/>
    <w:rsid w:val="00303570"/>
    <w:rsid w:val="0030581C"/>
    <w:rsid w:val="003102B5"/>
    <w:rsid w:val="003114F2"/>
    <w:rsid w:val="0031386F"/>
    <w:rsid w:val="0031499C"/>
    <w:rsid w:val="00323144"/>
    <w:rsid w:val="00323ABC"/>
    <w:rsid w:val="00324BDB"/>
    <w:rsid w:val="00324D2C"/>
    <w:rsid w:val="00327AE2"/>
    <w:rsid w:val="00327EE7"/>
    <w:rsid w:val="0033011B"/>
    <w:rsid w:val="00332E54"/>
    <w:rsid w:val="00336756"/>
    <w:rsid w:val="00337645"/>
    <w:rsid w:val="003445CB"/>
    <w:rsid w:val="00346206"/>
    <w:rsid w:val="00346DE2"/>
    <w:rsid w:val="00351C19"/>
    <w:rsid w:val="00351D17"/>
    <w:rsid w:val="00352718"/>
    <w:rsid w:val="00352DE7"/>
    <w:rsid w:val="00354586"/>
    <w:rsid w:val="00354A69"/>
    <w:rsid w:val="003637FF"/>
    <w:rsid w:val="0036595C"/>
    <w:rsid w:val="003729BF"/>
    <w:rsid w:val="00376467"/>
    <w:rsid w:val="00376B92"/>
    <w:rsid w:val="0037749B"/>
    <w:rsid w:val="00377540"/>
    <w:rsid w:val="0037799C"/>
    <w:rsid w:val="00380D28"/>
    <w:rsid w:val="00383C33"/>
    <w:rsid w:val="00384DCD"/>
    <w:rsid w:val="003850AF"/>
    <w:rsid w:val="00385C08"/>
    <w:rsid w:val="00393BD4"/>
    <w:rsid w:val="00394C70"/>
    <w:rsid w:val="003977C6"/>
    <w:rsid w:val="003978EB"/>
    <w:rsid w:val="003A54CA"/>
    <w:rsid w:val="003B24F2"/>
    <w:rsid w:val="003B33CF"/>
    <w:rsid w:val="003B64B8"/>
    <w:rsid w:val="003B7A50"/>
    <w:rsid w:val="003C1275"/>
    <w:rsid w:val="003C3257"/>
    <w:rsid w:val="003C4329"/>
    <w:rsid w:val="003C6AA6"/>
    <w:rsid w:val="003C745D"/>
    <w:rsid w:val="003D0020"/>
    <w:rsid w:val="003D1C91"/>
    <w:rsid w:val="003D4BEB"/>
    <w:rsid w:val="003D54AA"/>
    <w:rsid w:val="003D7743"/>
    <w:rsid w:val="003E04AA"/>
    <w:rsid w:val="003E454B"/>
    <w:rsid w:val="003E7F04"/>
    <w:rsid w:val="003F2AD1"/>
    <w:rsid w:val="003F3D2C"/>
    <w:rsid w:val="003F3E42"/>
    <w:rsid w:val="003F4DA8"/>
    <w:rsid w:val="0040028B"/>
    <w:rsid w:val="00400489"/>
    <w:rsid w:val="004005F0"/>
    <w:rsid w:val="004034EF"/>
    <w:rsid w:val="0040741A"/>
    <w:rsid w:val="00410BCF"/>
    <w:rsid w:val="00410C06"/>
    <w:rsid w:val="00412664"/>
    <w:rsid w:val="00412C33"/>
    <w:rsid w:val="0041469E"/>
    <w:rsid w:val="0041560E"/>
    <w:rsid w:val="0041723D"/>
    <w:rsid w:val="0041762C"/>
    <w:rsid w:val="004201C0"/>
    <w:rsid w:val="00421CA8"/>
    <w:rsid w:val="00421E18"/>
    <w:rsid w:val="00422105"/>
    <w:rsid w:val="0042450D"/>
    <w:rsid w:val="00426813"/>
    <w:rsid w:val="00426F5A"/>
    <w:rsid w:val="00427B95"/>
    <w:rsid w:val="004321C1"/>
    <w:rsid w:val="00433B07"/>
    <w:rsid w:val="0043427C"/>
    <w:rsid w:val="00435641"/>
    <w:rsid w:val="0043780A"/>
    <w:rsid w:val="004378CD"/>
    <w:rsid w:val="0044349A"/>
    <w:rsid w:val="00454CFE"/>
    <w:rsid w:val="00457D4B"/>
    <w:rsid w:val="00460274"/>
    <w:rsid w:val="004623F6"/>
    <w:rsid w:val="00462C0E"/>
    <w:rsid w:val="00462CB0"/>
    <w:rsid w:val="00463874"/>
    <w:rsid w:val="00465E07"/>
    <w:rsid w:val="00466393"/>
    <w:rsid w:val="00466E4C"/>
    <w:rsid w:val="00467ADC"/>
    <w:rsid w:val="00470804"/>
    <w:rsid w:val="00470D4E"/>
    <w:rsid w:val="00472F0D"/>
    <w:rsid w:val="0047695D"/>
    <w:rsid w:val="004805E4"/>
    <w:rsid w:val="00482BA9"/>
    <w:rsid w:val="00483778"/>
    <w:rsid w:val="00485A35"/>
    <w:rsid w:val="0048692A"/>
    <w:rsid w:val="004878CC"/>
    <w:rsid w:val="00492A13"/>
    <w:rsid w:val="00492ADB"/>
    <w:rsid w:val="004970F9"/>
    <w:rsid w:val="004A072D"/>
    <w:rsid w:val="004A130E"/>
    <w:rsid w:val="004A29F8"/>
    <w:rsid w:val="004A4C39"/>
    <w:rsid w:val="004B2EB3"/>
    <w:rsid w:val="004B336D"/>
    <w:rsid w:val="004B3A33"/>
    <w:rsid w:val="004B4AE1"/>
    <w:rsid w:val="004B6209"/>
    <w:rsid w:val="004C1BC3"/>
    <w:rsid w:val="004C40F3"/>
    <w:rsid w:val="004C63B9"/>
    <w:rsid w:val="004C7D6C"/>
    <w:rsid w:val="004D17C1"/>
    <w:rsid w:val="004D4375"/>
    <w:rsid w:val="004D7847"/>
    <w:rsid w:val="004E6E74"/>
    <w:rsid w:val="004E7889"/>
    <w:rsid w:val="004F1839"/>
    <w:rsid w:val="004F30C9"/>
    <w:rsid w:val="004F71F2"/>
    <w:rsid w:val="00501E14"/>
    <w:rsid w:val="00502182"/>
    <w:rsid w:val="0050260F"/>
    <w:rsid w:val="0050349E"/>
    <w:rsid w:val="00504486"/>
    <w:rsid w:val="005050CD"/>
    <w:rsid w:val="00505C2F"/>
    <w:rsid w:val="005123BC"/>
    <w:rsid w:val="00512710"/>
    <w:rsid w:val="00513015"/>
    <w:rsid w:val="00513B48"/>
    <w:rsid w:val="005162CA"/>
    <w:rsid w:val="00517AF1"/>
    <w:rsid w:val="00521DFA"/>
    <w:rsid w:val="005303B8"/>
    <w:rsid w:val="00531AE8"/>
    <w:rsid w:val="00535899"/>
    <w:rsid w:val="00536C77"/>
    <w:rsid w:val="005420B8"/>
    <w:rsid w:val="00542590"/>
    <w:rsid w:val="005435FA"/>
    <w:rsid w:val="00543B5E"/>
    <w:rsid w:val="00543B6C"/>
    <w:rsid w:val="00544FC9"/>
    <w:rsid w:val="0054557A"/>
    <w:rsid w:val="00547104"/>
    <w:rsid w:val="00547992"/>
    <w:rsid w:val="00551318"/>
    <w:rsid w:val="005518AA"/>
    <w:rsid w:val="00552AD8"/>
    <w:rsid w:val="00553302"/>
    <w:rsid w:val="00553343"/>
    <w:rsid w:val="005546EE"/>
    <w:rsid w:val="00555CED"/>
    <w:rsid w:val="0055670E"/>
    <w:rsid w:val="00557004"/>
    <w:rsid w:val="00560105"/>
    <w:rsid w:val="00564316"/>
    <w:rsid w:val="00564503"/>
    <w:rsid w:val="00564F66"/>
    <w:rsid w:val="0056583C"/>
    <w:rsid w:val="00567562"/>
    <w:rsid w:val="00567738"/>
    <w:rsid w:val="0057320E"/>
    <w:rsid w:val="00582ECE"/>
    <w:rsid w:val="005834CE"/>
    <w:rsid w:val="00584574"/>
    <w:rsid w:val="005850B9"/>
    <w:rsid w:val="00586C7A"/>
    <w:rsid w:val="00587C6E"/>
    <w:rsid w:val="00590A13"/>
    <w:rsid w:val="00595128"/>
    <w:rsid w:val="00596474"/>
    <w:rsid w:val="00597083"/>
    <w:rsid w:val="005A03A4"/>
    <w:rsid w:val="005A61C3"/>
    <w:rsid w:val="005B1786"/>
    <w:rsid w:val="005B1BA2"/>
    <w:rsid w:val="005B30DD"/>
    <w:rsid w:val="005B6EB4"/>
    <w:rsid w:val="005C0D8C"/>
    <w:rsid w:val="005C104A"/>
    <w:rsid w:val="005C1775"/>
    <w:rsid w:val="005C2F47"/>
    <w:rsid w:val="005C395C"/>
    <w:rsid w:val="005C4453"/>
    <w:rsid w:val="005C735C"/>
    <w:rsid w:val="005C7E5F"/>
    <w:rsid w:val="005D06B1"/>
    <w:rsid w:val="005D2322"/>
    <w:rsid w:val="005D3065"/>
    <w:rsid w:val="005D5E0A"/>
    <w:rsid w:val="005E0ED0"/>
    <w:rsid w:val="005E3FDE"/>
    <w:rsid w:val="005E4255"/>
    <w:rsid w:val="005F19B6"/>
    <w:rsid w:val="005F520F"/>
    <w:rsid w:val="005F63E2"/>
    <w:rsid w:val="005F79DE"/>
    <w:rsid w:val="00600BFC"/>
    <w:rsid w:val="00605616"/>
    <w:rsid w:val="00610B40"/>
    <w:rsid w:val="00612311"/>
    <w:rsid w:val="00617D69"/>
    <w:rsid w:val="00620AE0"/>
    <w:rsid w:val="00625831"/>
    <w:rsid w:val="006307B7"/>
    <w:rsid w:val="00630C44"/>
    <w:rsid w:val="006310A9"/>
    <w:rsid w:val="006320E0"/>
    <w:rsid w:val="006333F5"/>
    <w:rsid w:val="00635AF0"/>
    <w:rsid w:val="006360AB"/>
    <w:rsid w:val="00641E53"/>
    <w:rsid w:val="00643E19"/>
    <w:rsid w:val="0064464F"/>
    <w:rsid w:val="0064522C"/>
    <w:rsid w:val="00647AD8"/>
    <w:rsid w:val="0065147C"/>
    <w:rsid w:val="00651916"/>
    <w:rsid w:val="00651CF0"/>
    <w:rsid w:val="00654F14"/>
    <w:rsid w:val="006555BB"/>
    <w:rsid w:val="00660651"/>
    <w:rsid w:val="00661215"/>
    <w:rsid w:val="0066294C"/>
    <w:rsid w:val="0066312F"/>
    <w:rsid w:val="006724F5"/>
    <w:rsid w:val="006749A0"/>
    <w:rsid w:val="00674ADC"/>
    <w:rsid w:val="0067536F"/>
    <w:rsid w:val="00675D89"/>
    <w:rsid w:val="00675DFF"/>
    <w:rsid w:val="00676453"/>
    <w:rsid w:val="00680617"/>
    <w:rsid w:val="0068189D"/>
    <w:rsid w:val="00686B4A"/>
    <w:rsid w:val="00687431"/>
    <w:rsid w:val="00687DD8"/>
    <w:rsid w:val="00687E2A"/>
    <w:rsid w:val="0069191C"/>
    <w:rsid w:val="00694266"/>
    <w:rsid w:val="00697225"/>
    <w:rsid w:val="00697669"/>
    <w:rsid w:val="006A16C9"/>
    <w:rsid w:val="006A1DBC"/>
    <w:rsid w:val="006A5965"/>
    <w:rsid w:val="006B0200"/>
    <w:rsid w:val="006B2895"/>
    <w:rsid w:val="006B2A42"/>
    <w:rsid w:val="006B3B42"/>
    <w:rsid w:val="006B66BC"/>
    <w:rsid w:val="006C0CB6"/>
    <w:rsid w:val="006C22A2"/>
    <w:rsid w:val="006C2B2A"/>
    <w:rsid w:val="006C3093"/>
    <w:rsid w:val="006C3F28"/>
    <w:rsid w:val="006C5D1E"/>
    <w:rsid w:val="006C70B1"/>
    <w:rsid w:val="006D0AFF"/>
    <w:rsid w:val="006D2BD6"/>
    <w:rsid w:val="006D614D"/>
    <w:rsid w:val="006D714D"/>
    <w:rsid w:val="006D7BD6"/>
    <w:rsid w:val="006E1474"/>
    <w:rsid w:val="006E1B4A"/>
    <w:rsid w:val="006E239C"/>
    <w:rsid w:val="006E37D2"/>
    <w:rsid w:val="006E59C5"/>
    <w:rsid w:val="006E5C16"/>
    <w:rsid w:val="006E5E9C"/>
    <w:rsid w:val="006E68B7"/>
    <w:rsid w:val="006F146F"/>
    <w:rsid w:val="006F2627"/>
    <w:rsid w:val="006F447A"/>
    <w:rsid w:val="006F4F4D"/>
    <w:rsid w:val="006F52B4"/>
    <w:rsid w:val="006F708F"/>
    <w:rsid w:val="00702373"/>
    <w:rsid w:val="00702871"/>
    <w:rsid w:val="00706925"/>
    <w:rsid w:val="007113AD"/>
    <w:rsid w:val="00711CDA"/>
    <w:rsid w:val="00712B92"/>
    <w:rsid w:val="00713D8C"/>
    <w:rsid w:val="0071537B"/>
    <w:rsid w:val="00715541"/>
    <w:rsid w:val="00716E01"/>
    <w:rsid w:val="00717909"/>
    <w:rsid w:val="00721623"/>
    <w:rsid w:val="00723DD1"/>
    <w:rsid w:val="00735B09"/>
    <w:rsid w:val="0073778A"/>
    <w:rsid w:val="0074021F"/>
    <w:rsid w:val="0074542A"/>
    <w:rsid w:val="007504C5"/>
    <w:rsid w:val="007509BE"/>
    <w:rsid w:val="007531FA"/>
    <w:rsid w:val="007533D3"/>
    <w:rsid w:val="00753F53"/>
    <w:rsid w:val="0075528E"/>
    <w:rsid w:val="0076161E"/>
    <w:rsid w:val="007622B3"/>
    <w:rsid w:val="00764017"/>
    <w:rsid w:val="00764293"/>
    <w:rsid w:val="00764A26"/>
    <w:rsid w:val="007661BD"/>
    <w:rsid w:val="007676F2"/>
    <w:rsid w:val="00767E6D"/>
    <w:rsid w:val="00772BE0"/>
    <w:rsid w:val="00772E1F"/>
    <w:rsid w:val="00773C6B"/>
    <w:rsid w:val="007774D8"/>
    <w:rsid w:val="0077759A"/>
    <w:rsid w:val="007874B2"/>
    <w:rsid w:val="00790E5A"/>
    <w:rsid w:val="00790F8F"/>
    <w:rsid w:val="00792021"/>
    <w:rsid w:val="007941AD"/>
    <w:rsid w:val="00795BB9"/>
    <w:rsid w:val="0079609C"/>
    <w:rsid w:val="00797C25"/>
    <w:rsid w:val="007A058A"/>
    <w:rsid w:val="007A09B5"/>
    <w:rsid w:val="007A1AD9"/>
    <w:rsid w:val="007A31F7"/>
    <w:rsid w:val="007A5701"/>
    <w:rsid w:val="007A7CA9"/>
    <w:rsid w:val="007B13BB"/>
    <w:rsid w:val="007B1D85"/>
    <w:rsid w:val="007B3523"/>
    <w:rsid w:val="007B4785"/>
    <w:rsid w:val="007B4F6F"/>
    <w:rsid w:val="007C537C"/>
    <w:rsid w:val="007C56DA"/>
    <w:rsid w:val="007C5FCC"/>
    <w:rsid w:val="007C7439"/>
    <w:rsid w:val="007C754E"/>
    <w:rsid w:val="007C79D6"/>
    <w:rsid w:val="007C7B88"/>
    <w:rsid w:val="007D08EE"/>
    <w:rsid w:val="007D0F37"/>
    <w:rsid w:val="007D14D1"/>
    <w:rsid w:val="007D19FD"/>
    <w:rsid w:val="007D2FDC"/>
    <w:rsid w:val="007D44C2"/>
    <w:rsid w:val="007E04FA"/>
    <w:rsid w:val="007E0A5D"/>
    <w:rsid w:val="007E0E12"/>
    <w:rsid w:val="007E1697"/>
    <w:rsid w:val="007E175C"/>
    <w:rsid w:val="007E3289"/>
    <w:rsid w:val="007E32F9"/>
    <w:rsid w:val="007E38FC"/>
    <w:rsid w:val="007E6AB9"/>
    <w:rsid w:val="007E7B08"/>
    <w:rsid w:val="007F064E"/>
    <w:rsid w:val="007F5802"/>
    <w:rsid w:val="007F6521"/>
    <w:rsid w:val="00800921"/>
    <w:rsid w:val="008009E6"/>
    <w:rsid w:val="00801D9E"/>
    <w:rsid w:val="00801F59"/>
    <w:rsid w:val="008031B4"/>
    <w:rsid w:val="00807442"/>
    <w:rsid w:val="00810752"/>
    <w:rsid w:val="00811A07"/>
    <w:rsid w:val="00812C83"/>
    <w:rsid w:val="008132B0"/>
    <w:rsid w:val="00814A49"/>
    <w:rsid w:val="00815844"/>
    <w:rsid w:val="0082122F"/>
    <w:rsid w:val="00824105"/>
    <w:rsid w:val="00832AD7"/>
    <w:rsid w:val="00832E4E"/>
    <w:rsid w:val="008331AD"/>
    <w:rsid w:val="008371E3"/>
    <w:rsid w:val="008412E3"/>
    <w:rsid w:val="00841B95"/>
    <w:rsid w:val="0084236E"/>
    <w:rsid w:val="00842637"/>
    <w:rsid w:val="00843D2A"/>
    <w:rsid w:val="00845005"/>
    <w:rsid w:val="0084641E"/>
    <w:rsid w:val="00847BA8"/>
    <w:rsid w:val="00851F7C"/>
    <w:rsid w:val="00851FF9"/>
    <w:rsid w:val="008532CD"/>
    <w:rsid w:val="00854DDC"/>
    <w:rsid w:val="0085585A"/>
    <w:rsid w:val="00855EE4"/>
    <w:rsid w:val="00861D93"/>
    <w:rsid w:val="00863735"/>
    <w:rsid w:val="00863807"/>
    <w:rsid w:val="00863EDB"/>
    <w:rsid w:val="008658EF"/>
    <w:rsid w:val="00867A44"/>
    <w:rsid w:val="00867EE9"/>
    <w:rsid w:val="00871C7A"/>
    <w:rsid w:val="0087627A"/>
    <w:rsid w:val="00876635"/>
    <w:rsid w:val="00877FE0"/>
    <w:rsid w:val="0088036F"/>
    <w:rsid w:val="008807E7"/>
    <w:rsid w:val="00880CF6"/>
    <w:rsid w:val="00880D86"/>
    <w:rsid w:val="00882B20"/>
    <w:rsid w:val="00882B9A"/>
    <w:rsid w:val="00885205"/>
    <w:rsid w:val="0088558A"/>
    <w:rsid w:val="00886DE9"/>
    <w:rsid w:val="00893BD3"/>
    <w:rsid w:val="008963C0"/>
    <w:rsid w:val="008A18CE"/>
    <w:rsid w:val="008A1EAB"/>
    <w:rsid w:val="008A5A56"/>
    <w:rsid w:val="008B01A5"/>
    <w:rsid w:val="008B1500"/>
    <w:rsid w:val="008B2E81"/>
    <w:rsid w:val="008B35E3"/>
    <w:rsid w:val="008B360F"/>
    <w:rsid w:val="008B43FA"/>
    <w:rsid w:val="008B4FDC"/>
    <w:rsid w:val="008B5DD5"/>
    <w:rsid w:val="008B7390"/>
    <w:rsid w:val="008C0A01"/>
    <w:rsid w:val="008C0D3F"/>
    <w:rsid w:val="008C346F"/>
    <w:rsid w:val="008C66D4"/>
    <w:rsid w:val="008C75B1"/>
    <w:rsid w:val="008C7744"/>
    <w:rsid w:val="008D0445"/>
    <w:rsid w:val="008D0B21"/>
    <w:rsid w:val="008D2463"/>
    <w:rsid w:val="008D25EF"/>
    <w:rsid w:val="008D2A2E"/>
    <w:rsid w:val="008D459F"/>
    <w:rsid w:val="008D5349"/>
    <w:rsid w:val="008D60C9"/>
    <w:rsid w:val="008E164F"/>
    <w:rsid w:val="008E4057"/>
    <w:rsid w:val="008F072D"/>
    <w:rsid w:val="008F3FE3"/>
    <w:rsid w:val="008F519B"/>
    <w:rsid w:val="008F6B20"/>
    <w:rsid w:val="008F6DB8"/>
    <w:rsid w:val="009015A7"/>
    <w:rsid w:val="00903183"/>
    <w:rsid w:val="009057AE"/>
    <w:rsid w:val="00905F5E"/>
    <w:rsid w:val="009147C5"/>
    <w:rsid w:val="00914F10"/>
    <w:rsid w:val="0092249A"/>
    <w:rsid w:val="00923457"/>
    <w:rsid w:val="00923533"/>
    <w:rsid w:val="00924009"/>
    <w:rsid w:val="009348C2"/>
    <w:rsid w:val="00934CED"/>
    <w:rsid w:val="00936F0B"/>
    <w:rsid w:val="009377D5"/>
    <w:rsid w:val="00940115"/>
    <w:rsid w:val="00940139"/>
    <w:rsid w:val="00941D6A"/>
    <w:rsid w:val="00943A9E"/>
    <w:rsid w:val="00943CD3"/>
    <w:rsid w:val="00947E0B"/>
    <w:rsid w:val="009507DB"/>
    <w:rsid w:val="00950A25"/>
    <w:rsid w:val="009510FF"/>
    <w:rsid w:val="0095148A"/>
    <w:rsid w:val="00952063"/>
    <w:rsid w:val="0095252F"/>
    <w:rsid w:val="00954FD0"/>
    <w:rsid w:val="009563E2"/>
    <w:rsid w:val="00961315"/>
    <w:rsid w:val="00963E2D"/>
    <w:rsid w:val="00964F80"/>
    <w:rsid w:val="00965F83"/>
    <w:rsid w:val="00966502"/>
    <w:rsid w:val="00966907"/>
    <w:rsid w:val="009730D7"/>
    <w:rsid w:val="009737BB"/>
    <w:rsid w:val="00974F98"/>
    <w:rsid w:val="00984002"/>
    <w:rsid w:val="00984109"/>
    <w:rsid w:val="00986825"/>
    <w:rsid w:val="00991749"/>
    <w:rsid w:val="00992A51"/>
    <w:rsid w:val="00996053"/>
    <w:rsid w:val="009A32E3"/>
    <w:rsid w:val="009A44E5"/>
    <w:rsid w:val="009A6C07"/>
    <w:rsid w:val="009B06EE"/>
    <w:rsid w:val="009B13F7"/>
    <w:rsid w:val="009B461F"/>
    <w:rsid w:val="009B483A"/>
    <w:rsid w:val="009B5F05"/>
    <w:rsid w:val="009B6294"/>
    <w:rsid w:val="009C1A8E"/>
    <w:rsid w:val="009C2F78"/>
    <w:rsid w:val="009C3747"/>
    <w:rsid w:val="009C67A7"/>
    <w:rsid w:val="009D0C40"/>
    <w:rsid w:val="009D4503"/>
    <w:rsid w:val="009D72F6"/>
    <w:rsid w:val="009D73A6"/>
    <w:rsid w:val="009E11FA"/>
    <w:rsid w:val="009E47C8"/>
    <w:rsid w:val="009E7D55"/>
    <w:rsid w:val="009F14C9"/>
    <w:rsid w:val="009F20EB"/>
    <w:rsid w:val="009F28BC"/>
    <w:rsid w:val="009F3246"/>
    <w:rsid w:val="009F491F"/>
    <w:rsid w:val="00A02AF1"/>
    <w:rsid w:val="00A05489"/>
    <w:rsid w:val="00A103FB"/>
    <w:rsid w:val="00A14684"/>
    <w:rsid w:val="00A153A4"/>
    <w:rsid w:val="00A208E8"/>
    <w:rsid w:val="00A2156D"/>
    <w:rsid w:val="00A22839"/>
    <w:rsid w:val="00A24B8D"/>
    <w:rsid w:val="00A255CA"/>
    <w:rsid w:val="00A25F41"/>
    <w:rsid w:val="00A267EE"/>
    <w:rsid w:val="00A26C5A"/>
    <w:rsid w:val="00A2704E"/>
    <w:rsid w:val="00A27317"/>
    <w:rsid w:val="00A30E29"/>
    <w:rsid w:val="00A31836"/>
    <w:rsid w:val="00A33490"/>
    <w:rsid w:val="00A3379B"/>
    <w:rsid w:val="00A34953"/>
    <w:rsid w:val="00A37664"/>
    <w:rsid w:val="00A40BEA"/>
    <w:rsid w:val="00A452EB"/>
    <w:rsid w:val="00A465F8"/>
    <w:rsid w:val="00A5283B"/>
    <w:rsid w:val="00A56815"/>
    <w:rsid w:val="00A63FA0"/>
    <w:rsid w:val="00A641C0"/>
    <w:rsid w:val="00A66315"/>
    <w:rsid w:val="00A667F3"/>
    <w:rsid w:val="00A67748"/>
    <w:rsid w:val="00A733E3"/>
    <w:rsid w:val="00A758BB"/>
    <w:rsid w:val="00A75C57"/>
    <w:rsid w:val="00A77F50"/>
    <w:rsid w:val="00A83AE8"/>
    <w:rsid w:val="00A91598"/>
    <w:rsid w:val="00A923FB"/>
    <w:rsid w:val="00A941D2"/>
    <w:rsid w:val="00A94DAD"/>
    <w:rsid w:val="00A958F6"/>
    <w:rsid w:val="00A963BF"/>
    <w:rsid w:val="00A96628"/>
    <w:rsid w:val="00A97EA5"/>
    <w:rsid w:val="00AA1362"/>
    <w:rsid w:val="00AA16CC"/>
    <w:rsid w:val="00AA187F"/>
    <w:rsid w:val="00AA1CF3"/>
    <w:rsid w:val="00AA2D60"/>
    <w:rsid w:val="00AA479C"/>
    <w:rsid w:val="00AA4F9C"/>
    <w:rsid w:val="00AA71D6"/>
    <w:rsid w:val="00AA72C1"/>
    <w:rsid w:val="00AB09EE"/>
    <w:rsid w:val="00AB2E36"/>
    <w:rsid w:val="00AB2EA9"/>
    <w:rsid w:val="00AB6C52"/>
    <w:rsid w:val="00AB7163"/>
    <w:rsid w:val="00AC1379"/>
    <w:rsid w:val="00AC1EFE"/>
    <w:rsid w:val="00AC3E7D"/>
    <w:rsid w:val="00AC4F73"/>
    <w:rsid w:val="00AC6EFE"/>
    <w:rsid w:val="00AD000F"/>
    <w:rsid w:val="00AD1672"/>
    <w:rsid w:val="00AD3C55"/>
    <w:rsid w:val="00AD4287"/>
    <w:rsid w:val="00AD4508"/>
    <w:rsid w:val="00AD48DD"/>
    <w:rsid w:val="00AD68D8"/>
    <w:rsid w:val="00AD7EA3"/>
    <w:rsid w:val="00AE0D37"/>
    <w:rsid w:val="00AE1A8D"/>
    <w:rsid w:val="00AE27A5"/>
    <w:rsid w:val="00AE3564"/>
    <w:rsid w:val="00AE6568"/>
    <w:rsid w:val="00AE7D3A"/>
    <w:rsid w:val="00AF181C"/>
    <w:rsid w:val="00AF5161"/>
    <w:rsid w:val="00AF54EF"/>
    <w:rsid w:val="00AF5702"/>
    <w:rsid w:val="00AF78BA"/>
    <w:rsid w:val="00AF78FE"/>
    <w:rsid w:val="00B0339E"/>
    <w:rsid w:val="00B07E06"/>
    <w:rsid w:val="00B13221"/>
    <w:rsid w:val="00B22ED0"/>
    <w:rsid w:val="00B231EC"/>
    <w:rsid w:val="00B25753"/>
    <w:rsid w:val="00B26CA8"/>
    <w:rsid w:val="00B30163"/>
    <w:rsid w:val="00B301BB"/>
    <w:rsid w:val="00B32776"/>
    <w:rsid w:val="00B346A8"/>
    <w:rsid w:val="00B34A60"/>
    <w:rsid w:val="00B3596E"/>
    <w:rsid w:val="00B363A5"/>
    <w:rsid w:val="00B37311"/>
    <w:rsid w:val="00B42E61"/>
    <w:rsid w:val="00B53DD6"/>
    <w:rsid w:val="00B5641A"/>
    <w:rsid w:val="00B60F1D"/>
    <w:rsid w:val="00B61F9E"/>
    <w:rsid w:val="00B66D34"/>
    <w:rsid w:val="00B67CD1"/>
    <w:rsid w:val="00B748B2"/>
    <w:rsid w:val="00B75C01"/>
    <w:rsid w:val="00B77810"/>
    <w:rsid w:val="00B77B74"/>
    <w:rsid w:val="00B80FEC"/>
    <w:rsid w:val="00B84A05"/>
    <w:rsid w:val="00B84E31"/>
    <w:rsid w:val="00B86C8C"/>
    <w:rsid w:val="00B8798A"/>
    <w:rsid w:val="00B90544"/>
    <w:rsid w:val="00B91B6E"/>
    <w:rsid w:val="00B91FF8"/>
    <w:rsid w:val="00B9227A"/>
    <w:rsid w:val="00B930FB"/>
    <w:rsid w:val="00B9361F"/>
    <w:rsid w:val="00B9489F"/>
    <w:rsid w:val="00B95683"/>
    <w:rsid w:val="00B96151"/>
    <w:rsid w:val="00B964F7"/>
    <w:rsid w:val="00B97325"/>
    <w:rsid w:val="00BA446C"/>
    <w:rsid w:val="00BA4CF9"/>
    <w:rsid w:val="00BA4DCF"/>
    <w:rsid w:val="00BB187A"/>
    <w:rsid w:val="00BB1B2D"/>
    <w:rsid w:val="00BB3E21"/>
    <w:rsid w:val="00BB5E60"/>
    <w:rsid w:val="00BB6DBC"/>
    <w:rsid w:val="00BC2D51"/>
    <w:rsid w:val="00BC31B4"/>
    <w:rsid w:val="00BC55AD"/>
    <w:rsid w:val="00BC6093"/>
    <w:rsid w:val="00BC6F72"/>
    <w:rsid w:val="00BC7D4D"/>
    <w:rsid w:val="00BD0B0F"/>
    <w:rsid w:val="00BD3991"/>
    <w:rsid w:val="00BD5F4F"/>
    <w:rsid w:val="00BE155A"/>
    <w:rsid w:val="00BE1743"/>
    <w:rsid w:val="00BE284C"/>
    <w:rsid w:val="00BF02F7"/>
    <w:rsid w:val="00BF1A58"/>
    <w:rsid w:val="00BF540A"/>
    <w:rsid w:val="00BF6000"/>
    <w:rsid w:val="00BF7BD2"/>
    <w:rsid w:val="00C013E8"/>
    <w:rsid w:val="00C014BC"/>
    <w:rsid w:val="00C100F4"/>
    <w:rsid w:val="00C127B9"/>
    <w:rsid w:val="00C12985"/>
    <w:rsid w:val="00C14635"/>
    <w:rsid w:val="00C14817"/>
    <w:rsid w:val="00C14855"/>
    <w:rsid w:val="00C17B9F"/>
    <w:rsid w:val="00C213DA"/>
    <w:rsid w:val="00C27D64"/>
    <w:rsid w:val="00C301D7"/>
    <w:rsid w:val="00C30AB3"/>
    <w:rsid w:val="00C310C0"/>
    <w:rsid w:val="00C3184E"/>
    <w:rsid w:val="00C35068"/>
    <w:rsid w:val="00C3616F"/>
    <w:rsid w:val="00C36C37"/>
    <w:rsid w:val="00C37663"/>
    <w:rsid w:val="00C410D2"/>
    <w:rsid w:val="00C4153D"/>
    <w:rsid w:val="00C41CAB"/>
    <w:rsid w:val="00C44399"/>
    <w:rsid w:val="00C44BEC"/>
    <w:rsid w:val="00C45B0A"/>
    <w:rsid w:val="00C465F6"/>
    <w:rsid w:val="00C46807"/>
    <w:rsid w:val="00C46B09"/>
    <w:rsid w:val="00C46B68"/>
    <w:rsid w:val="00C47770"/>
    <w:rsid w:val="00C509DD"/>
    <w:rsid w:val="00C50A7A"/>
    <w:rsid w:val="00C601B5"/>
    <w:rsid w:val="00C609AF"/>
    <w:rsid w:val="00C60A7C"/>
    <w:rsid w:val="00C6136F"/>
    <w:rsid w:val="00C62318"/>
    <w:rsid w:val="00C62EB6"/>
    <w:rsid w:val="00C64FF3"/>
    <w:rsid w:val="00C66A79"/>
    <w:rsid w:val="00C671EC"/>
    <w:rsid w:val="00C74A53"/>
    <w:rsid w:val="00C74FD4"/>
    <w:rsid w:val="00C7706D"/>
    <w:rsid w:val="00C8000B"/>
    <w:rsid w:val="00C815AB"/>
    <w:rsid w:val="00C82E35"/>
    <w:rsid w:val="00C8419D"/>
    <w:rsid w:val="00C85173"/>
    <w:rsid w:val="00C90A98"/>
    <w:rsid w:val="00C90AC1"/>
    <w:rsid w:val="00C9209C"/>
    <w:rsid w:val="00C93CF0"/>
    <w:rsid w:val="00C949F4"/>
    <w:rsid w:val="00C94F87"/>
    <w:rsid w:val="00C95DE4"/>
    <w:rsid w:val="00CA7288"/>
    <w:rsid w:val="00CB0D27"/>
    <w:rsid w:val="00CB25AC"/>
    <w:rsid w:val="00CB31DE"/>
    <w:rsid w:val="00CB39C9"/>
    <w:rsid w:val="00CB5E42"/>
    <w:rsid w:val="00CB5F83"/>
    <w:rsid w:val="00CB6828"/>
    <w:rsid w:val="00CB72EC"/>
    <w:rsid w:val="00CB7B3E"/>
    <w:rsid w:val="00CC076E"/>
    <w:rsid w:val="00CC20D7"/>
    <w:rsid w:val="00CC3DCB"/>
    <w:rsid w:val="00CC5072"/>
    <w:rsid w:val="00CC5E3E"/>
    <w:rsid w:val="00CC6F9F"/>
    <w:rsid w:val="00CD1E4B"/>
    <w:rsid w:val="00CD2919"/>
    <w:rsid w:val="00CD3DE8"/>
    <w:rsid w:val="00CD3E6D"/>
    <w:rsid w:val="00CD7C12"/>
    <w:rsid w:val="00CE020E"/>
    <w:rsid w:val="00CE0935"/>
    <w:rsid w:val="00CE0943"/>
    <w:rsid w:val="00CE1AC5"/>
    <w:rsid w:val="00CE360B"/>
    <w:rsid w:val="00CE7D1E"/>
    <w:rsid w:val="00CF3989"/>
    <w:rsid w:val="00D000F1"/>
    <w:rsid w:val="00D000F5"/>
    <w:rsid w:val="00D02757"/>
    <w:rsid w:val="00D03C0E"/>
    <w:rsid w:val="00D04300"/>
    <w:rsid w:val="00D073E5"/>
    <w:rsid w:val="00D16676"/>
    <w:rsid w:val="00D21D31"/>
    <w:rsid w:val="00D23BC2"/>
    <w:rsid w:val="00D23D6C"/>
    <w:rsid w:val="00D24D18"/>
    <w:rsid w:val="00D267CB"/>
    <w:rsid w:val="00D301E2"/>
    <w:rsid w:val="00D306FD"/>
    <w:rsid w:val="00D30AAF"/>
    <w:rsid w:val="00D31B6C"/>
    <w:rsid w:val="00D335D6"/>
    <w:rsid w:val="00D416C4"/>
    <w:rsid w:val="00D41A16"/>
    <w:rsid w:val="00D448EF"/>
    <w:rsid w:val="00D4684E"/>
    <w:rsid w:val="00D500CA"/>
    <w:rsid w:val="00D501B1"/>
    <w:rsid w:val="00D51EF6"/>
    <w:rsid w:val="00D53835"/>
    <w:rsid w:val="00D545A4"/>
    <w:rsid w:val="00D62520"/>
    <w:rsid w:val="00D62BAC"/>
    <w:rsid w:val="00D630EA"/>
    <w:rsid w:val="00D65B9D"/>
    <w:rsid w:val="00D67487"/>
    <w:rsid w:val="00D701D4"/>
    <w:rsid w:val="00D70606"/>
    <w:rsid w:val="00D74790"/>
    <w:rsid w:val="00D74E2B"/>
    <w:rsid w:val="00D75032"/>
    <w:rsid w:val="00D7626E"/>
    <w:rsid w:val="00D80440"/>
    <w:rsid w:val="00D80DCD"/>
    <w:rsid w:val="00D8174B"/>
    <w:rsid w:val="00D84433"/>
    <w:rsid w:val="00D868AB"/>
    <w:rsid w:val="00D86BB3"/>
    <w:rsid w:val="00D8706F"/>
    <w:rsid w:val="00D87239"/>
    <w:rsid w:val="00D879B7"/>
    <w:rsid w:val="00D919E0"/>
    <w:rsid w:val="00D927C3"/>
    <w:rsid w:val="00D93E0C"/>
    <w:rsid w:val="00D966D3"/>
    <w:rsid w:val="00D97404"/>
    <w:rsid w:val="00D974F8"/>
    <w:rsid w:val="00DA1384"/>
    <w:rsid w:val="00DA4404"/>
    <w:rsid w:val="00DB07B8"/>
    <w:rsid w:val="00DB333D"/>
    <w:rsid w:val="00DC2E27"/>
    <w:rsid w:val="00DC39DE"/>
    <w:rsid w:val="00DC6F4C"/>
    <w:rsid w:val="00DC78E3"/>
    <w:rsid w:val="00DD1E4F"/>
    <w:rsid w:val="00DD33C6"/>
    <w:rsid w:val="00DD5C46"/>
    <w:rsid w:val="00DD62CB"/>
    <w:rsid w:val="00DD7552"/>
    <w:rsid w:val="00DD7E31"/>
    <w:rsid w:val="00DE4894"/>
    <w:rsid w:val="00DE5BA3"/>
    <w:rsid w:val="00DF39AA"/>
    <w:rsid w:val="00DF43AD"/>
    <w:rsid w:val="00DF5FE2"/>
    <w:rsid w:val="00DF78FC"/>
    <w:rsid w:val="00DF7B21"/>
    <w:rsid w:val="00E001B7"/>
    <w:rsid w:val="00E02CB8"/>
    <w:rsid w:val="00E03ADD"/>
    <w:rsid w:val="00E053BE"/>
    <w:rsid w:val="00E108E1"/>
    <w:rsid w:val="00E10F04"/>
    <w:rsid w:val="00E1101A"/>
    <w:rsid w:val="00E123F6"/>
    <w:rsid w:val="00E13CB8"/>
    <w:rsid w:val="00E165EB"/>
    <w:rsid w:val="00E2104F"/>
    <w:rsid w:val="00E211AB"/>
    <w:rsid w:val="00E25610"/>
    <w:rsid w:val="00E27684"/>
    <w:rsid w:val="00E301ED"/>
    <w:rsid w:val="00E3379E"/>
    <w:rsid w:val="00E40D27"/>
    <w:rsid w:val="00E42A8F"/>
    <w:rsid w:val="00E436F1"/>
    <w:rsid w:val="00E43E67"/>
    <w:rsid w:val="00E44D9B"/>
    <w:rsid w:val="00E455CA"/>
    <w:rsid w:val="00E51DF6"/>
    <w:rsid w:val="00E540DB"/>
    <w:rsid w:val="00E5451B"/>
    <w:rsid w:val="00E5531F"/>
    <w:rsid w:val="00E56D00"/>
    <w:rsid w:val="00E57FC7"/>
    <w:rsid w:val="00E6345D"/>
    <w:rsid w:val="00E635C0"/>
    <w:rsid w:val="00E67D31"/>
    <w:rsid w:val="00E70677"/>
    <w:rsid w:val="00E708C6"/>
    <w:rsid w:val="00E70CAE"/>
    <w:rsid w:val="00E710B5"/>
    <w:rsid w:val="00E71E8D"/>
    <w:rsid w:val="00E7221A"/>
    <w:rsid w:val="00E72A49"/>
    <w:rsid w:val="00E737B0"/>
    <w:rsid w:val="00E744C5"/>
    <w:rsid w:val="00E74F7A"/>
    <w:rsid w:val="00E751D1"/>
    <w:rsid w:val="00E761B5"/>
    <w:rsid w:val="00E80027"/>
    <w:rsid w:val="00E80434"/>
    <w:rsid w:val="00E8187C"/>
    <w:rsid w:val="00E84B7C"/>
    <w:rsid w:val="00E85504"/>
    <w:rsid w:val="00E867EA"/>
    <w:rsid w:val="00E87CE8"/>
    <w:rsid w:val="00E928EC"/>
    <w:rsid w:val="00E947CC"/>
    <w:rsid w:val="00E961EB"/>
    <w:rsid w:val="00EA10B4"/>
    <w:rsid w:val="00EA284A"/>
    <w:rsid w:val="00EA706E"/>
    <w:rsid w:val="00EA7D8A"/>
    <w:rsid w:val="00EB05B2"/>
    <w:rsid w:val="00EB1D82"/>
    <w:rsid w:val="00EB4D16"/>
    <w:rsid w:val="00EB5316"/>
    <w:rsid w:val="00EC0930"/>
    <w:rsid w:val="00EC1B65"/>
    <w:rsid w:val="00EC25A6"/>
    <w:rsid w:val="00EC2AE0"/>
    <w:rsid w:val="00EC452D"/>
    <w:rsid w:val="00ED0B48"/>
    <w:rsid w:val="00ED2602"/>
    <w:rsid w:val="00ED2B56"/>
    <w:rsid w:val="00ED387B"/>
    <w:rsid w:val="00ED789A"/>
    <w:rsid w:val="00ED7DF5"/>
    <w:rsid w:val="00EE1760"/>
    <w:rsid w:val="00EE1CC5"/>
    <w:rsid w:val="00EE3B98"/>
    <w:rsid w:val="00EE407D"/>
    <w:rsid w:val="00EE6AD0"/>
    <w:rsid w:val="00EE6E8D"/>
    <w:rsid w:val="00EE7827"/>
    <w:rsid w:val="00EE7836"/>
    <w:rsid w:val="00EF5468"/>
    <w:rsid w:val="00EF78FF"/>
    <w:rsid w:val="00F02DF9"/>
    <w:rsid w:val="00F033EC"/>
    <w:rsid w:val="00F05E71"/>
    <w:rsid w:val="00F12B8A"/>
    <w:rsid w:val="00F13AB9"/>
    <w:rsid w:val="00F15B52"/>
    <w:rsid w:val="00F1614A"/>
    <w:rsid w:val="00F1720C"/>
    <w:rsid w:val="00F268F5"/>
    <w:rsid w:val="00F26C3D"/>
    <w:rsid w:val="00F273D8"/>
    <w:rsid w:val="00F303A8"/>
    <w:rsid w:val="00F31800"/>
    <w:rsid w:val="00F323E8"/>
    <w:rsid w:val="00F32861"/>
    <w:rsid w:val="00F34BF4"/>
    <w:rsid w:val="00F40362"/>
    <w:rsid w:val="00F41FEE"/>
    <w:rsid w:val="00F44523"/>
    <w:rsid w:val="00F44FDB"/>
    <w:rsid w:val="00F45CEF"/>
    <w:rsid w:val="00F46259"/>
    <w:rsid w:val="00F52231"/>
    <w:rsid w:val="00F52498"/>
    <w:rsid w:val="00F559C0"/>
    <w:rsid w:val="00F60755"/>
    <w:rsid w:val="00F63A52"/>
    <w:rsid w:val="00F6492E"/>
    <w:rsid w:val="00F65E47"/>
    <w:rsid w:val="00F70B78"/>
    <w:rsid w:val="00F70C95"/>
    <w:rsid w:val="00F76844"/>
    <w:rsid w:val="00F8043D"/>
    <w:rsid w:val="00F808D9"/>
    <w:rsid w:val="00F80B87"/>
    <w:rsid w:val="00F8323A"/>
    <w:rsid w:val="00F8373C"/>
    <w:rsid w:val="00F838C8"/>
    <w:rsid w:val="00F85A8B"/>
    <w:rsid w:val="00F8784F"/>
    <w:rsid w:val="00F92382"/>
    <w:rsid w:val="00F93A33"/>
    <w:rsid w:val="00F94819"/>
    <w:rsid w:val="00F94AD2"/>
    <w:rsid w:val="00F9729D"/>
    <w:rsid w:val="00F97B40"/>
    <w:rsid w:val="00FA0F61"/>
    <w:rsid w:val="00FB102D"/>
    <w:rsid w:val="00FB106A"/>
    <w:rsid w:val="00FB2384"/>
    <w:rsid w:val="00FB5646"/>
    <w:rsid w:val="00FB5E58"/>
    <w:rsid w:val="00FC1255"/>
    <w:rsid w:val="00FC5D54"/>
    <w:rsid w:val="00FC65B7"/>
    <w:rsid w:val="00FC7235"/>
    <w:rsid w:val="00FC7763"/>
    <w:rsid w:val="00FD0FF0"/>
    <w:rsid w:val="00FD11F0"/>
    <w:rsid w:val="00FD5CA0"/>
    <w:rsid w:val="00FD5DA0"/>
    <w:rsid w:val="00FD665D"/>
    <w:rsid w:val="00FE00EA"/>
    <w:rsid w:val="00FE055C"/>
    <w:rsid w:val="00FE552C"/>
    <w:rsid w:val="00FE5908"/>
    <w:rsid w:val="00FF0C77"/>
    <w:rsid w:val="00FF0DF0"/>
    <w:rsid w:val="00FF185D"/>
    <w:rsid w:val="00FF2341"/>
    <w:rsid w:val="00FF3226"/>
    <w:rsid w:val="00FF6491"/>
    <w:rsid w:val="00FF6B77"/>
    <w:rsid w:val="00FF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BAB2FC"/>
  <w15:docId w15:val="{4ACB1250-B39B-4A5A-A97C-E7D1937CB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Georgia" w:eastAsia="SimSun" w:hAnsi="Georg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0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uiPriority="0" w:qFormat="1"/>
    <w:lsdException w:name="Medium Shading 2 Accent 1" w:uiPriority="60"/>
    <w:lsdException w:name="Medium List 1 Accent 1" w:uiPriority="61"/>
    <w:lsdException w:name="Revision" w:semiHidden="1" w:uiPriority="62"/>
    <w:lsdException w:name="List Paragraph" w:uiPriority="63" w:qFormat="1"/>
    <w:lsdException w:name="Quote" w:uiPriority="64" w:qFormat="1"/>
    <w:lsdException w:name="Intense Quote" w:uiPriority="65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 w:qFormat="1"/>
    <w:lsdException w:name="Colorful Grid Accent 1" w:uiPriority="73" w:qFormat="1"/>
    <w:lsdException w:name="Light Shading Accent 2" w:uiPriority="60" w:qFormat="1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/>
    <w:lsdException w:name="Medium Grid 1 Accent 2" w:uiPriority="34" w:qFormat="1"/>
    <w:lsdException w:name="Medium Grid 2 Accent 2" w:uiPriority="29" w:qFormat="1"/>
    <w:lsdException w:name="Medium Grid 3 Accent 2" w:uiPriority="30" w:qFormat="1"/>
    <w:lsdException w:name="Dark List Accent 2" w:uiPriority="66"/>
    <w:lsdException w:name="Colorful Shading Accent 2" w:uiPriority="67"/>
    <w:lsdException w:name="Colorful List Accent 2" w:uiPriority="68"/>
    <w:lsdException w:name="Colorful Grid Accent 2" w:uiPriority="69"/>
    <w:lsdException w:name="Light Shading Accent 3" w:uiPriority="70"/>
    <w:lsdException w:name="Light List Accent 3" w:uiPriority="71"/>
    <w:lsdException w:name="Light Grid Accent 3" w:uiPriority="72"/>
    <w:lsdException w:name="Medium Shading 1 Accent 3" w:uiPriority="73"/>
    <w:lsdException w:name="Medium Shading 2 Accent 3" w:uiPriority="60"/>
    <w:lsdException w:name="Medium List 1 Accent 3" w:uiPriority="61"/>
    <w:lsdException w:name="Medium List 2 Accent 3" w:uiPriority="62"/>
    <w:lsdException w:name="Medium Grid 1 Accent 3" w:uiPriority="63"/>
    <w:lsdException w:name="Medium Grid 2 Accent 3" w:uiPriority="64"/>
    <w:lsdException w:name="Medium Grid 3 Accent 3" w:uiPriority="65"/>
    <w:lsdException w:name="Dark List Accent 3" w:uiPriority="66"/>
    <w:lsdException w:name="Colorful Shading Accent 3" w:uiPriority="67"/>
    <w:lsdException w:name="Colorful List Accent 3" w:uiPriority="68"/>
    <w:lsdException w:name="Colorful Grid Accent 3" w:uiPriority="69"/>
    <w:lsdException w:name="Light Shading Accent 4" w:uiPriority="70"/>
    <w:lsdException w:name="Light List Accent 4" w:uiPriority="71"/>
    <w:lsdException w:name="Light Grid Accent 4" w:uiPriority="72"/>
    <w:lsdException w:name="Medium Shading 1 Accent 4" w:uiPriority="73"/>
    <w:lsdException w:name="Medium Shading 2 Accent 4" w:uiPriority="60"/>
    <w:lsdException w:name="Medium List 1 Accent 4" w:uiPriority="61"/>
    <w:lsdException w:name="Medium List 2 Accent 4" w:uiPriority="62"/>
    <w:lsdException w:name="Medium Grid 1 Accent 4" w:uiPriority="63"/>
    <w:lsdException w:name="Medium Grid 2 Accent 4" w:uiPriority="64"/>
    <w:lsdException w:name="Medium Grid 3 Accent 4" w:uiPriority="65"/>
    <w:lsdException w:name="Dark List Accent 4" w:uiPriority="66"/>
    <w:lsdException w:name="Colorful Shading Accent 4" w:uiPriority="67"/>
    <w:lsdException w:name="Colorful List Accent 4" w:uiPriority="68"/>
    <w:lsdException w:name="Colorful Grid Accent 4" w:uiPriority="69"/>
    <w:lsdException w:name="Light Shading Accent 5" w:uiPriority="70"/>
    <w:lsdException w:name="Light List Accent 5" w:uiPriority="71"/>
    <w:lsdException w:name="Light Grid Accent 5" w:uiPriority="72"/>
    <w:lsdException w:name="Medium Shading 1 Accent 5" w:uiPriority="73"/>
    <w:lsdException w:name="Medium Shading 2 Accent 5" w:uiPriority="60"/>
    <w:lsdException w:name="Medium List 1 Accent 5" w:uiPriority="61"/>
    <w:lsdException w:name="Medium List 2 Accent 5" w:uiPriority="62"/>
    <w:lsdException w:name="Medium Grid 1 Accent 5" w:uiPriority="63"/>
    <w:lsdException w:name="Medium Grid 2 Accent 5" w:uiPriority="64"/>
    <w:lsdException w:name="Medium Grid 3 Accent 5" w:uiPriority="65"/>
    <w:lsdException w:name="Dark List Accent 5" w:uiPriority="66"/>
    <w:lsdException w:name="Colorful Shading Accent 5" w:uiPriority="67"/>
    <w:lsdException w:name="Colorful List Accent 5" w:uiPriority="68"/>
    <w:lsdException w:name="Colorful Grid Accent 5" w:uiPriority="69"/>
    <w:lsdException w:name="Light Shading Accent 6" w:uiPriority="70"/>
    <w:lsdException w:name="Light List Accent 6" w:uiPriority="71"/>
    <w:lsdException w:name="Light Grid Accent 6" w:uiPriority="72"/>
    <w:lsdException w:name="Medium Shading 1 Accent 6" w:uiPriority="73"/>
    <w:lsdException w:name="Medium Shading 2 Accent 6" w:uiPriority="60"/>
    <w:lsdException w:name="Medium List 1 Accent 6" w:uiPriority="61"/>
    <w:lsdException w:name="Medium List 2 Accent 6" w:uiPriority="62"/>
    <w:lsdException w:name="Medium Grid 1 Accent 6" w:uiPriority="63"/>
    <w:lsdException w:name="Medium Grid 2 Accent 6" w:uiPriority="64"/>
    <w:lsdException w:name="Medium Grid 3 Accent 6" w:uiPriority="65"/>
    <w:lsdException w:name="Dark List Accent 6" w:uiPriority="66"/>
    <w:lsdException w:name="Colorful Shading Accent 6" w:uiPriority="67"/>
    <w:lsdException w:name="Colorful List Accent 6" w:uiPriority="68"/>
    <w:lsdException w:name="Colorful Grid Accent 6" w:uiPriority="69"/>
    <w:lsdException w:name="Subtle Emphasis" w:uiPriority="70" w:qFormat="1"/>
    <w:lsdException w:name="Intense Emphasis" w:uiPriority="71" w:qFormat="1"/>
    <w:lsdException w:name="Subtle Reference" w:uiPriority="72" w:qFormat="1"/>
    <w:lsdException w:name="Intense Reference" w:uiPriority="73" w:qFormat="1"/>
    <w:lsdException w:name="Book Title" w:uiPriority="60" w:qFormat="1"/>
    <w:lsdException w:name="Bibliography" w:semiHidden="1" w:uiPriority="61" w:unhideWhenUsed="1"/>
    <w:lsdException w:name="TOC Heading" w:semiHidden="1" w:uiPriority="62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4A69"/>
    <w:pPr>
      <w:spacing w:after="160" w:line="312" w:lineRule="auto"/>
    </w:pPr>
    <w:rPr>
      <w:color w:val="323232"/>
      <w:sz w:val="24"/>
      <w:szCs w:val="24"/>
      <w:lang w:eastAsia="ja-JP"/>
    </w:rPr>
  </w:style>
  <w:style w:type="paragraph" w:styleId="1">
    <w:name w:val="heading 1"/>
    <w:basedOn w:val="a"/>
    <w:next w:val="a"/>
    <w:link w:val="10"/>
    <w:uiPriority w:val="3"/>
    <w:qFormat/>
    <w:pPr>
      <w:keepNext/>
      <w:keepLines/>
      <w:spacing w:before="280" w:after="120" w:line="240" w:lineRule="auto"/>
      <w:contextualSpacing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Line"/>
    <w:link w:val="20"/>
    <w:uiPriority w:val="3"/>
    <w:qFormat/>
    <w:pPr>
      <w:keepNext/>
      <w:keepLines/>
      <w:spacing w:after="0" w:line="264" w:lineRule="auto"/>
      <w:jc w:val="center"/>
      <w:outlineLvl w:val="1"/>
    </w:pPr>
    <w:rPr>
      <w:rFonts w:ascii="Arial Black" w:hAnsi="Arial Black"/>
      <w:color w:val="FFFFFF"/>
      <w:sz w:val="28"/>
      <w:szCs w:val="28"/>
    </w:rPr>
  </w:style>
  <w:style w:type="paragraph" w:styleId="3">
    <w:name w:val="heading 3"/>
    <w:basedOn w:val="a"/>
    <w:next w:val="a"/>
    <w:link w:val="30"/>
    <w:uiPriority w:val="4"/>
    <w:qFormat/>
    <w:pPr>
      <w:keepNext/>
      <w:keepLines/>
      <w:spacing w:after="60" w:line="240" w:lineRule="auto"/>
      <w:jc w:val="center"/>
      <w:outlineLvl w:val="2"/>
    </w:pPr>
    <w:rPr>
      <w:rFonts w:ascii="Arial Black" w:hAnsi="Arial Black"/>
      <w:caps/>
      <w:color w:val="FFFFFF"/>
    </w:rPr>
  </w:style>
  <w:style w:type="paragraph" w:styleId="4">
    <w:name w:val="heading 4"/>
    <w:basedOn w:val="a"/>
    <w:next w:val="a"/>
    <w:link w:val="40"/>
    <w:uiPriority w:val="99"/>
    <w:qFormat/>
    <w:pPr>
      <w:keepNext/>
      <w:keepLines/>
      <w:spacing w:before="40" w:after="0"/>
      <w:outlineLvl w:val="3"/>
    </w:pPr>
    <w:rPr>
      <w:rFonts w:ascii="Arial Black" w:hAnsi="Arial Black"/>
      <w:color w:val="AD984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Subtitle"/>
    <w:basedOn w:val="a5"/>
    <w:link w:val="a6"/>
    <w:qFormat/>
    <w:pPr>
      <w:numPr>
        <w:ilvl w:val="1"/>
      </w:numPr>
      <w:spacing w:before="480"/>
    </w:pPr>
    <w:rPr>
      <w:color w:val="AD9841"/>
    </w:rPr>
  </w:style>
  <w:style w:type="character" w:customStyle="1" w:styleId="a6">
    <w:name w:val="Підзаголовок Знак"/>
    <w:link w:val="a4"/>
    <w:rPr>
      <w:rFonts w:ascii="Arial Black" w:eastAsia="SimSun" w:hAnsi="Arial Black" w:cs="Times New Roman"/>
      <w:caps/>
      <w:color w:val="AD9841"/>
      <w:kern w:val="28"/>
      <w:sz w:val="80"/>
      <w:szCs w:val="80"/>
    </w:rPr>
  </w:style>
  <w:style w:type="paragraph" w:styleId="a5">
    <w:name w:val="Title"/>
    <w:basedOn w:val="a"/>
    <w:next w:val="a"/>
    <w:link w:val="a7"/>
    <w:qFormat/>
    <w:pPr>
      <w:spacing w:after="0" w:line="204" w:lineRule="auto"/>
    </w:pPr>
    <w:rPr>
      <w:rFonts w:ascii="Arial Black" w:hAnsi="Arial Black"/>
      <w:caps/>
      <w:kern w:val="28"/>
      <w:sz w:val="80"/>
      <w:szCs w:val="80"/>
    </w:rPr>
  </w:style>
  <w:style w:type="character" w:customStyle="1" w:styleId="a7">
    <w:name w:val="Назва Знак"/>
    <w:link w:val="a5"/>
    <w:rPr>
      <w:rFonts w:ascii="Arial Black" w:eastAsia="SimSun" w:hAnsi="Arial Black" w:cs="Times New Roman"/>
      <w:caps/>
      <w:kern w:val="28"/>
      <w:sz w:val="80"/>
      <w:szCs w:val="80"/>
    </w:rPr>
  </w:style>
  <w:style w:type="character" w:customStyle="1" w:styleId="10">
    <w:name w:val="Заголовок 1 Знак"/>
    <w:link w:val="1"/>
    <w:uiPriority w:val="3"/>
    <w:rPr>
      <w:b/>
      <w:bCs/>
      <w:sz w:val="28"/>
      <w:szCs w:val="28"/>
    </w:rPr>
  </w:style>
  <w:style w:type="character" w:customStyle="1" w:styleId="LightGrid-Accent11">
    <w:name w:val="Light Grid - Accent 11"/>
    <w:uiPriority w:val="99"/>
    <w:semiHidden/>
    <w:rPr>
      <w:color w:val="808080"/>
    </w:rPr>
  </w:style>
  <w:style w:type="paragraph" w:customStyle="1" w:styleId="MediumShading1-Accent11">
    <w:name w:val="Medium Shading 1 - Accent 11"/>
    <w:uiPriority w:val="99"/>
    <w:qFormat/>
    <w:rPr>
      <w:color w:val="323232"/>
      <w:sz w:val="24"/>
      <w:szCs w:val="24"/>
      <w:lang w:eastAsia="ja-JP"/>
    </w:rPr>
  </w:style>
  <w:style w:type="character" w:customStyle="1" w:styleId="20">
    <w:name w:val="Заголовок 2 Знак"/>
    <w:link w:val="2"/>
    <w:uiPriority w:val="3"/>
    <w:rPr>
      <w:rFonts w:ascii="Arial Black" w:eastAsia="SimSun" w:hAnsi="Arial Black" w:cs="Times New Roman"/>
      <w:color w:val="FFFFFF"/>
      <w:sz w:val="28"/>
      <w:szCs w:val="28"/>
    </w:rPr>
  </w:style>
  <w:style w:type="paragraph" w:customStyle="1" w:styleId="Line">
    <w:name w:val="Line"/>
    <w:basedOn w:val="a"/>
    <w:next w:val="2"/>
    <w:uiPriority w:val="3"/>
    <w:qFormat/>
    <w:pPr>
      <w:pBdr>
        <w:top w:val="single" w:sz="12" w:space="1" w:color="FFFFFF"/>
      </w:pBdr>
      <w:spacing w:before="400" w:after="400" w:line="240" w:lineRule="auto"/>
      <w:ind w:left="1080" w:right="1080"/>
      <w:jc w:val="center"/>
    </w:pPr>
    <w:rPr>
      <w:sz w:val="2"/>
      <w:szCs w:val="2"/>
    </w:rPr>
  </w:style>
  <w:style w:type="character" w:customStyle="1" w:styleId="30">
    <w:name w:val="Заголовок 3 Знак"/>
    <w:link w:val="3"/>
    <w:uiPriority w:val="4"/>
    <w:rPr>
      <w:rFonts w:ascii="Arial Black" w:eastAsia="SimSun" w:hAnsi="Arial Black" w:cs="Times New Roman"/>
      <w:caps/>
      <w:color w:val="FFFFFF"/>
    </w:rPr>
  </w:style>
  <w:style w:type="paragraph" w:customStyle="1" w:styleId="ContactInfo">
    <w:name w:val="Contact Info"/>
    <w:basedOn w:val="a"/>
    <w:uiPriority w:val="5"/>
    <w:qFormat/>
    <w:pPr>
      <w:spacing w:after="280" w:line="240" w:lineRule="auto"/>
      <w:jc w:val="center"/>
    </w:pPr>
    <w:rPr>
      <w:color w:val="FFFFFF"/>
    </w:rPr>
  </w:style>
  <w:style w:type="paragraph" w:styleId="a8">
    <w:name w:val="Date"/>
    <w:basedOn w:val="a"/>
    <w:link w:val="a9"/>
    <w:uiPriority w:val="5"/>
    <w:unhideWhenUsed/>
    <w:qFormat/>
    <w:pPr>
      <w:spacing w:after="0"/>
      <w:jc w:val="center"/>
    </w:pPr>
    <w:rPr>
      <w:color w:val="FFFFFF"/>
    </w:rPr>
  </w:style>
  <w:style w:type="character" w:customStyle="1" w:styleId="a9">
    <w:name w:val="Дата Знак"/>
    <w:link w:val="a8"/>
    <w:uiPriority w:val="5"/>
    <w:rPr>
      <w:color w:val="FFFFFF"/>
    </w:rPr>
  </w:style>
  <w:style w:type="paragraph" w:styleId="aa">
    <w:name w:val="Balloon Text"/>
    <w:basedOn w:val="a"/>
    <w:link w:val="ab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у виносці Знак"/>
    <w:link w:val="aa"/>
    <w:uiPriority w:val="99"/>
    <w:semiHidden/>
    <w:rPr>
      <w:rFonts w:ascii="Segoe UI" w:hAnsi="Segoe UI" w:cs="Segoe UI"/>
      <w:sz w:val="18"/>
      <w:szCs w:val="18"/>
    </w:rPr>
  </w:style>
  <w:style w:type="character" w:customStyle="1" w:styleId="40">
    <w:name w:val="Заголовок 4 Знак"/>
    <w:link w:val="4"/>
    <w:uiPriority w:val="99"/>
    <w:semiHidden/>
    <w:rPr>
      <w:rFonts w:ascii="Arial Black" w:eastAsia="SimSun" w:hAnsi="Arial Black" w:cs="Times New Roman"/>
      <w:color w:val="AD9841"/>
    </w:rPr>
  </w:style>
  <w:style w:type="character" w:styleId="ac">
    <w:name w:val="Hyperlink"/>
    <w:uiPriority w:val="99"/>
    <w:unhideWhenUsed/>
    <w:rsid w:val="001C00A1"/>
    <w:rPr>
      <w:color w:val="AD9841"/>
      <w:u w:val="single"/>
    </w:rPr>
  </w:style>
  <w:style w:type="paragraph" w:customStyle="1" w:styleId="FreeForm">
    <w:name w:val="Free Form"/>
    <w:rsid w:val="00166630"/>
    <w:rPr>
      <w:rFonts w:ascii="Helvetica" w:eastAsia="ヒラギノ角ゴ Pro W3" w:hAnsi="Helvetica"/>
      <w:color w:val="000000"/>
      <w:sz w:val="24"/>
    </w:rPr>
  </w:style>
  <w:style w:type="paragraph" w:customStyle="1" w:styleId="Verdana-Body-9forAnswers">
    <w:name w:val="Verdana-Body-9 (for Answers)"/>
    <w:rsid w:val="00243D2D"/>
    <w:rPr>
      <w:rFonts w:ascii="Verdana" w:eastAsia="ヒラギノ角ゴ Pro W3" w:hAnsi="Verdana"/>
      <w:color w:val="000000"/>
      <w:sz w:val="18"/>
    </w:rPr>
  </w:style>
  <w:style w:type="paragraph" w:customStyle="1" w:styleId="MediumList1-Accent61">
    <w:name w:val="Medium List 1 - Accent 61"/>
    <w:basedOn w:val="a"/>
    <w:uiPriority w:val="34"/>
    <w:qFormat/>
    <w:rsid w:val="00243D2D"/>
    <w:pPr>
      <w:spacing w:after="200" w:line="276" w:lineRule="auto"/>
      <w:ind w:left="720"/>
      <w:contextualSpacing/>
    </w:pPr>
    <w:rPr>
      <w:rFonts w:ascii="Calibri" w:eastAsia="Times New Roman" w:hAnsi="Calibri"/>
      <w:color w:val="auto"/>
      <w:sz w:val="22"/>
      <w:szCs w:val="22"/>
      <w:lang w:eastAsia="en-US"/>
    </w:rPr>
  </w:style>
  <w:style w:type="paragraph" w:styleId="ad">
    <w:name w:val="header"/>
    <w:basedOn w:val="a"/>
    <w:link w:val="ae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e">
    <w:name w:val="Верхній колонтитул Знак"/>
    <w:basedOn w:val="a0"/>
    <w:link w:val="ad"/>
    <w:uiPriority w:val="99"/>
    <w:rsid w:val="0064464F"/>
  </w:style>
  <w:style w:type="paragraph" w:styleId="af">
    <w:name w:val="footer"/>
    <w:basedOn w:val="a"/>
    <w:link w:val="af0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0">
    <w:name w:val="Нижній колонтитул Знак"/>
    <w:basedOn w:val="a0"/>
    <w:link w:val="af"/>
    <w:uiPriority w:val="99"/>
    <w:rsid w:val="0064464F"/>
  </w:style>
  <w:style w:type="paragraph" w:customStyle="1" w:styleId="Verdana-Body-11">
    <w:name w:val="Verdana-Body-11"/>
    <w:rsid w:val="00772E1F"/>
    <w:rPr>
      <w:rFonts w:ascii="Verdana" w:eastAsia="ヒラギノ角ゴ Pro W3" w:hAnsi="Verdana"/>
      <w:color w:val="000000"/>
      <w:sz w:val="22"/>
    </w:rPr>
  </w:style>
  <w:style w:type="paragraph" w:customStyle="1" w:styleId="Question">
    <w:name w:val="Question"/>
    <w:uiPriority w:val="99"/>
    <w:rsid w:val="00772E1F"/>
    <w:pPr>
      <w:tabs>
        <w:tab w:val="left" w:pos="660"/>
      </w:tabs>
      <w:spacing w:before="60"/>
      <w:ind w:left="666" w:hanging="566"/>
    </w:pPr>
    <w:rPr>
      <w:rFonts w:ascii="Verdana Bold" w:eastAsia="ヒラギノ角ゴ Pro W3" w:hAnsi="Verdana Bold"/>
      <w:color w:val="444547"/>
    </w:rPr>
  </w:style>
  <w:style w:type="character" w:styleId="af1">
    <w:name w:val="annotation reference"/>
    <w:uiPriority w:val="99"/>
    <w:semiHidden/>
    <w:unhideWhenUsed/>
    <w:rsid w:val="00772E1F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772E1F"/>
    <w:pPr>
      <w:spacing w:after="0" w:line="240" w:lineRule="auto"/>
    </w:pPr>
    <w:rPr>
      <w:rFonts w:ascii="Times New Roman" w:eastAsia="Times New Roman" w:hAnsi="Times New Roman"/>
      <w:color w:val="auto"/>
      <w:sz w:val="20"/>
      <w:szCs w:val="20"/>
      <w:lang w:eastAsia="en-US"/>
    </w:rPr>
  </w:style>
  <w:style w:type="character" w:customStyle="1" w:styleId="af3">
    <w:name w:val="Текст примітки Знак"/>
    <w:link w:val="af2"/>
    <w:uiPriority w:val="99"/>
    <w:rsid w:val="00772E1F"/>
    <w:rPr>
      <w:rFonts w:ascii="Times New Roman" w:eastAsia="Times New Roman" w:hAnsi="Times New Roman" w:cs="Times New Roman"/>
      <w:color w:val="auto"/>
      <w:sz w:val="20"/>
      <w:szCs w:val="20"/>
      <w:lang w:eastAsia="en-US"/>
    </w:rPr>
  </w:style>
  <w:style w:type="paragraph" w:customStyle="1" w:styleId="MediumGrid1-Accent21">
    <w:name w:val="Medium Grid 1 - Accent 21"/>
    <w:basedOn w:val="a"/>
    <w:uiPriority w:val="34"/>
    <w:qFormat/>
    <w:rsid w:val="005C735C"/>
    <w:pPr>
      <w:ind w:left="720"/>
      <w:contextualSpacing/>
    </w:p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B32776"/>
    <w:pPr>
      <w:spacing w:after="160"/>
    </w:pPr>
    <w:rPr>
      <w:rFonts w:ascii="Georgia" w:eastAsia="SimSun" w:hAnsi="Georgia"/>
      <w:b/>
      <w:bCs/>
      <w:color w:val="323232"/>
      <w:lang w:eastAsia="ja-JP"/>
    </w:rPr>
  </w:style>
  <w:style w:type="character" w:customStyle="1" w:styleId="af5">
    <w:name w:val="Тема примітки Знак"/>
    <w:link w:val="af4"/>
    <w:uiPriority w:val="99"/>
    <w:semiHidden/>
    <w:rsid w:val="00B32776"/>
    <w:rPr>
      <w:rFonts w:ascii="Times New Roman" w:eastAsia="Times New Roman" w:hAnsi="Times New Roman" w:cs="Times New Roman"/>
      <w:b/>
      <w:bCs/>
      <w:color w:val="auto"/>
      <w:sz w:val="20"/>
      <w:szCs w:val="20"/>
      <w:lang w:eastAsia="en-US"/>
    </w:rPr>
  </w:style>
  <w:style w:type="paragraph" w:customStyle="1" w:styleId="ColorfulShading-Accent11">
    <w:name w:val="Colorful Shading - Accent 11"/>
    <w:hidden/>
    <w:uiPriority w:val="71"/>
    <w:unhideWhenUsed/>
    <w:rsid w:val="00E56D00"/>
    <w:rPr>
      <w:color w:val="323232"/>
      <w:sz w:val="24"/>
      <w:szCs w:val="24"/>
      <w:lang w:eastAsia="ja-JP"/>
    </w:rPr>
  </w:style>
  <w:style w:type="paragraph" w:styleId="af6">
    <w:name w:val="Normal (Web)"/>
    <w:basedOn w:val="a"/>
    <w:uiPriority w:val="99"/>
    <w:unhideWhenUsed/>
    <w:rsid w:val="00041241"/>
    <w:pPr>
      <w:spacing w:before="100" w:beforeAutospacing="1" w:after="100" w:afterAutospacing="1" w:line="240" w:lineRule="auto"/>
    </w:pPr>
    <w:rPr>
      <w:rFonts w:ascii="Times New Roman" w:eastAsia="Calibri" w:hAnsi="Times New Roman"/>
      <w:color w:val="auto"/>
      <w:lang w:eastAsia="en-US"/>
    </w:rPr>
  </w:style>
  <w:style w:type="character" w:customStyle="1" w:styleId="apple-converted-space">
    <w:name w:val="apple-converted-space"/>
    <w:rsid w:val="00041241"/>
  </w:style>
  <w:style w:type="paragraph" w:styleId="af7">
    <w:name w:val="List Paragraph"/>
    <w:basedOn w:val="a"/>
    <w:uiPriority w:val="63"/>
    <w:qFormat/>
    <w:rsid w:val="00D073E5"/>
    <w:pPr>
      <w:ind w:left="720"/>
      <w:contextualSpacing/>
    </w:pPr>
  </w:style>
  <w:style w:type="character" w:styleId="af8">
    <w:name w:val="FollowedHyperlink"/>
    <w:basedOn w:val="a0"/>
    <w:uiPriority w:val="99"/>
    <w:semiHidden/>
    <w:unhideWhenUsed/>
    <w:rsid w:val="00D073E5"/>
    <w:rPr>
      <w:color w:val="954F72" w:themeColor="followedHyperlink"/>
      <w:u w:val="single"/>
    </w:rPr>
  </w:style>
  <w:style w:type="paragraph" w:styleId="af9">
    <w:name w:val="No Spacing"/>
    <w:qFormat/>
    <w:rsid w:val="006307B7"/>
    <w:rPr>
      <w:rFonts w:asciiTheme="minorHAnsi" w:eastAsiaTheme="minorEastAsia" w:hAnsiTheme="minorHAnsi" w:cstheme="minorBidi"/>
      <w:color w:val="44546A" w:themeColor="text2"/>
      <w:sz w:val="24"/>
      <w:szCs w:val="24"/>
      <w:lang w:eastAsia="ja-JP"/>
    </w:rPr>
  </w:style>
  <w:style w:type="paragraph" w:styleId="afa">
    <w:name w:val="footnote text"/>
    <w:basedOn w:val="a"/>
    <w:link w:val="afb"/>
    <w:uiPriority w:val="99"/>
    <w:semiHidden/>
    <w:unhideWhenUsed/>
    <w:rsid w:val="000510D5"/>
    <w:pPr>
      <w:spacing w:after="0" w:line="240" w:lineRule="auto"/>
    </w:pPr>
    <w:rPr>
      <w:sz w:val="20"/>
      <w:szCs w:val="20"/>
    </w:rPr>
  </w:style>
  <w:style w:type="character" w:customStyle="1" w:styleId="afb">
    <w:name w:val="Текст виноски Знак"/>
    <w:basedOn w:val="a0"/>
    <w:link w:val="afa"/>
    <w:uiPriority w:val="99"/>
    <w:semiHidden/>
    <w:rsid w:val="000510D5"/>
    <w:rPr>
      <w:color w:val="323232"/>
      <w:lang w:eastAsia="ja-JP"/>
    </w:rPr>
  </w:style>
  <w:style w:type="character" w:styleId="afc">
    <w:name w:val="footnote reference"/>
    <w:basedOn w:val="a0"/>
    <w:uiPriority w:val="99"/>
    <w:semiHidden/>
    <w:unhideWhenUsed/>
    <w:rsid w:val="000510D5"/>
    <w:rPr>
      <w:vertAlign w:val="superscript"/>
    </w:rPr>
  </w:style>
  <w:style w:type="character" w:styleId="afd">
    <w:name w:val="Placeholder Text"/>
    <w:basedOn w:val="a0"/>
    <w:uiPriority w:val="99"/>
    <w:unhideWhenUsed/>
    <w:rsid w:val="000510D5"/>
    <w:rPr>
      <w:color w:val="808080"/>
    </w:rPr>
  </w:style>
  <w:style w:type="character" w:customStyle="1" w:styleId="11">
    <w:name w:val="Стиль1"/>
    <w:basedOn w:val="a0"/>
    <w:uiPriority w:val="1"/>
    <w:rsid w:val="000510D5"/>
    <w:rPr>
      <w:rFonts w:ascii="Verdana" w:hAnsi="Verdana"/>
      <w:sz w:val="20"/>
    </w:rPr>
  </w:style>
  <w:style w:type="character" w:customStyle="1" w:styleId="21">
    <w:name w:val="Стиль2"/>
    <w:basedOn w:val="a0"/>
    <w:uiPriority w:val="1"/>
    <w:rsid w:val="00582ECE"/>
    <w:rPr>
      <w:rFonts w:ascii="Verdana" w:hAnsi="Verdana"/>
      <w:sz w:val="24"/>
    </w:rPr>
  </w:style>
  <w:style w:type="character" w:customStyle="1" w:styleId="31">
    <w:name w:val="Стиль3"/>
    <w:basedOn w:val="a0"/>
    <w:uiPriority w:val="1"/>
    <w:rsid w:val="005B30DD"/>
    <w:rPr>
      <w:rFonts w:ascii="Verdana" w:hAnsi="Verdana"/>
      <w:b/>
      <w:sz w:val="24"/>
    </w:rPr>
  </w:style>
  <w:style w:type="character" w:styleId="afe">
    <w:name w:val="Unresolved Mention"/>
    <w:basedOn w:val="a0"/>
    <w:uiPriority w:val="99"/>
    <w:semiHidden/>
    <w:unhideWhenUsed/>
    <w:rsid w:val="00AC3E7D"/>
    <w:rPr>
      <w:color w:val="605E5C"/>
      <w:shd w:val="clear" w:color="auto" w:fill="E1DFDD"/>
    </w:rPr>
  </w:style>
  <w:style w:type="table" w:customStyle="1" w:styleId="12">
    <w:name w:val="Сетка таблицы1"/>
    <w:basedOn w:val="a1"/>
    <w:next w:val="a3"/>
    <w:uiPriority w:val="39"/>
    <w:rsid w:val="009E47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1"/>
    <w:next w:val="a3"/>
    <w:uiPriority w:val="39"/>
    <w:rsid w:val="005471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1">
    <w:name w:val="Стиль4"/>
    <w:basedOn w:val="a0"/>
    <w:uiPriority w:val="1"/>
    <w:rsid w:val="00654F14"/>
    <w:rPr>
      <w:rFonts w:ascii="Avenir Next Cyr" w:hAnsi="Avenir Next Cyr"/>
    </w:rPr>
  </w:style>
  <w:style w:type="character" w:customStyle="1" w:styleId="5">
    <w:name w:val="Стиль5"/>
    <w:basedOn w:val="a0"/>
    <w:uiPriority w:val="1"/>
    <w:rsid w:val="00654F14"/>
    <w:rPr>
      <w:sz w:val="20"/>
    </w:rPr>
  </w:style>
  <w:style w:type="character" w:customStyle="1" w:styleId="6">
    <w:name w:val="Стиль6"/>
    <w:basedOn w:val="a0"/>
    <w:uiPriority w:val="1"/>
    <w:rsid w:val="00654F14"/>
    <w:rPr>
      <w:sz w:val="22"/>
    </w:rPr>
  </w:style>
  <w:style w:type="character" w:customStyle="1" w:styleId="7">
    <w:name w:val="Стиль7"/>
    <w:basedOn w:val="a0"/>
    <w:uiPriority w:val="1"/>
    <w:rsid w:val="0084236E"/>
    <w:rPr>
      <w:sz w:val="20"/>
    </w:rPr>
  </w:style>
  <w:style w:type="character" w:customStyle="1" w:styleId="8">
    <w:name w:val="Стиль8"/>
    <w:basedOn w:val="a0"/>
    <w:uiPriority w:val="1"/>
    <w:rsid w:val="0084236E"/>
    <w:rPr>
      <w:rFonts w:ascii="Avenir Next Cyr" w:hAnsi="Avenir Next Cyr"/>
      <w:sz w:val="20"/>
    </w:rPr>
  </w:style>
  <w:style w:type="character" w:customStyle="1" w:styleId="9">
    <w:name w:val="Стиль9"/>
    <w:basedOn w:val="a0"/>
    <w:uiPriority w:val="1"/>
    <w:rsid w:val="00EB1D82"/>
    <w:rPr>
      <w:rFonts w:ascii="Avenir Next Cyr Medium" w:hAnsi="Avenir Next Cyr Medium"/>
    </w:rPr>
  </w:style>
  <w:style w:type="character" w:customStyle="1" w:styleId="100">
    <w:name w:val="Стиль10"/>
    <w:basedOn w:val="a0"/>
    <w:uiPriority w:val="1"/>
    <w:rsid w:val="00BB6DBC"/>
    <w:rPr>
      <w:rFonts w:ascii="Avenir Next Cyr Medium" w:hAnsi="Avenir Next Cyr Medium"/>
      <w:sz w:val="20"/>
    </w:rPr>
  </w:style>
  <w:style w:type="character" w:customStyle="1" w:styleId="110">
    <w:name w:val="Стиль11"/>
    <w:basedOn w:val="a0"/>
    <w:uiPriority w:val="1"/>
    <w:rsid w:val="00BB6DBC"/>
    <w:rPr>
      <w:rFonts w:ascii="Avenir Next Cyr Medium" w:hAnsi="Avenir Next Cyr Medium"/>
      <w:sz w:val="24"/>
    </w:rPr>
  </w:style>
  <w:style w:type="character" w:customStyle="1" w:styleId="120">
    <w:name w:val="Стиль12"/>
    <w:basedOn w:val="a0"/>
    <w:uiPriority w:val="1"/>
    <w:rsid w:val="00A255CA"/>
    <w:rPr>
      <w:rFonts w:ascii="Avenir Next LT Pro" w:hAnsi="Avenir Next LT Pro"/>
    </w:rPr>
  </w:style>
  <w:style w:type="character" w:customStyle="1" w:styleId="13">
    <w:name w:val="Стиль13"/>
    <w:basedOn w:val="a0"/>
    <w:uiPriority w:val="1"/>
    <w:rsid w:val="00A255CA"/>
    <w:rPr>
      <w:rFonts w:ascii="Avenir Next LT Pro" w:hAnsi="Avenir Next LT Pro"/>
    </w:rPr>
  </w:style>
  <w:style w:type="paragraph" w:styleId="HTML">
    <w:name w:val="HTML Preformatted"/>
    <w:basedOn w:val="a"/>
    <w:link w:val="HTML0"/>
    <w:uiPriority w:val="99"/>
    <w:semiHidden/>
    <w:unhideWhenUsed/>
    <w:rsid w:val="00BD0B0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 w:val="20"/>
      <w:szCs w:val="20"/>
      <w:lang w:val="uk-UA" w:eastAsia="uk-UA"/>
    </w:rPr>
  </w:style>
  <w:style w:type="character" w:customStyle="1" w:styleId="HTML0">
    <w:name w:val="Стандартний HTML Знак"/>
    <w:basedOn w:val="a0"/>
    <w:link w:val="HTML"/>
    <w:uiPriority w:val="99"/>
    <w:semiHidden/>
    <w:rsid w:val="00BD0B0F"/>
    <w:rPr>
      <w:rFonts w:ascii="Courier New" w:eastAsia="Times New Roman" w:hAnsi="Courier New" w:cs="Courier New"/>
      <w:lang w:val="uk-UA" w:eastAsia="uk-UA"/>
    </w:rPr>
  </w:style>
  <w:style w:type="character" w:customStyle="1" w:styleId="y2iqfc">
    <w:name w:val="y2iqfc"/>
    <w:basedOn w:val="a0"/>
    <w:rsid w:val="00BD0B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7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1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074550">
          <w:marLeft w:val="274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27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78958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36690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49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2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792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2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0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1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6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36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1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8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7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8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8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8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ffie.org.ua/tools/cms/site/download.php?url=/uploads/site_structure/content_uk/0759/38/02.pdf&amp;name=Effie_Effective_Entry_Guide%202024_UA" TargetMode="External"/><Relationship Id="rId18" Type="http://schemas.openxmlformats.org/officeDocument/2006/relationships/hyperlink" Target="https://effie.org.ua/contest/entry-form-and-attachments/" TargetMode="External"/><Relationship Id="rId26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hyperlink" Target="https://effie.org.ua/contest/entry-form-and-attachments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effie.org.ua/tools/cms/site/download.php?url=/uploads/site_structure/content_uk/0759/50/00.pdf&amp;name=2024_Effie%20Ukraine%20Entry%20Kit_ua" TargetMode="External"/><Relationship Id="rId17" Type="http://schemas.openxmlformats.org/officeDocument/2006/relationships/hyperlink" Target="https://effie.org.ua/tools/cms/site/download.php?url=/uploads/site_structure/content_uk/0759/64/28.pdf&amp;name=2024-effie-objective-guidance_Ukraine%20UA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://effie.org.ua/contest/tips/" TargetMode="External"/><Relationship Id="rId20" Type="http://schemas.openxmlformats.org/officeDocument/2006/relationships/hyperlink" Target="https://effie.org.ua/contest/entry-form-and-attachments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ffie.org.ua/user/login/" TargetMode="Externa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effie.org.ua/contest/entry-form-and-attachments/" TargetMode="External"/><Relationship Id="rId23" Type="http://schemas.openxmlformats.org/officeDocument/2006/relationships/header" Target="header1.xml"/><Relationship Id="rId28" Type="http://schemas.openxmlformats.org/officeDocument/2006/relationships/glossaryDocument" Target="glossary/document.xml"/><Relationship Id="rId10" Type="http://schemas.openxmlformats.org/officeDocument/2006/relationships/hyperlink" Target="https://effie.org.ua/user/login/" TargetMode="External"/><Relationship Id="rId19" Type="http://schemas.openxmlformats.org/officeDocument/2006/relationships/hyperlink" Target="https://effie.org.ua/contest/entry-form-and-attachments/" TargetMode="External"/><Relationship Id="rId4" Type="http://schemas.openxmlformats.org/officeDocument/2006/relationships/styles" Target="styles.xml"/><Relationship Id="rId9" Type="http://schemas.openxmlformats.org/officeDocument/2006/relationships/hyperlink" Target="https://effie.org.ua/contest/categories/" TargetMode="External"/><Relationship Id="rId14" Type="http://schemas.openxmlformats.org/officeDocument/2006/relationships/hyperlink" Target="https://effie.org.ua/contest/rules/" TargetMode="External"/><Relationship Id="rId22" Type="http://schemas.openxmlformats.org/officeDocument/2006/relationships/hyperlink" Target="https://effie.org.ua/contest/entry-form-and-attachments/" TargetMode="Externa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jones\AppData\Roaming\Microsoft\Templates\Seasonal%20event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E5319766E9BE4653AC5C34A0D3C70758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CB94192C-225A-4AF0-B5E0-4D94851E7D2B}"/>
      </w:docPartPr>
      <w:docPartBody>
        <w:p w:rsidR="00AE1B08" w:rsidRDefault="00AE1B08" w:rsidP="00AE1B08">
          <w:pPr>
            <w:pStyle w:val="E5319766E9BE4653AC5C34A0D3C70758"/>
          </w:pPr>
          <w:r w:rsidRPr="001E5EA6">
            <w:rPr>
              <w:rStyle w:val="a3"/>
            </w:rPr>
            <w:t>Выберите элемент.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TC Avant Garde Std Bk">
    <w:altName w:val="Calibri"/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7DBD"/>
    <w:rsid w:val="0004185E"/>
    <w:rsid w:val="00053B8D"/>
    <w:rsid w:val="00060506"/>
    <w:rsid w:val="00081143"/>
    <w:rsid w:val="0008503D"/>
    <w:rsid w:val="00086BF8"/>
    <w:rsid w:val="000C599C"/>
    <w:rsid w:val="00112AE6"/>
    <w:rsid w:val="0013358A"/>
    <w:rsid w:val="00136642"/>
    <w:rsid w:val="00151F2F"/>
    <w:rsid w:val="0016660F"/>
    <w:rsid w:val="00170C8B"/>
    <w:rsid w:val="00194CD0"/>
    <w:rsid w:val="001A7D54"/>
    <w:rsid w:val="001B16FA"/>
    <w:rsid w:val="001C1666"/>
    <w:rsid w:val="002202A1"/>
    <w:rsid w:val="002305C5"/>
    <w:rsid w:val="0025701F"/>
    <w:rsid w:val="00330BCB"/>
    <w:rsid w:val="0034693A"/>
    <w:rsid w:val="003F3E09"/>
    <w:rsid w:val="00410324"/>
    <w:rsid w:val="00451599"/>
    <w:rsid w:val="004614AB"/>
    <w:rsid w:val="00462E82"/>
    <w:rsid w:val="004674CA"/>
    <w:rsid w:val="004F3874"/>
    <w:rsid w:val="00507E25"/>
    <w:rsid w:val="00514097"/>
    <w:rsid w:val="005316F8"/>
    <w:rsid w:val="00535AEF"/>
    <w:rsid w:val="00562B30"/>
    <w:rsid w:val="005C1C46"/>
    <w:rsid w:val="00601E19"/>
    <w:rsid w:val="006E4ACE"/>
    <w:rsid w:val="0072060F"/>
    <w:rsid w:val="00730BA5"/>
    <w:rsid w:val="007451FE"/>
    <w:rsid w:val="00797DBD"/>
    <w:rsid w:val="007B466F"/>
    <w:rsid w:val="007B6B72"/>
    <w:rsid w:val="007C0E13"/>
    <w:rsid w:val="007F7A11"/>
    <w:rsid w:val="00807F5D"/>
    <w:rsid w:val="008205D2"/>
    <w:rsid w:val="00911002"/>
    <w:rsid w:val="00954DA1"/>
    <w:rsid w:val="0096430F"/>
    <w:rsid w:val="00980944"/>
    <w:rsid w:val="0098644C"/>
    <w:rsid w:val="009C7C7D"/>
    <w:rsid w:val="009D3BCE"/>
    <w:rsid w:val="009E5D5B"/>
    <w:rsid w:val="009F18AB"/>
    <w:rsid w:val="00A429FF"/>
    <w:rsid w:val="00AC21A4"/>
    <w:rsid w:val="00AE1B08"/>
    <w:rsid w:val="00B07983"/>
    <w:rsid w:val="00B12078"/>
    <w:rsid w:val="00B204E5"/>
    <w:rsid w:val="00B664EC"/>
    <w:rsid w:val="00BB6C1C"/>
    <w:rsid w:val="00BC7759"/>
    <w:rsid w:val="00C01DA4"/>
    <w:rsid w:val="00C541E1"/>
    <w:rsid w:val="00C93313"/>
    <w:rsid w:val="00CA138C"/>
    <w:rsid w:val="00CB3DFD"/>
    <w:rsid w:val="00CB4A29"/>
    <w:rsid w:val="00CE4858"/>
    <w:rsid w:val="00D33CD7"/>
    <w:rsid w:val="00D95CAA"/>
    <w:rsid w:val="00D970D0"/>
    <w:rsid w:val="00E47222"/>
    <w:rsid w:val="00E63951"/>
    <w:rsid w:val="00ED5FC2"/>
    <w:rsid w:val="00EF786F"/>
    <w:rsid w:val="00EF7EE3"/>
    <w:rsid w:val="00F132D5"/>
    <w:rsid w:val="00F2757B"/>
    <w:rsid w:val="00F705C1"/>
    <w:rsid w:val="00FA02CD"/>
    <w:rsid w:val="00FB6B13"/>
    <w:rsid w:val="00FD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unhideWhenUsed/>
    <w:rsid w:val="00AE1B08"/>
    <w:rPr>
      <w:color w:val="808080"/>
    </w:rPr>
  </w:style>
  <w:style w:type="paragraph" w:customStyle="1" w:styleId="4C83B33EB01E480FB94C974B0A7EC08E">
    <w:name w:val="4C83B33EB01E480FB94C974B0A7EC08E"/>
    <w:rsid w:val="007C0E13"/>
    <w:rPr>
      <w:lang w:val="uk-UA" w:eastAsia="uk-UA"/>
    </w:rPr>
  </w:style>
  <w:style w:type="paragraph" w:customStyle="1" w:styleId="5BB09F4093E040BBAA7A1FA8DEDD85E8">
    <w:name w:val="5BB09F4093E040BBAA7A1FA8DEDD85E8"/>
    <w:rsid w:val="007C0E13"/>
    <w:rPr>
      <w:lang w:val="uk-UA" w:eastAsia="uk-UA"/>
    </w:rPr>
  </w:style>
  <w:style w:type="paragraph" w:customStyle="1" w:styleId="2CE0C5433FA2428DB975E9206E49FAC9">
    <w:name w:val="2CE0C5433FA2428DB975E9206E49FAC9"/>
    <w:rsid w:val="007C0E13"/>
    <w:rPr>
      <w:lang w:val="uk-UA" w:eastAsia="uk-UA"/>
    </w:rPr>
  </w:style>
  <w:style w:type="paragraph" w:customStyle="1" w:styleId="E5319766E9BE4653AC5C34A0D3C70758">
    <w:name w:val="E5319766E9BE4653AC5C34A0D3C70758"/>
    <w:rsid w:val="00AE1B08"/>
    <w:rPr>
      <w:lang w:val="uk-UA" w:eastAsia="uk-UA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424E78C-8A49-4037-80E8-15290F91551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EED663-72F8-4FA8-9125-1235D9E6C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</Template>
  <TotalTime>257</TotalTime>
  <Pages>1</Pages>
  <Words>30348</Words>
  <Characters>17299</Characters>
  <Application>Microsoft Office Word</Application>
  <DocSecurity>0</DocSecurity>
  <Lines>144</Lines>
  <Paragraphs>95</Paragraphs>
  <ScaleCrop>false</ScaleCrop>
  <HeadingPairs>
    <vt:vector size="6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47552</CharactersWithSpaces>
  <SharedDoc>false</SharedDoc>
  <HLinks>
    <vt:vector size="72" baseType="variant">
      <vt:variant>
        <vt:i4>4456525</vt:i4>
      </vt:variant>
      <vt:variant>
        <vt:i4>33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852042</vt:i4>
      </vt:variant>
      <vt:variant>
        <vt:i4>30</vt:i4>
      </vt:variant>
      <vt:variant>
        <vt:i4>0</vt:i4>
      </vt:variant>
      <vt:variant>
        <vt:i4>5</vt:i4>
      </vt:variant>
      <vt:variant>
        <vt:lpwstr>http://ow.ly/nPF730ePpp0</vt:lpwstr>
      </vt:variant>
      <vt:variant>
        <vt:lpwstr/>
      </vt:variant>
      <vt:variant>
        <vt:i4>4456525</vt:i4>
      </vt:variant>
      <vt:variant>
        <vt:i4>27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131099</vt:i4>
      </vt:variant>
      <vt:variant>
        <vt:i4>24</vt:i4>
      </vt:variant>
      <vt:variant>
        <vt:i4>0</vt:i4>
      </vt:variant>
      <vt:variant>
        <vt:i4>5</vt:i4>
      </vt:variant>
      <vt:variant>
        <vt:lpwstr>http://ow.ly/9hFA30ePpoh</vt:lpwstr>
      </vt:variant>
      <vt:variant>
        <vt:lpwstr/>
      </vt:variant>
      <vt:variant>
        <vt:i4>4456525</vt:i4>
      </vt:variant>
      <vt:variant>
        <vt:i4>21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5767169</vt:i4>
      </vt:variant>
      <vt:variant>
        <vt:i4>18</vt:i4>
      </vt:variant>
      <vt:variant>
        <vt:i4>0</vt:i4>
      </vt:variant>
      <vt:variant>
        <vt:i4>5</vt:i4>
      </vt:variant>
      <vt:variant>
        <vt:lpwstr>http://ow.ly/VKhy30ePpns</vt:lpwstr>
      </vt:variant>
      <vt:variant>
        <vt:lpwstr/>
      </vt:variant>
      <vt:variant>
        <vt:i4>4456525</vt:i4>
      </vt:variant>
      <vt:variant>
        <vt:i4>15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4194368</vt:i4>
      </vt:variant>
      <vt:variant>
        <vt:i4>12</vt:i4>
      </vt:variant>
      <vt:variant>
        <vt:i4>0</vt:i4>
      </vt:variant>
      <vt:variant>
        <vt:i4>5</vt:i4>
      </vt:variant>
      <vt:variant>
        <vt:lpwstr>http://ow.ly/Ldl530ePplU</vt:lpwstr>
      </vt:variant>
      <vt:variant>
        <vt:lpwstr/>
      </vt:variant>
      <vt:variant>
        <vt:i4>5111836</vt:i4>
      </vt:variant>
      <vt:variant>
        <vt:i4>9</vt:i4>
      </vt:variant>
      <vt:variant>
        <vt:i4>0</vt:i4>
      </vt:variant>
      <vt:variant>
        <vt:i4>5</vt:i4>
      </vt:variant>
      <vt:variant>
        <vt:lpwstr>http://ow.ly/KwmK30eGLja</vt:lpwstr>
      </vt:variant>
      <vt:variant>
        <vt:lpwstr/>
      </vt:variant>
      <vt:variant>
        <vt:i4>4653148</vt:i4>
      </vt:variant>
      <vt:variant>
        <vt:i4>6</vt:i4>
      </vt:variant>
      <vt:variant>
        <vt:i4>0</vt:i4>
      </vt:variant>
      <vt:variant>
        <vt:i4>5</vt:i4>
      </vt:variant>
      <vt:variant>
        <vt:lpwstr>http://current.effie.org/downloads/2018_NA_FormattingReq_DQ_Sourcing.pdf</vt:lpwstr>
      </vt:variant>
      <vt:variant>
        <vt:lpwstr/>
      </vt:variant>
      <vt:variant>
        <vt:i4>2883686</vt:i4>
      </vt:variant>
      <vt:variant>
        <vt:i4>3</vt:i4>
      </vt:variant>
      <vt:variant>
        <vt:i4>0</vt:i4>
      </vt:variant>
      <vt:variant>
        <vt:i4>5</vt:i4>
      </vt:variant>
      <vt:variant>
        <vt:lpwstr>https://www.effie.org/award_program/award_categories/26</vt:lpwstr>
      </vt:variant>
      <vt:variant>
        <vt:lpwstr/>
      </vt:variant>
      <vt:variant>
        <vt:i4>2097229</vt:i4>
      </vt:variant>
      <vt:variant>
        <vt:i4>0</vt:i4>
      </vt:variant>
      <vt:variant>
        <vt:i4>0</vt:i4>
      </vt:variant>
      <vt:variant>
        <vt:i4>5</vt:i4>
      </vt:variant>
      <vt:variant>
        <vt:lpwstr>https://www.effie.org/award_program/partner/north-america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 Jones</dc:creator>
  <cp:keywords/>
  <dc:description/>
  <cp:lastModifiedBy>Катя Грабовская</cp:lastModifiedBy>
  <cp:revision>22</cp:revision>
  <cp:lastPrinted>2018-08-02T09:17:00Z</cp:lastPrinted>
  <dcterms:created xsi:type="dcterms:W3CDTF">2024-06-06T15:42:00Z</dcterms:created>
  <dcterms:modified xsi:type="dcterms:W3CDTF">2024-06-10T11:26:00Z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TC039885629991</vt:lpwstr>
  </property>
</Properties>
</file>