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816D04" w14:textId="36015EFB" w:rsidR="00060F70" w:rsidRPr="00584574" w:rsidRDefault="00060F70" w:rsidP="00CC5072">
      <w:pPr>
        <w:pStyle w:val="MediumShading1-Accent11"/>
        <w:rPr>
          <w:rFonts w:asciiTheme="minorHAnsi" w:hAnsiTheme="minorHAnsi"/>
          <w:color w:val="auto"/>
          <w:sz w:val="18"/>
          <w:szCs w:val="18"/>
          <w:lang w:val="uk-UA"/>
        </w:rPr>
      </w:pPr>
    </w:p>
    <w:p w14:paraId="3165D6A7" w14:textId="77777777" w:rsidR="00F21C81" w:rsidRPr="004317FE" w:rsidRDefault="00F21C81" w:rsidP="00F21C81">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9776" behindDoc="1" locked="0" layoutInCell="1" allowOverlap="1" wp14:anchorId="733AC0F4" wp14:editId="30095856">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63648A67" w14:textId="77777777" w:rsidR="008D2947" w:rsidRPr="00C7718B" w:rsidRDefault="008D2947" w:rsidP="00F21C81">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31E7C92" w14:textId="77777777" w:rsidR="008D2947" w:rsidRPr="00735B09" w:rsidRDefault="008D2947" w:rsidP="00F21C81">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33AC0F4"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6704;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BnLGb3HwIAABwEAAAOAAAAAAAAAAAAAAAAAC4CAABkcnMvZTJvRG9jLnhtbFBLAQIt&#10;ABQABgAIAAAAIQAOLqvd2wAAAAYBAAAPAAAAAAAAAAAAAAAAAHkEAABkcnMvZG93bnJldi54bWxQ&#10;SwUGAAAAAAQABADzAAAAgQUAAAAA&#10;" fillcolor="black [3213]" stroked="f">
                <v:textbox>
                  <w:txbxContent>
                    <w:p w14:paraId="63648A67" w14:textId="77777777" w:rsidR="008D2947" w:rsidRPr="00C7718B" w:rsidRDefault="008D2947" w:rsidP="00F21C81">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31E7C92" w14:textId="77777777" w:rsidR="008D2947" w:rsidRPr="00735B09" w:rsidRDefault="008D2947" w:rsidP="00F21C81">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Pr="004317FE">
        <w:rPr>
          <w:rFonts w:ascii="Avenir Next Cyr" w:hAnsi="Avenir Next Cyr"/>
          <w:color w:val="auto"/>
          <w:sz w:val="18"/>
          <w:szCs w:val="18"/>
          <w:lang w:val="uk-UA"/>
        </w:rPr>
        <w:t xml:space="preserve">В процесі підготовки заявки пам’ятайте, що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2AE88C00" w14:textId="77777777" w:rsidR="00F21C81" w:rsidRPr="004317FE" w:rsidRDefault="00F21C81" w:rsidP="00F21C81">
      <w:pPr>
        <w:spacing w:after="0" w:line="240" w:lineRule="auto"/>
        <w:contextualSpacing/>
        <w:rPr>
          <w:rFonts w:ascii="Avenir Next Cyr" w:hAnsi="Avenir Next Cyr"/>
          <w:color w:val="auto"/>
          <w:sz w:val="18"/>
          <w:szCs w:val="18"/>
          <w:lang w:val="uk-UA"/>
        </w:rPr>
      </w:pPr>
    </w:p>
    <w:p w14:paraId="364FB2D8" w14:textId="660E1796" w:rsidR="00F21C81" w:rsidRPr="004317FE" w:rsidRDefault="00F21C81" w:rsidP="00F21C81">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Цей документ допоможе вам у спільній роботі з вашою командою під час підготовки заявки. Він відображає онлайн-форму заявки, демонструючи усі питання так, як вони відображаються на </w:t>
      </w:r>
      <w:hyperlink r:id="rId9" w:history="1">
        <w:r w:rsidRPr="004317FE">
          <w:rPr>
            <w:rStyle w:val="ac"/>
            <w:rFonts w:ascii="Avenir Next Cyr" w:hAnsi="Avenir Next Cyr"/>
            <w:sz w:val="18"/>
            <w:szCs w:val="18"/>
            <w:lang w:val="uk-UA"/>
          </w:rPr>
          <w:t xml:space="preserve">онлайн-порталі реєстрації </w:t>
        </w:r>
        <w:r w:rsidR="002840B3">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xml:space="preserve">. На порталі деякі питання мають </w:t>
      </w:r>
      <w:proofErr w:type="spellStart"/>
      <w:r w:rsidRPr="004317FE">
        <w:rPr>
          <w:rFonts w:ascii="Avenir Next Cyr" w:hAnsi="Avenir Next Cyr"/>
          <w:color w:val="auto"/>
          <w:sz w:val="18"/>
          <w:szCs w:val="18"/>
          <w:lang w:val="uk-UA"/>
        </w:rPr>
        <w:t>випадаючі</w:t>
      </w:r>
      <w:proofErr w:type="spellEnd"/>
      <w:r w:rsidRPr="004317FE">
        <w:rPr>
          <w:rFonts w:ascii="Avenir Next Cyr" w:hAnsi="Avenir Next Cyr"/>
          <w:color w:val="auto"/>
          <w:sz w:val="18"/>
          <w:szCs w:val="18"/>
          <w:lang w:val="uk-UA"/>
        </w:rPr>
        <w:t xml:space="preserve"> списки на вибір — цей шаблон містить усі варіанти, щоб ви могли підготуватися заздалегідь.</w:t>
      </w:r>
    </w:p>
    <w:p w14:paraId="2A8CCFF4" w14:textId="77777777" w:rsidR="00F21C81" w:rsidRPr="004317FE" w:rsidRDefault="00F21C81" w:rsidP="00F21C81">
      <w:pPr>
        <w:spacing w:after="0" w:line="240" w:lineRule="auto"/>
        <w:contextualSpacing/>
        <w:rPr>
          <w:rFonts w:ascii="Avenir Next Cyr" w:hAnsi="Avenir Next Cyr"/>
          <w:color w:val="auto"/>
          <w:sz w:val="18"/>
          <w:szCs w:val="18"/>
          <w:lang w:val="uk-UA"/>
        </w:rPr>
      </w:pPr>
    </w:p>
    <w:p w14:paraId="7712820E" w14:textId="38DC558D" w:rsidR="00F21C81" w:rsidRPr="004317FE" w:rsidRDefault="00F21C81" w:rsidP="00F21C81">
      <w:pPr>
        <w:spacing w:after="0" w:line="240" w:lineRule="auto"/>
        <w:contextualSpacing/>
        <w:rPr>
          <w:rFonts w:ascii="Avenir Next Cyr" w:hAnsi="Avenir Next Cyr"/>
          <w:color w:val="auto"/>
          <w:sz w:val="18"/>
          <w:szCs w:val="18"/>
          <w:lang w:val="uk-UA"/>
        </w:rPr>
      </w:pPr>
      <w:r w:rsidRPr="001F244E">
        <w:rPr>
          <w:rFonts w:ascii="Avenir Next Cyr Medium" w:hAnsi="Avenir Next Cyr Medium"/>
          <w:b/>
          <w:bCs/>
          <w:color w:val="auto"/>
          <w:sz w:val="18"/>
          <w:szCs w:val="18"/>
          <w:lang w:val="uk-UA"/>
        </w:rPr>
        <w:t xml:space="preserve">Для того щоб ваша заявка була зареєстрована до участі, відповіді потрібно буде скопіювати на </w:t>
      </w:r>
      <w:hyperlink r:id="rId10" w:history="1">
        <w:r w:rsidRPr="001F244E">
          <w:rPr>
            <w:rStyle w:val="ac"/>
            <w:rFonts w:ascii="Avenir Next Cyr Medium" w:hAnsi="Avenir Next Cyr Medium"/>
            <w:b/>
            <w:bCs/>
            <w:sz w:val="18"/>
            <w:szCs w:val="18"/>
            <w:lang w:val="uk-UA"/>
          </w:rPr>
          <w:t xml:space="preserve">онлайн-портал реєстрації </w:t>
        </w:r>
        <w:r w:rsidR="002840B3">
          <w:rPr>
            <w:rStyle w:val="ac"/>
            <w:rFonts w:ascii="Avenir Next Cyr Medium" w:hAnsi="Avenir Next Cyr Medium"/>
            <w:b/>
            <w:bCs/>
            <w:sz w:val="18"/>
            <w:szCs w:val="18"/>
            <w:lang w:val="uk-UA"/>
          </w:rPr>
          <w:t>робіт</w:t>
        </w:r>
      </w:hyperlink>
      <w:r w:rsidRPr="001F244E">
        <w:rPr>
          <w:rFonts w:ascii="Avenir Next Cyr Medium" w:hAnsi="Avenir Next Cyr Medium"/>
          <w:b/>
          <w:bCs/>
          <w:color w:val="auto"/>
          <w:sz w:val="18"/>
          <w:szCs w:val="18"/>
          <w:lang w:val="uk-UA"/>
        </w:rPr>
        <w:t>. Будь ласка, переконайтеся, що ви маєте достатньо часу, щоб перенести всі відповіді на портал до кінця запланованого дедлайну реєстрації заявок.</w:t>
      </w:r>
      <w:r w:rsidRPr="004317FE">
        <w:rPr>
          <w:rFonts w:ascii="Avenir Next Cyr" w:hAnsi="Avenir Next Cyr"/>
          <w:color w:val="auto"/>
          <w:sz w:val="18"/>
          <w:szCs w:val="18"/>
          <w:lang w:val="uk-UA"/>
        </w:rPr>
        <w:br/>
      </w:r>
      <w:r w:rsidRPr="004317FE">
        <w:rPr>
          <w:rFonts w:ascii="Avenir Next Cyr" w:hAnsi="Avenir Next Cyr"/>
          <w:color w:val="auto"/>
          <w:sz w:val="18"/>
          <w:szCs w:val="18"/>
          <w:lang w:val="uk-UA"/>
        </w:rPr>
        <w:br/>
      </w:r>
      <w:r w:rsidRPr="004317FE">
        <w:rPr>
          <w:rFonts w:ascii="Avenir Next Cyr" w:eastAsia="Times New Roman" w:hAnsi="Avenir Next Cyr" w:cs="Courier New"/>
          <w:b/>
          <w:bCs/>
          <w:color w:val="202124"/>
          <w:sz w:val="18"/>
          <w:szCs w:val="18"/>
          <w:u w:val="single"/>
          <w:lang w:val="uk-UA" w:eastAsia="uk-UA"/>
        </w:rPr>
        <w:t>Контрольний список (</w:t>
      </w:r>
      <w:proofErr w:type="spellStart"/>
      <w:r w:rsidRPr="004317FE">
        <w:rPr>
          <w:rFonts w:ascii="Avenir Next Cyr" w:eastAsia="Times New Roman" w:hAnsi="Avenir Next Cyr" w:cs="Courier New"/>
          <w:b/>
          <w:bCs/>
          <w:color w:val="202124"/>
          <w:sz w:val="18"/>
          <w:szCs w:val="18"/>
          <w:u w:val="single"/>
          <w:lang w:val="uk-UA" w:eastAsia="uk-UA"/>
        </w:rPr>
        <w:t>чеклист</w:t>
      </w:r>
      <w:proofErr w:type="spellEnd"/>
      <w:r w:rsidRPr="004317FE">
        <w:rPr>
          <w:rFonts w:ascii="Avenir Next Cyr" w:eastAsia="Times New Roman" w:hAnsi="Avenir Next Cyr" w:cs="Courier New"/>
          <w:b/>
          <w:bCs/>
          <w:color w:val="202124"/>
          <w:sz w:val="18"/>
          <w:szCs w:val="18"/>
          <w:u w:val="single"/>
          <w:lang w:val="uk-UA" w:eastAsia="uk-UA"/>
        </w:rPr>
        <w:t>), наведений нижче, допоможе вам у процесі збору інформації:</w:t>
      </w:r>
    </w:p>
    <w:p w14:paraId="1C1438B1" w14:textId="77777777" w:rsidR="00F21C81" w:rsidRPr="004317FE" w:rsidRDefault="00F21C81" w:rsidP="00F21C81">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F21C81" w:rsidRPr="00C011FF" w14:paraId="07A46C1F" w14:textId="77777777" w:rsidTr="00B945D5">
        <w:trPr>
          <w:trHeight w:val="20"/>
        </w:trPr>
        <w:tc>
          <w:tcPr>
            <w:tcW w:w="5395" w:type="dxa"/>
            <w:shd w:val="clear" w:color="auto" w:fill="A6A6A6" w:themeFill="background1" w:themeFillShade="A6"/>
            <w:vAlign w:val="center"/>
          </w:tcPr>
          <w:p w14:paraId="4ECF9D77" w14:textId="77777777" w:rsidR="00F21C81" w:rsidRPr="004317FE" w:rsidRDefault="00F21C81" w:rsidP="00B945D5">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0DD8BCCB" w14:textId="77777777" w:rsidR="00F21C81" w:rsidRPr="004317FE" w:rsidRDefault="00F21C81" w:rsidP="00B945D5">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4ECF7410" w14:textId="77777777" w:rsidR="00F21C81" w:rsidRPr="004317FE" w:rsidRDefault="00F21C81" w:rsidP="00B945D5">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Pr="004317FE">
              <w:rPr>
                <w:rFonts w:ascii="Avenir Next Cyr Medium" w:hAnsi="Avenir Next Cyr Medium"/>
                <w:b/>
                <w:bCs/>
                <w:lang w:val="uk-UA"/>
              </w:rPr>
              <w:br/>
            </w:r>
            <w:r w:rsidRPr="004317FE">
              <w:rPr>
                <w:rFonts w:ascii="Avenir Next Cyr" w:hAnsi="Avenir Next Cyr" w:cs="Calibri"/>
                <w:bCs/>
                <w:color w:val="auto"/>
                <w:sz w:val="18"/>
                <w:szCs w:val="18"/>
                <w:lang w:val="uk-UA"/>
              </w:rPr>
              <w:t>Ці відповіді судді не бачать.</w:t>
            </w:r>
          </w:p>
        </w:tc>
      </w:tr>
      <w:tr w:rsidR="00F21C81" w:rsidRPr="00C011FF" w14:paraId="6CE4879E" w14:textId="77777777" w:rsidTr="00B945D5">
        <w:trPr>
          <w:trHeight w:val="855"/>
        </w:trPr>
        <w:tc>
          <w:tcPr>
            <w:tcW w:w="5395" w:type="dxa"/>
            <w:vMerge w:val="restart"/>
            <w:vAlign w:val="center"/>
          </w:tcPr>
          <w:p w14:paraId="49D4A0BA" w14:textId="77777777" w:rsidR="00F21C81" w:rsidRPr="004317FE" w:rsidRDefault="00F21C81" w:rsidP="00B945D5">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7D26D3A3"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55920CC6"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Effie</w:t>
            </w:r>
            <w:proofErr w:type="spellEnd"/>
            <w:r w:rsidRPr="004317FE">
              <w:rPr>
                <w:rFonts w:ascii="Avenir Next Cyr" w:hAnsi="Avenir Next Cyr"/>
                <w:bCs/>
                <w:sz w:val="18"/>
                <w:szCs w:val="18"/>
                <w:lang w:val="uk-UA"/>
              </w:rPr>
              <w:t xml:space="preserve"> опис кампанії, відповіді на питання у розділах заявки (</w:t>
            </w:r>
            <w:proofErr w:type="spellStart"/>
            <w:r w:rsidRPr="004317FE">
              <w:rPr>
                <w:rFonts w:ascii="Avenir Next Cyr" w:hAnsi="Avenir Next Cyr"/>
                <w:bCs/>
                <w:sz w:val="18"/>
                <w:szCs w:val="18"/>
                <w:lang w:val="uk-UA"/>
              </w:rPr>
              <w:t>Sections</w:t>
            </w:r>
            <w:proofErr w:type="spellEnd"/>
            <w:r w:rsidRPr="004317FE">
              <w:rPr>
                <w:rFonts w:ascii="Avenir Next Cyr" w:hAnsi="Avenir Next Cyr"/>
                <w:bCs/>
                <w:sz w:val="18"/>
                <w:szCs w:val="18"/>
                <w:lang w:val="uk-UA"/>
              </w:rPr>
              <w:t xml:space="preserve"> 1-4)</w:t>
            </w:r>
          </w:p>
          <w:p w14:paraId="5F00EBCF" w14:textId="77777777" w:rsidR="00F21C81" w:rsidRPr="004317FE" w:rsidRDefault="00F21C81" w:rsidP="00F21C81">
            <w:pPr>
              <w:pStyle w:val="af7"/>
              <w:numPr>
                <w:ilvl w:val="0"/>
                <w:numId w:val="44"/>
              </w:numPr>
              <w:spacing w:before="60" w:after="60" w:line="240" w:lineRule="auto"/>
              <w:rPr>
                <w:rFonts w:ascii="Avenir Next Cyr" w:hAnsi="Avenir Next Cyr"/>
                <w:bCs/>
                <w:sz w:val="18"/>
                <w:szCs w:val="18"/>
                <w:lang w:val="uk-UA"/>
              </w:rPr>
            </w:pPr>
            <w:proofErr w:type="spellStart"/>
            <w:r w:rsidRPr="004317FE">
              <w:rPr>
                <w:rFonts w:ascii="Avenir Next Cyr" w:hAnsi="Avenir Next Cyr"/>
                <w:bCs/>
                <w:sz w:val="18"/>
                <w:szCs w:val="18"/>
                <w:lang w:val="uk-UA"/>
              </w:rPr>
              <w:t>Investment</w:t>
            </w:r>
            <w:proofErr w:type="spellEnd"/>
            <w:r w:rsidRPr="004317FE">
              <w:rPr>
                <w:rFonts w:ascii="Avenir Next Cyr" w:hAnsi="Avenir Next Cyr"/>
                <w:bCs/>
                <w:sz w:val="18"/>
                <w:szCs w:val="18"/>
                <w:lang w:val="uk-UA"/>
              </w:rPr>
              <w:t xml:space="preserve"> </w:t>
            </w:r>
            <w:proofErr w:type="spellStart"/>
            <w:r w:rsidRPr="004317FE">
              <w:rPr>
                <w:rFonts w:ascii="Avenir Next Cyr" w:hAnsi="Avenir Next Cyr"/>
                <w:bCs/>
                <w:sz w:val="18"/>
                <w:szCs w:val="18"/>
                <w:lang w:val="uk-UA"/>
              </w:rPr>
              <w:t>Overview</w:t>
            </w:r>
            <w:proofErr w:type="spellEnd"/>
            <w:r w:rsidRPr="004317FE">
              <w:rPr>
                <w:rFonts w:ascii="Avenir Next Cyr" w:hAnsi="Avenir Next Cyr"/>
                <w:bCs/>
                <w:sz w:val="18"/>
                <w:szCs w:val="18"/>
                <w:lang w:val="uk-UA"/>
              </w:rPr>
              <w:t xml:space="preserve"> (медіа додаток)</w:t>
            </w:r>
          </w:p>
          <w:p w14:paraId="416342E9" w14:textId="77777777" w:rsidR="00F21C81" w:rsidRPr="004317FE" w:rsidRDefault="00F21C81" w:rsidP="00F21C81">
            <w:pPr>
              <w:pStyle w:val="af7"/>
              <w:numPr>
                <w:ilvl w:val="0"/>
                <w:numId w:val="44"/>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Резюме роботи</w:t>
            </w:r>
          </w:p>
        </w:tc>
        <w:tc>
          <w:tcPr>
            <w:tcW w:w="5395" w:type="dxa"/>
            <w:vAlign w:val="center"/>
          </w:tcPr>
          <w:p w14:paraId="180AAEE7" w14:textId="77777777" w:rsidR="00F21C81" w:rsidRPr="004317FE" w:rsidRDefault="00F21C81" w:rsidP="00B945D5">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F21C81" w:rsidRPr="00C011FF" w14:paraId="5E91990D" w14:textId="77777777" w:rsidTr="00B945D5">
        <w:trPr>
          <w:trHeight w:val="855"/>
        </w:trPr>
        <w:tc>
          <w:tcPr>
            <w:tcW w:w="5395" w:type="dxa"/>
            <w:vMerge/>
            <w:vAlign w:val="center"/>
          </w:tcPr>
          <w:p w14:paraId="16339EFA" w14:textId="77777777" w:rsidR="00F21C81" w:rsidRPr="004317FE" w:rsidRDefault="00F21C81" w:rsidP="00B945D5">
            <w:pPr>
              <w:spacing w:before="60" w:after="60" w:line="240" w:lineRule="auto"/>
              <w:rPr>
                <w:rFonts w:ascii="Avenir Next Cyr Medium" w:hAnsi="Avenir Next Cyr Medium"/>
                <w:b/>
                <w:sz w:val="20"/>
                <w:szCs w:val="20"/>
                <w:lang w:val="uk-UA"/>
              </w:rPr>
            </w:pPr>
          </w:p>
        </w:tc>
        <w:tc>
          <w:tcPr>
            <w:tcW w:w="5395" w:type="dxa"/>
            <w:vAlign w:val="center"/>
          </w:tcPr>
          <w:p w14:paraId="5566A9EC" w14:textId="77777777" w:rsidR="00F21C81" w:rsidRPr="004317FE" w:rsidRDefault="00F21C81" w:rsidP="00B945D5">
            <w:pPr>
              <w:rPr>
                <w:rFonts w:ascii="Avenir Next Cyr Medium" w:hAnsi="Avenir Next Cyr Medium" w:cs="Calibri"/>
                <w:b/>
                <w:color w:val="auto"/>
                <w:sz w:val="20"/>
                <w:szCs w:val="20"/>
                <w:lang w:val="uk-UA"/>
              </w:rPr>
            </w:pPr>
            <w:proofErr w:type="spellStart"/>
            <w:r w:rsidRPr="004317FE">
              <w:rPr>
                <w:rFonts w:ascii="Avenir Next Cyr Medium" w:hAnsi="Avenir Next Cyr Medium" w:cs="Calibri"/>
                <w:b/>
                <w:color w:val="auto"/>
                <w:sz w:val="20"/>
                <w:szCs w:val="20"/>
                <w:lang w:val="uk-UA"/>
              </w:rPr>
              <w:t>Case</w:t>
            </w:r>
            <w:proofErr w:type="spellEnd"/>
            <w:r w:rsidRPr="004317FE">
              <w:rPr>
                <w:rFonts w:ascii="Avenir Next Cyr Medium" w:hAnsi="Avenir Next Cyr Medium" w:cs="Calibri"/>
                <w:b/>
                <w:color w:val="auto"/>
                <w:sz w:val="20"/>
                <w:szCs w:val="20"/>
                <w:lang w:val="uk-UA"/>
              </w:rPr>
              <w:t xml:space="preserve"> </w:t>
            </w:r>
            <w:proofErr w:type="spellStart"/>
            <w:r w:rsidRPr="004317FE">
              <w:rPr>
                <w:rFonts w:ascii="Avenir Next Cyr Medium" w:hAnsi="Avenir Next Cyr Medium" w:cs="Calibri"/>
                <w:b/>
                <w:color w:val="auto"/>
                <w:sz w:val="20"/>
                <w:szCs w:val="20"/>
                <w:lang w:val="uk-UA"/>
              </w:rPr>
              <w:t>background</w:t>
            </w:r>
            <w:proofErr w:type="spellEnd"/>
            <w:r w:rsidRPr="004317FE">
              <w:rPr>
                <w:rFonts w:ascii="Avenir Next Cyr Medium" w:hAnsi="Avenir Next Cyr Medium" w:cs="Calibri"/>
                <w:b/>
                <w:color w:val="auto"/>
                <w:sz w:val="20"/>
                <w:szCs w:val="20"/>
                <w:lang w:val="uk-UA"/>
              </w:rPr>
              <w:br/>
            </w:r>
            <w:r w:rsidRPr="004317FE">
              <w:rPr>
                <w:rFonts w:ascii="Avenir Next Cyr" w:hAnsi="Avenir Next Cyr" w:cs="Calibri"/>
                <w:bCs/>
                <w:color w:val="auto"/>
                <w:sz w:val="18"/>
                <w:szCs w:val="18"/>
                <w:lang w:val="uk-UA"/>
              </w:rPr>
              <w:t xml:space="preserve">Основна інформація про ваш бренд, аудиторію, конкурентів, дослідницьких партнерів, </w:t>
            </w:r>
            <w:proofErr w:type="spellStart"/>
            <w:r w:rsidRPr="004317FE">
              <w:rPr>
                <w:rFonts w:ascii="Avenir Next Cyr" w:hAnsi="Avenir Next Cyr" w:cs="Calibri"/>
                <w:bCs/>
                <w:color w:val="auto"/>
                <w:sz w:val="18"/>
                <w:szCs w:val="18"/>
                <w:lang w:val="uk-UA"/>
              </w:rPr>
              <w:t>медіапартнерів</w:t>
            </w:r>
            <w:proofErr w:type="spellEnd"/>
            <w:r w:rsidRPr="004317FE">
              <w:rPr>
                <w:rFonts w:ascii="Avenir Next Cyr" w:hAnsi="Avenir Next Cyr" w:cs="Calibri"/>
                <w:bCs/>
                <w:color w:val="auto"/>
                <w:sz w:val="18"/>
                <w:szCs w:val="18"/>
                <w:lang w:val="uk-UA"/>
              </w:rPr>
              <w:t>.</w:t>
            </w:r>
          </w:p>
        </w:tc>
      </w:tr>
      <w:tr w:rsidR="00F21C81" w:rsidRPr="004317FE" w14:paraId="37D6B4D7" w14:textId="77777777" w:rsidTr="00B945D5">
        <w:trPr>
          <w:trHeight w:val="20"/>
        </w:trPr>
        <w:tc>
          <w:tcPr>
            <w:tcW w:w="5395" w:type="dxa"/>
            <w:vMerge w:val="restart"/>
          </w:tcPr>
          <w:p w14:paraId="12A96B28" w14:textId="77777777" w:rsidR="00F21C81" w:rsidRPr="004317FE" w:rsidRDefault="00F21C81" w:rsidP="00B945D5">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proofErr w:type="spellStart"/>
            <w:r w:rsidRPr="004317FE">
              <w:rPr>
                <w:rFonts w:ascii="Avenir Next Cyr Medium" w:hAnsi="Avenir Next Cyr Medium" w:cs="Calibri"/>
                <w:b/>
                <w:sz w:val="20"/>
                <w:szCs w:val="20"/>
                <w:lang w:val="uk-UA"/>
              </w:rPr>
              <w:t>відеокейс</w:t>
            </w:r>
            <w:proofErr w:type="spellEnd"/>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880926F" w14:textId="77777777" w:rsidR="00F21C81" w:rsidRPr="004317FE" w:rsidRDefault="00F21C81" w:rsidP="00B945D5">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477E68F1" w14:textId="77777777" w:rsidR="00F21C81" w:rsidRPr="004317FE" w:rsidRDefault="00F21C81" w:rsidP="00B945D5">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lastRenderedPageBreak/>
              <w:fldChar w:fldCharType="end"/>
            </w:r>
          </w:p>
        </w:tc>
        <w:tc>
          <w:tcPr>
            <w:tcW w:w="5395" w:type="dxa"/>
            <w:vAlign w:val="center"/>
          </w:tcPr>
          <w:p w14:paraId="578CBD5E" w14:textId="77777777" w:rsidR="00F21C81" w:rsidRPr="004317FE" w:rsidRDefault="00F21C81" w:rsidP="00B945D5">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lastRenderedPageBreak/>
              <w:t>Матеріали для публікацій</w:t>
            </w:r>
          </w:p>
          <w:p w14:paraId="4D49947E" w14:textId="77777777" w:rsidR="00F21C81" w:rsidRPr="004317FE" w:rsidRDefault="00F21C81" w:rsidP="00F21C81">
            <w:pPr>
              <w:pStyle w:val="af7"/>
              <w:numPr>
                <w:ilvl w:val="0"/>
                <w:numId w:val="43"/>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1AD27B58" w14:textId="77777777" w:rsidR="00F21C81" w:rsidRPr="004317FE" w:rsidRDefault="00F21C81" w:rsidP="00F21C81">
            <w:pPr>
              <w:pStyle w:val="af7"/>
              <w:numPr>
                <w:ilvl w:val="0"/>
                <w:numId w:val="43"/>
              </w:numPr>
              <w:spacing w:before="60" w:after="60" w:line="240" w:lineRule="auto"/>
              <w:rPr>
                <w:rFonts w:ascii="Avenir Next Cyr" w:hAnsi="Avenir Next Cyr"/>
                <w:bCs/>
                <w:color w:val="auto"/>
                <w:sz w:val="18"/>
                <w:szCs w:val="18"/>
                <w:lang w:val="uk-UA"/>
              </w:rPr>
            </w:pPr>
            <w:proofErr w:type="spellStart"/>
            <w:r w:rsidRPr="004317FE">
              <w:rPr>
                <w:rFonts w:ascii="Avenir Next Cyr" w:hAnsi="Avenir Next Cyr"/>
                <w:bCs/>
                <w:color w:val="auto"/>
                <w:sz w:val="18"/>
                <w:szCs w:val="18"/>
                <w:lang w:val="uk-UA"/>
              </w:rPr>
              <w:t>Statement</w:t>
            </w:r>
            <w:proofErr w:type="spellEnd"/>
            <w:r w:rsidRPr="004317FE">
              <w:rPr>
                <w:rFonts w:ascii="Avenir Next Cyr" w:hAnsi="Avenir Next Cyr"/>
                <w:bCs/>
                <w:color w:val="auto"/>
                <w:sz w:val="18"/>
                <w:szCs w:val="18"/>
                <w:lang w:val="uk-UA"/>
              </w:rPr>
              <w:t xml:space="preserve"> of </w:t>
            </w:r>
            <w:proofErr w:type="spellStart"/>
            <w:r w:rsidRPr="004317FE">
              <w:rPr>
                <w:rFonts w:ascii="Avenir Next Cyr" w:hAnsi="Avenir Next Cyr"/>
                <w:bCs/>
                <w:color w:val="auto"/>
                <w:sz w:val="18"/>
                <w:szCs w:val="18"/>
                <w:lang w:val="uk-UA"/>
              </w:rPr>
              <w:t>Effectiveness</w:t>
            </w:r>
            <w:proofErr w:type="spellEnd"/>
          </w:p>
          <w:p w14:paraId="17D2A315" w14:textId="77777777" w:rsidR="00F21C81" w:rsidRPr="004317FE" w:rsidRDefault="00F21C81" w:rsidP="00F21C81">
            <w:pPr>
              <w:pStyle w:val="af7"/>
              <w:numPr>
                <w:ilvl w:val="0"/>
                <w:numId w:val="43"/>
              </w:numPr>
              <w:rPr>
                <w:rFonts w:ascii="Avenir Next Cyr" w:hAnsi="Avenir Next Cyr"/>
                <w:bCs/>
                <w:color w:val="auto"/>
                <w:sz w:val="18"/>
                <w:szCs w:val="18"/>
                <w:lang w:val="uk-UA"/>
              </w:rPr>
            </w:pPr>
            <w:r w:rsidRPr="004317FE">
              <w:rPr>
                <w:rFonts w:ascii="Avenir Next Cyr" w:hAnsi="Avenir Next Cyr"/>
                <w:bCs/>
                <w:sz w:val="18"/>
                <w:szCs w:val="18"/>
                <w:lang w:val="uk-UA"/>
              </w:rPr>
              <w:lastRenderedPageBreak/>
              <w:t>О</w:t>
            </w:r>
            <w:r w:rsidRPr="004317FE">
              <w:rPr>
                <w:rFonts w:ascii="Avenir Next Cyr" w:hAnsi="Avenir Next Cyr"/>
                <w:bCs/>
                <w:color w:val="auto"/>
                <w:sz w:val="18"/>
                <w:szCs w:val="18"/>
                <w:lang w:val="uk-UA"/>
              </w:rPr>
              <w:t>сновне зображення для публікації (</w:t>
            </w:r>
            <w:proofErr w:type="spellStart"/>
            <w:r w:rsidRPr="004317FE">
              <w:rPr>
                <w:rFonts w:ascii="Avenir Next Cyr" w:hAnsi="Avenir Next Cyr"/>
                <w:bCs/>
                <w:color w:val="auto"/>
                <w:sz w:val="18"/>
                <w:szCs w:val="18"/>
                <w:lang w:val="uk-UA"/>
              </w:rPr>
              <w:t>Primary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Publicity</w:t>
            </w:r>
            <w:proofErr w:type="spellEnd"/>
            <w:r w:rsidRPr="004317FE">
              <w:rPr>
                <w:rFonts w:ascii="Avenir Next Cyr" w:hAnsi="Avenir Next Cyr"/>
                <w:bCs/>
                <w:color w:val="auto"/>
                <w:sz w:val="18"/>
                <w:szCs w:val="18"/>
                <w:lang w:val="uk-UA"/>
              </w:rPr>
              <w:t xml:space="preserve"> </w:t>
            </w:r>
            <w:proofErr w:type="spellStart"/>
            <w:r w:rsidRPr="004317FE">
              <w:rPr>
                <w:rFonts w:ascii="Avenir Next Cyr" w:hAnsi="Avenir Next Cyr"/>
                <w:bCs/>
                <w:color w:val="auto"/>
                <w:sz w:val="18"/>
                <w:szCs w:val="18"/>
                <w:lang w:val="uk-UA"/>
              </w:rPr>
              <w:t>Image</w:t>
            </w:r>
            <w:proofErr w:type="spellEnd"/>
            <w:r w:rsidRPr="004317FE">
              <w:rPr>
                <w:rFonts w:ascii="Avenir Next Cyr" w:hAnsi="Avenir Next Cyr"/>
                <w:bCs/>
                <w:color w:val="auto"/>
                <w:sz w:val="18"/>
                <w:szCs w:val="18"/>
                <w:lang w:val="uk-UA"/>
              </w:rPr>
              <w:t>)</w:t>
            </w:r>
          </w:p>
          <w:p w14:paraId="06C71461" w14:textId="77777777" w:rsidR="00F21C81" w:rsidRPr="004317FE" w:rsidRDefault="00F21C81" w:rsidP="00F21C81">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Логотипи основної агенції(</w:t>
            </w:r>
            <w:proofErr w:type="spellStart"/>
            <w:r w:rsidRPr="004317FE">
              <w:rPr>
                <w:rFonts w:ascii="Avenir Next Cyr" w:hAnsi="Avenir Next Cyr"/>
                <w:bCs/>
                <w:color w:val="auto"/>
                <w:sz w:val="18"/>
                <w:szCs w:val="18"/>
                <w:lang w:val="uk-UA"/>
              </w:rPr>
              <w:t>ій</w:t>
            </w:r>
            <w:proofErr w:type="spellEnd"/>
            <w:r w:rsidRPr="004317FE">
              <w:rPr>
                <w:rFonts w:ascii="Avenir Next Cyr" w:hAnsi="Avenir Next Cyr"/>
                <w:bCs/>
                <w:color w:val="auto"/>
                <w:sz w:val="18"/>
                <w:szCs w:val="18"/>
                <w:lang w:val="uk-UA"/>
              </w:rPr>
              <w:t>) та клієнта(</w:t>
            </w:r>
            <w:proofErr w:type="spellStart"/>
            <w:r w:rsidRPr="004317FE">
              <w:rPr>
                <w:rFonts w:ascii="Avenir Next Cyr" w:hAnsi="Avenir Next Cyr"/>
                <w:bCs/>
                <w:color w:val="auto"/>
                <w:sz w:val="18"/>
                <w:szCs w:val="18"/>
                <w:lang w:val="uk-UA"/>
              </w:rPr>
              <w:t>ів</w:t>
            </w:r>
            <w:proofErr w:type="spellEnd"/>
            <w:r w:rsidRPr="004317FE">
              <w:rPr>
                <w:rFonts w:ascii="Avenir Next Cyr" w:hAnsi="Avenir Next Cyr"/>
                <w:bCs/>
                <w:color w:val="auto"/>
                <w:sz w:val="18"/>
                <w:szCs w:val="18"/>
                <w:lang w:val="uk-UA"/>
              </w:rPr>
              <w:t>)</w:t>
            </w:r>
          </w:p>
          <w:p w14:paraId="1E65861C" w14:textId="77777777" w:rsidR="00F21C81" w:rsidRPr="004317FE" w:rsidRDefault="00F21C81" w:rsidP="00F21C81">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F21C81" w:rsidRPr="00C011FF" w14:paraId="5BFF53AF" w14:textId="77777777" w:rsidTr="00B945D5">
        <w:trPr>
          <w:trHeight w:val="1079"/>
        </w:trPr>
        <w:tc>
          <w:tcPr>
            <w:tcW w:w="5395" w:type="dxa"/>
            <w:vMerge/>
            <w:vAlign w:val="center"/>
          </w:tcPr>
          <w:p w14:paraId="42E47FAF" w14:textId="77777777" w:rsidR="00F21C81" w:rsidRPr="004317FE" w:rsidRDefault="00F21C81" w:rsidP="00B945D5">
            <w:pPr>
              <w:spacing w:before="60" w:after="60" w:line="240" w:lineRule="auto"/>
              <w:rPr>
                <w:rFonts w:ascii="Avenir Next LT Pro" w:hAnsi="Avenir Next LT Pro"/>
                <w:b/>
                <w:sz w:val="20"/>
                <w:szCs w:val="20"/>
                <w:highlight w:val="yellow"/>
                <w:lang w:val="uk-UA"/>
              </w:rPr>
            </w:pPr>
          </w:p>
        </w:tc>
        <w:tc>
          <w:tcPr>
            <w:tcW w:w="5395" w:type="dxa"/>
            <w:vAlign w:val="center"/>
          </w:tcPr>
          <w:p w14:paraId="530345C6" w14:textId="77777777" w:rsidR="00F21C81" w:rsidRPr="004317FE" w:rsidRDefault="00F21C81" w:rsidP="00B945D5">
            <w:pPr>
              <w:spacing w:before="60" w:after="60" w:line="240" w:lineRule="auto"/>
              <w:rPr>
                <w:rFonts w:ascii="Avenir Next Cyr Medium" w:hAnsi="Avenir Next Cyr Medium" w:cs="Arial"/>
                <w:b/>
                <w:color w:val="auto"/>
                <w:sz w:val="20"/>
                <w:szCs w:val="20"/>
                <w:lang w:val="uk-UA"/>
              </w:rPr>
            </w:pPr>
            <w:proofErr w:type="spellStart"/>
            <w:r w:rsidRPr="004317FE">
              <w:rPr>
                <w:rFonts w:ascii="Avenir Next Cyr Medium" w:hAnsi="Avenir Next Cyr Medium" w:cs="Arial"/>
                <w:b/>
                <w:color w:val="auto"/>
                <w:sz w:val="20"/>
                <w:szCs w:val="20"/>
                <w:lang w:val="uk-UA"/>
              </w:rPr>
              <w:t>Кредитси</w:t>
            </w:r>
            <w:proofErr w:type="spellEnd"/>
            <w:r w:rsidRPr="004317FE">
              <w:rPr>
                <w:rFonts w:ascii="Avenir Next Cyr Medium" w:hAnsi="Avenir Next Cyr Medium" w:cs="Arial"/>
                <w:b/>
                <w:color w:val="auto"/>
                <w:sz w:val="20"/>
                <w:szCs w:val="20"/>
                <w:lang w:val="uk-UA"/>
              </w:rPr>
              <w:t xml:space="preserve"> компаній та індивідуальні </w:t>
            </w:r>
            <w:proofErr w:type="spellStart"/>
            <w:r w:rsidRPr="004317FE">
              <w:rPr>
                <w:rFonts w:ascii="Avenir Next Cyr Medium" w:hAnsi="Avenir Next Cyr Medium" w:cs="Arial"/>
                <w:b/>
                <w:color w:val="auto"/>
                <w:sz w:val="20"/>
                <w:szCs w:val="20"/>
                <w:lang w:val="uk-UA"/>
              </w:rPr>
              <w:t>кредитси</w:t>
            </w:r>
            <w:proofErr w:type="spellEnd"/>
          </w:p>
          <w:p w14:paraId="3F9897AB" w14:textId="77777777" w:rsidR="00F21C81" w:rsidRPr="004317FE" w:rsidRDefault="00F21C81" w:rsidP="00B945D5">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6D3A553C" w14:textId="77777777" w:rsidR="00F21C81" w:rsidRPr="004317FE" w:rsidRDefault="00F21C81" w:rsidP="00F21C81">
      <w:pPr>
        <w:spacing w:after="0" w:line="240" w:lineRule="auto"/>
        <w:contextualSpacing/>
        <w:rPr>
          <w:rFonts w:asciiTheme="minorHAnsi" w:hAnsiTheme="minorHAnsi"/>
          <w:bCs/>
          <w:color w:val="auto"/>
          <w:sz w:val="18"/>
          <w:szCs w:val="18"/>
          <w:lang w:val="uk-UA"/>
        </w:rPr>
      </w:pPr>
    </w:p>
    <w:p w14:paraId="71E4D7E1" w14:textId="75C93060" w:rsidR="00F21C81" w:rsidRPr="004317FE" w:rsidRDefault="00F21C81" w:rsidP="00F21C81">
      <w:pPr>
        <w:spacing w:after="0" w:line="240" w:lineRule="auto"/>
        <w:contextualSpacing/>
        <w:rPr>
          <w:rFonts w:asciiTheme="minorHAnsi" w:hAnsiTheme="minorHAnsi"/>
          <w:color w:val="auto"/>
          <w:sz w:val="20"/>
          <w:szCs w:val="20"/>
          <w:lang w:val="uk-UA"/>
        </w:rPr>
      </w:pPr>
      <w:r w:rsidRPr="00C011FF">
        <w:rPr>
          <w:rFonts w:ascii="Avenir Next Cyr" w:hAnsi="Avenir Next Cyr" w:cs="Calibri"/>
          <w:color w:val="auto"/>
          <w:sz w:val="20"/>
          <w:szCs w:val="20"/>
          <w:lang w:val="uk-UA"/>
        </w:rPr>
        <w:t>Перегляньте</w:t>
      </w:r>
      <w:r w:rsidRPr="00C011FF">
        <w:rPr>
          <w:rFonts w:ascii="AvenirNext LT Pro Bold" w:hAnsi="AvenirNext LT Pro Bold"/>
          <w:color w:val="auto"/>
          <w:sz w:val="20"/>
          <w:szCs w:val="20"/>
          <w:lang w:val="uk-UA"/>
        </w:rPr>
        <w:t xml:space="preserve"> </w:t>
      </w:r>
      <w:hyperlink r:id="rId11" w:history="1">
        <w:proofErr w:type="spellStart"/>
        <w:r w:rsidRPr="00C011FF">
          <w:rPr>
            <w:rStyle w:val="ac"/>
            <w:rFonts w:ascii="AvenirNext LT Pro Bold" w:hAnsi="AvenirNext LT Pro Bold"/>
            <w:b/>
            <w:bCs/>
            <w:sz w:val="20"/>
            <w:szCs w:val="20"/>
            <w:lang w:val="uk-UA"/>
          </w:rPr>
          <w:t>Entry</w:t>
        </w:r>
        <w:proofErr w:type="spellEnd"/>
        <w:r w:rsidRPr="00C011FF">
          <w:rPr>
            <w:rStyle w:val="ac"/>
            <w:rFonts w:ascii="AvenirNext LT Pro Bold" w:hAnsi="AvenirNext LT Pro Bold"/>
            <w:b/>
            <w:bCs/>
            <w:sz w:val="20"/>
            <w:szCs w:val="20"/>
            <w:lang w:val="uk-UA"/>
          </w:rPr>
          <w:t xml:space="preserve"> </w:t>
        </w:r>
        <w:proofErr w:type="spellStart"/>
        <w:r w:rsidRPr="00C011FF">
          <w:rPr>
            <w:rStyle w:val="ac"/>
            <w:rFonts w:ascii="AvenirNext LT Pro Bold" w:hAnsi="AvenirNext LT Pro Bold"/>
            <w:b/>
            <w:bCs/>
            <w:sz w:val="20"/>
            <w:szCs w:val="20"/>
            <w:lang w:val="uk-UA"/>
          </w:rPr>
          <w:t>Kit</w:t>
        </w:r>
        <w:proofErr w:type="spellEnd"/>
      </w:hyperlink>
      <w:r w:rsidRPr="004317FE">
        <w:rPr>
          <w:rFonts w:ascii="AvenirNext LT Pro Bold" w:hAnsi="AvenirNext LT Pro Bold"/>
          <w:color w:val="auto"/>
          <w:sz w:val="20"/>
          <w:szCs w:val="20"/>
          <w:lang w:val="uk-UA"/>
        </w:rPr>
        <w:t xml:space="preserve"> </w:t>
      </w:r>
      <w:r w:rsidRPr="004317FE">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6323B4BB" w14:textId="77777777" w:rsidR="00D151BB" w:rsidRPr="00D151BB" w:rsidRDefault="00D151BB" w:rsidP="0095148A">
      <w:pPr>
        <w:spacing w:after="0" w:line="240" w:lineRule="auto"/>
        <w:contextualSpacing/>
        <w:rPr>
          <w:rFonts w:asciiTheme="minorHAnsi" w:hAnsiTheme="minorHAnsi"/>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2"/>
        <w:gridCol w:w="5368"/>
      </w:tblGrid>
      <w:tr w:rsidR="00B77810" w:rsidRPr="00C011FF"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584574" w:rsidRDefault="00547104" w:rsidP="00547104">
            <w:pPr>
              <w:spacing w:after="0" w:line="240" w:lineRule="auto"/>
              <w:rPr>
                <w:rFonts w:ascii="Avenir Next LT Pro" w:hAnsi="Avenir Next LT Pro"/>
                <w:b/>
                <w:sz w:val="8"/>
                <w:szCs w:val="8"/>
                <w:lang w:val="uk-UA"/>
              </w:rPr>
            </w:pPr>
          </w:p>
          <w:p w14:paraId="66C5DAB3" w14:textId="77777777" w:rsidR="00946DB7" w:rsidRPr="00584574" w:rsidRDefault="00946DB7" w:rsidP="00946DB7">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КЛЮЧОВІ ПІДКАЗКИ ВІД ЖУРІ</w:t>
            </w:r>
          </w:p>
          <w:p w14:paraId="4F63E78F" w14:textId="77777777" w:rsidR="00946DB7" w:rsidRPr="00584574" w:rsidRDefault="00946DB7" w:rsidP="00946DB7">
            <w:pPr>
              <w:spacing w:after="0" w:line="240" w:lineRule="auto"/>
              <w:rPr>
                <w:rFonts w:ascii="Avenir Next LT Pro" w:hAnsi="Avenir Next LT Pro"/>
                <w:b/>
                <w:sz w:val="2"/>
                <w:szCs w:val="2"/>
                <w:lang w:val="uk-UA"/>
              </w:rPr>
            </w:pPr>
          </w:p>
          <w:p w14:paraId="46B72D52" w14:textId="77777777" w:rsidR="00946DB7" w:rsidRPr="00584574" w:rsidRDefault="00946DB7" w:rsidP="00946DB7">
            <w:pPr>
              <w:spacing w:after="0" w:line="240" w:lineRule="auto"/>
              <w:rPr>
                <w:rFonts w:ascii="Avenir Next LT Pro" w:hAnsi="Avenir Next LT Pro"/>
                <w:sz w:val="8"/>
                <w:szCs w:val="18"/>
                <w:lang w:val="uk-UA"/>
              </w:rPr>
            </w:pPr>
          </w:p>
          <w:p w14:paraId="7C526A7E" w14:textId="77777777" w:rsidR="00946DB7" w:rsidRPr="00F21C81" w:rsidRDefault="00946DB7" w:rsidP="00946DB7">
            <w:pPr>
              <w:numPr>
                <w:ilvl w:val="0"/>
                <w:numId w:val="3"/>
              </w:numPr>
              <w:spacing w:after="120" w:line="240" w:lineRule="auto"/>
              <w:ind w:left="360"/>
              <w:rPr>
                <w:rFonts w:ascii="Avenir Next Cyr" w:hAnsi="Avenir Next Cyr"/>
                <w:bCs/>
                <w:color w:val="000000" w:themeColor="text1"/>
                <w:sz w:val="18"/>
                <w:szCs w:val="18"/>
                <w:lang w:val="uk-UA"/>
              </w:rPr>
            </w:pPr>
            <w:r w:rsidRPr="00584574">
              <w:rPr>
                <w:rFonts w:ascii="Avenir Next Cyr Medium" w:hAnsi="Avenir Next Cyr Medium"/>
                <w:b/>
                <w:color w:val="B4975A"/>
                <w:sz w:val="20"/>
                <w:szCs w:val="20"/>
                <w:lang w:val="uk-UA"/>
              </w:rPr>
              <w:t>БУДЬТЕ ЧІТКИМИ, ЛАКОНІЧНИМИ, ПЕРЕКОНУЮЧИМИ ТА ЧЕСНИМИ</w:t>
            </w:r>
            <w:r w:rsidRPr="00584574">
              <w:rPr>
                <w:rFonts w:ascii="Avenir Next LT Pro" w:hAnsi="Avenir Next LT Pro"/>
                <w:color w:val="auto"/>
                <w:sz w:val="20"/>
                <w:szCs w:val="20"/>
                <w:lang w:val="uk-UA"/>
              </w:rPr>
              <w:br/>
            </w:r>
            <w:r w:rsidRPr="00584574">
              <w:rPr>
                <w:rFonts w:ascii="Avenir Next Cyr" w:hAnsi="Avenir Next Cyr" w:cs="Calibri"/>
                <w:b/>
                <w:color w:val="B4975A"/>
                <w:sz w:val="18"/>
                <w:szCs w:val="18"/>
                <w:lang w:val="uk-UA"/>
              </w:rPr>
              <w:t>Короткі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гарно</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написані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заявки</w:t>
            </w:r>
            <w:r w:rsidRPr="00584574">
              <w:rPr>
                <w:rFonts w:ascii="Avenir Next Cyr" w:hAnsi="Avenir Next Cyr"/>
                <w:b/>
                <w:color w:val="B4975A"/>
                <w:sz w:val="18"/>
                <w:szCs w:val="18"/>
                <w:lang w:val="uk-UA"/>
              </w:rPr>
              <w:t xml:space="preserve"> </w:t>
            </w:r>
            <w:r w:rsidRPr="00584574">
              <w:rPr>
                <w:rFonts w:ascii="Avenir Next Cyr" w:hAnsi="Avenir Next Cyr" w:cs="Calibri"/>
                <w:bCs/>
                <w:color w:val="auto"/>
                <w:sz w:val="18"/>
                <w:szCs w:val="18"/>
                <w:lang w:val="uk-UA"/>
              </w:rPr>
              <w:t>завжди</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вдало</w:t>
            </w:r>
            <w:r w:rsidRPr="00584574">
              <w:rPr>
                <w:rFonts w:ascii="Avenir Next Cyr" w:hAnsi="Avenir Next Cyr"/>
                <w:bCs/>
                <w:color w:val="auto"/>
                <w:sz w:val="18"/>
                <w:szCs w:val="18"/>
                <w:lang w:val="uk-UA"/>
              </w:rPr>
              <w:t xml:space="preserve"> </w:t>
            </w:r>
            <w:r w:rsidRPr="00F21C81">
              <w:rPr>
                <w:rFonts w:ascii="Avenir Next Cyr" w:hAnsi="Avenir Next Cyr" w:cs="Calibri"/>
                <w:bCs/>
                <w:color w:val="000000" w:themeColor="text1"/>
                <w:sz w:val="18"/>
                <w:szCs w:val="18"/>
                <w:lang w:val="uk-UA"/>
              </w:rPr>
              <w:t>виділяються</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серед</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інших</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адже</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за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одну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суддівську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сесію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журі</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розглядають</w:t>
            </w:r>
            <w:r w:rsidRPr="00F21C81">
              <w:rPr>
                <w:rFonts w:ascii="Avenir Next Cyr" w:hAnsi="Avenir Next Cyr"/>
                <w:bCs/>
                <w:color w:val="000000" w:themeColor="text1"/>
                <w:sz w:val="18"/>
                <w:szCs w:val="18"/>
                <w:lang w:val="uk-UA"/>
              </w:rPr>
              <w:t xml:space="preserve"> 15-20 </w:t>
            </w:r>
            <w:r w:rsidRPr="00F21C81">
              <w:rPr>
                <w:rFonts w:ascii="Avenir Next Cyr" w:hAnsi="Avenir Next Cyr" w:cs="Calibri"/>
                <w:bCs/>
                <w:color w:val="000000" w:themeColor="text1"/>
                <w:sz w:val="18"/>
                <w:szCs w:val="18"/>
                <w:lang w:val="uk-UA"/>
              </w:rPr>
              <w:t>заявок</w:t>
            </w:r>
            <w:r w:rsidRPr="00F21C81">
              <w:rPr>
                <w:rFonts w:ascii="Avenir Next Cyr" w:hAnsi="Avenir Next Cyr"/>
                <w:b/>
                <w:color w:val="000000" w:themeColor="text1"/>
                <w:sz w:val="18"/>
                <w:szCs w:val="18"/>
                <w:lang w:val="uk-UA"/>
              </w:rPr>
              <w:t>.</w:t>
            </w:r>
            <w:r w:rsidRPr="00F21C81">
              <w:rPr>
                <w:rFonts w:ascii="Avenir Next LT Pro" w:hAnsi="Avenir Next LT Pro"/>
                <w:b/>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Чіткий</w:t>
            </w:r>
            <w:r w:rsidRPr="00F21C81">
              <w:rPr>
                <w:rFonts w:ascii="Avenir Next Cyr" w:hAnsi="Avenir Next Cyr"/>
                <w:bCs/>
                <w:color w:val="000000" w:themeColor="text1"/>
                <w:sz w:val="18"/>
                <w:szCs w:val="18"/>
                <w:lang w:val="uk-UA"/>
              </w:rPr>
              <w:t xml:space="preserve"> </w:t>
            </w:r>
            <w:proofErr w:type="spellStart"/>
            <w:r w:rsidRPr="00F21C81">
              <w:rPr>
                <w:rFonts w:ascii="Avenir Next Cyr" w:hAnsi="Avenir Next Cyr" w:cs="Calibri"/>
                <w:bCs/>
                <w:color w:val="000000" w:themeColor="text1"/>
                <w:sz w:val="18"/>
                <w:szCs w:val="18"/>
                <w:lang w:val="uk-UA"/>
              </w:rPr>
              <w:t>сторітелінг</w:t>
            </w:r>
            <w:proofErr w:type="spellEnd"/>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який</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пов</w:t>
            </w:r>
            <w:r w:rsidRPr="00F21C81">
              <w:rPr>
                <w:rFonts w:ascii="Avenir Next Cyr" w:hAnsi="Avenir Next Cyr"/>
                <w:bCs/>
                <w:color w:val="000000" w:themeColor="text1"/>
                <w:sz w:val="18"/>
                <w:szCs w:val="18"/>
                <w:lang w:val="uk-UA"/>
              </w:rPr>
              <w:t>'</w:t>
            </w:r>
            <w:r w:rsidRPr="00F21C81">
              <w:rPr>
                <w:rFonts w:ascii="Avenir Next Cyr" w:hAnsi="Avenir Next Cyr" w:cs="Calibri"/>
                <w:bCs/>
                <w:color w:val="000000" w:themeColor="text1"/>
                <w:sz w:val="18"/>
                <w:szCs w:val="18"/>
                <w:lang w:val="uk-UA"/>
              </w:rPr>
              <w:t>язує</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кожен</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аспект</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з</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основною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ідеєю</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та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результатами</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допоможе</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вашому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кейсу</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виділятися</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на</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фоні</w:t>
            </w:r>
            <w:r w:rsidRPr="00F21C81">
              <w:rPr>
                <w:rFonts w:ascii="Avenir Next Cyr" w:hAnsi="Avenir Next Cyr"/>
                <w:bCs/>
                <w:color w:val="000000" w:themeColor="text1"/>
                <w:sz w:val="18"/>
                <w:szCs w:val="18"/>
                <w:lang w:val="uk-UA"/>
              </w:rPr>
              <w:t xml:space="preserve"> </w:t>
            </w:r>
            <w:r w:rsidRPr="00F21C81">
              <w:rPr>
                <w:rFonts w:ascii="Avenir Next Cyr" w:hAnsi="Avenir Next Cyr" w:cs="Calibri"/>
                <w:bCs/>
                <w:color w:val="000000" w:themeColor="text1"/>
                <w:sz w:val="18"/>
                <w:szCs w:val="18"/>
                <w:lang w:val="uk-UA"/>
              </w:rPr>
              <w:t>інших</w:t>
            </w:r>
            <w:r w:rsidRPr="00F21C81">
              <w:rPr>
                <w:rFonts w:ascii="Avenir Next Cyr" w:hAnsi="Avenir Next Cyr"/>
                <w:bCs/>
                <w:color w:val="000000" w:themeColor="text1"/>
                <w:sz w:val="18"/>
                <w:szCs w:val="18"/>
                <w:lang w:val="uk-UA"/>
              </w:rPr>
              <w:t>.</w:t>
            </w:r>
          </w:p>
          <w:p w14:paraId="00CC5D76" w14:textId="77777777" w:rsidR="00946DB7" w:rsidRPr="00584574" w:rsidRDefault="00946DB7" w:rsidP="00946DB7">
            <w:pPr>
              <w:numPr>
                <w:ilvl w:val="0"/>
                <w:numId w:val="3"/>
              </w:numPr>
              <w:spacing w:after="120" w:line="240" w:lineRule="auto"/>
              <w:ind w:left="360"/>
              <w:rPr>
                <w:rFonts w:ascii="AvenirNext LT Pro Regular" w:hAnsi="AvenirNext LT Pro Regular"/>
                <w:sz w:val="18"/>
                <w:szCs w:val="18"/>
                <w:lang w:val="uk-UA"/>
              </w:rPr>
            </w:pPr>
            <w:r w:rsidRPr="00584574">
              <w:rPr>
                <w:rFonts w:ascii="Avenir Next Cyr Medium" w:hAnsi="Avenir Next Cyr Medium"/>
                <w:b/>
                <w:color w:val="B4975A"/>
                <w:sz w:val="20"/>
                <w:szCs w:val="20"/>
                <w:lang w:val="uk-UA"/>
              </w:rPr>
              <w:t>КОНТЕКСТ (ОПИС СИТУАЦІЇ) Є КЛЮЧОВИМ</w:t>
            </w:r>
            <w:r w:rsidRPr="00584574">
              <w:rPr>
                <w:rFonts w:ascii="Avenir Next LT Pro" w:hAnsi="Avenir Next LT Pro"/>
                <w:sz w:val="18"/>
                <w:szCs w:val="18"/>
                <w:highlight w:val="yellow"/>
                <w:lang w:val="uk-UA"/>
              </w:rPr>
              <w:br/>
            </w:r>
            <w:r w:rsidRPr="00584574">
              <w:rPr>
                <w:rFonts w:ascii="Avenir Next Cyr" w:hAnsi="Avenir Next Cyr" w:cs="Calibri"/>
                <w:color w:val="auto"/>
                <w:sz w:val="18"/>
                <w:szCs w:val="18"/>
                <w:lang w:val="uk-UA"/>
              </w:rPr>
              <w:t>Судді</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зазвичай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працюють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у</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вашій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категорії</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та</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можуть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бути не знайомі з вашим брендом. </w:t>
            </w:r>
            <w:r w:rsidRPr="00584574">
              <w:rPr>
                <w:rFonts w:ascii="Avenir Next Cyr" w:hAnsi="Avenir Next Cyr"/>
                <w:color w:val="auto"/>
                <w:sz w:val="18"/>
                <w:szCs w:val="18"/>
                <w:lang w:val="uk-UA"/>
              </w:rPr>
              <w:t xml:space="preserve">Опишіть суддям ситуацію так, щоб можна було зрозуміти ступінь складності вашого завдання та важливість </w:t>
            </w:r>
            <w:r w:rsidRPr="00F21C81">
              <w:rPr>
                <w:rFonts w:ascii="Avenir Next Cyr" w:hAnsi="Avenir Next Cyr"/>
                <w:color w:val="000000" w:themeColor="text1"/>
                <w:sz w:val="18"/>
                <w:szCs w:val="18"/>
                <w:lang w:val="uk-UA"/>
              </w:rPr>
              <w:t>отриманих результатів. Обмежте використання галузевого жаргону та дайте визначення галузевим термінам. 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3B2A2ABE" w14:textId="77777777" w:rsidR="00946DB7" w:rsidRPr="00584574" w:rsidRDefault="00946DB7" w:rsidP="00946DB7">
            <w:pPr>
              <w:numPr>
                <w:ilvl w:val="0"/>
                <w:numId w:val="3"/>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20"/>
                <w:lang w:val="uk-UA"/>
              </w:rPr>
              <w:t>ВІДПОВІДНІСТЬ КАТЕГОРІЇ</w:t>
            </w:r>
            <w:r w:rsidRPr="00584574">
              <w:rPr>
                <w:rFonts w:ascii="Avenir Next LT Pro" w:hAnsi="Avenir Next LT Pro"/>
                <w:color w:val="auto"/>
                <w:sz w:val="18"/>
                <w:szCs w:val="18"/>
                <w:highlight w:val="yellow"/>
                <w:lang w:val="uk-UA"/>
              </w:rPr>
              <w:br/>
            </w:r>
            <w:r w:rsidRPr="00584574">
              <w:rPr>
                <w:rFonts w:ascii="Avenir Next Cyr" w:hAnsi="Avenir Next Cyr"/>
                <w:color w:val="auto"/>
                <w:sz w:val="18"/>
                <w:szCs w:val="18"/>
                <w:lang w:val="uk-UA"/>
              </w:rPr>
              <w:t xml:space="preserve">Судді оцінюють ефективність </w:t>
            </w:r>
            <w:r w:rsidRPr="00E20E22">
              <w:rPr>
                <w:rStyle w:val="40"/>
                <w:rFonts w:ascii="Avenir Next Cyr Medium" w:hAnsi="Avenir Next Cyr Medium"/>
                <w:b/>
                <w:bCs/>
                <w:sz w:val="18"/>
                <w:szCs w:val="18"/>
                <w:lang w:val="uk-UA"/>
              </w:rPr>
              <w:t>роботи в контексті визначення та суті обраної категорії</w:t>
            </w:r>
            <w:r w:rsidRPr="00E20E22">
              <w:rPr>
                <w:rFonts w:ascii="Avenir Next Cyr Medium" w:hAnsi="Avenir Next Cyr Medium"/>
                <w:color w:val="auto"/>
                <w:sz w:val="18"/>
                <w:szCs w:val="18"/>
                <w:lang w:val="uk-UA"/>
              </w:rPr>
              <w:t>.</w:t>
            </w:r>
            <w:r w:rsidRPr="00584574">
              <w:rPr>
                <w:rFonts w:ascii="Avenir Next Cyr" w:hAnsi="Avenir Next Cyr"/>
                <w:color w:val="auto"/>
                <w:sz w:val="18"/>
                <w:szCs w:val="18"/>
                <w:lang w:val="uk-UA"/>
              </w:rPr>
              <w:t xml:space="preserve"> Переконайтеся, що ваша заявлена </w:t>
            </w:r>
            <w:r w:rsidRPr="00584574">
              <w:rPr>
                <w:rFonts w:ascii="Arial" w:hAnsi="Arial" w:cs="Arial"/>
                <w:color w:val="auto"/>
                <w:sz w:val="18"/>
                <w:szCs w:val="18"/>
                <w:lang w:val="uk-UA"/>
              </w:rPr>
              <w:t>​​</w:t>
            </w:r>
            <w:r w:rsidRPr="00584574">
              <w:rPr>
                <w:rFonts w:ascii="Avenir Next Cyr" w:hAnsi="Avenir Next Cyr" w:cs="Avenir Next Cyr"/>
                <w:color w:val="auto"/>
                <w:sz w:val="18"/>
                <w:szCs w:val="18"/>
                <w:lang w:val="uk-UA"/>
              </w:rPr>
              <w:t>ціль</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і</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результати</w:t>
            </w:r>
            <w:r w:rsidRPr="00584574">
              <w:rPr>
                <w:rFonts w:ascii="Avenir Next Cyr" w:hAnsi="Avenir Next Cyr"/>
                <w:color w:val="auto"/>
                <w:sz w:val="18"/>
                <w:szCs w:val="18"/>
                <w:lang w:val="uk-UA"/>
              </w:rPr>
              <w:t xml:space="preserve"> </w:t>
            </w:r>
            <w:r w:rsidRPr="00F21C81">
              <w:rPr>
                <w:rFonts w:ascii="Avenir Next Cyr" w:hAnsi="Avenir Next Cyr" w:cs="Avenir Next Cyr"/>
                <w:color w:val="000000" w:themeColor="text1"/>
                <w:sz w:val="18"/>
                <w:szCs w:val="18"/>
                <w:lang w:val="uk-UA"/>
              </w:rPr>
              <w:t>відповідають визначенню категорії.</w:t>
            </w:r>
          </w:p>
          <w:p w14:paraId="5BB6A1AD" w14:textId="77777777" w:rsidR="00946DB7" w:rsidRPr="00ED6F73" w:rsidRDefault="00946DB7" w:rsidP="00946DB7">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cs="Calibri"/>
                <w:b/>
                <w:bCs/>
                <w:color w:val="B4975A"/>
                <w:sz w:val="20"/>
                <w:szCs w:val="20"/>
                <w:lang w:val="uk-UA"/>
              </w:rPr>
              <w:t>РОЗКАЖІТЬ</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ЦІКАВУ</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ІСТОРІЮ</w:t>
            </w:r>
            <w:r w:rsidRPr="00584574">
              <w:rPr>
                <w:rFonts w:ascii="Avenir Next LT Pro" w:hAnsi="Avenir Next LT Pro"/>
                <w:color w:val="auto"/>
                <w:sz w:val="18"/>
                <w:szCs w:val="18"/>
                <w:lang w:val="uk-UA"/>
              </w:rPr>
              <w:br/>
            </w:r>
            <w:r w:rsidRPr="00584574">
              <w:rPr>
                <w:rFonts w:ascii="Avenir Next Cyr" w:hAnsi="Avenir Next Cyr"/>
                <w:color w:val="auto"/>
                <w:sz w:val="18"/>
                <w:szCs w:val="18"/>
                <w:lang w:val="uk-UA"/>
              </w:rPr>
              <w:t>Пишіть</w:t>
            </w:r>
            <w:r w:rsidRPr="00584574">
              <w:rPr>
                <w:rFonts w:asciiTheme="minorHAnsi" w:hAnsiTheme="minorHAnsi"/>
                <w:color w:val="auto"/>
                <w:sz w:val="18"/>
                <w:szCs w:val="18"/>
                <w:lang w:val="uk-UA"/>
              </w:rPr>
              <w:t xml:space="preserve"> </w:t>
            </w:r>
            <w:r w:rsidRPr="00584574">
              <w:rPr>
                <w:rFonts w:ascii="Avenir Next Cyr" w:hAnsi="Avenir Next Cyr"/>
                <w:color w:val="auto"/>
                <w:sz w:val="18"/>
                <w:szCs w:val="18"/>
                <w:lang w:val="uk-UA"/>
              </w:rPr>
              <w:t xml:space="preserve">вашу заявку, пам’ятаючи, що ваша цільова аудиторія – це судді </w:t>
            </w:r>
            <w:proofErr w:type="spellStart"/>
            <w:r w:rsidRPr="00584574">
              <w:rPr>
                <w:rFonts w:ascii="Avenir Next Cyr" w:hAnsi="Avenir Next Cyr"/>
                <w:color w:val="auto"/>
                <w:sz w:val="18"/>
                <w:szCs w:val="18"/>
                <w:lang w:val="uk-UA"/>
              </w:rPr>
              <w:t>Effie</w:t>
            </w:r>
            <w:proofErr w:type="spellEnd"/>
            <w:r w:rsidRPr="00584574">
              <w:rPr>
                <w:rFonts w:ascii="Avenir Next Cyr" w:hAnsi="Avenir Next Cyr"/>
                <w:color w:val="auto"/>
                <w:sz w:val="18"/>
                <w:szCs w:val="18"/>
                <w:lang w:val="uk-UA"/>
              </w:rPr>
              <w:t>.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Pr="00584574">
              <w:rPr>
                <w:rFonts w:ascii="Avenir Next Cyr" w:hAnsi="Avenir Next Cyr"/>
                <w:sz w:val="18"/>
                <w:szCs w:val="18"/>
                <w:lang w:val="uk-UA"/>
              </w:rPr>
              <w:t xml:space="preserve"> </w:t>
            </w:r>
          </w:p>
          <w:p w14:paraId="0865494F" w14:textId="77777777" w:rsidR="00946DB7" w:rsidRPr="0009565C" w:rsidRDefault="00946DB7" w:rsidP="00946DB7">
            <w:pPr>
              <w:numPr>
                <w:ilvl w:val="0"/>
                <w:numId w:val="3"/>
              </w:numPr>
              <w:spacing w:after="120" w:line="240" w:lineRule="auto"/>
              <w:ind w:left="360"/>
              <w:rPr>
                <w:rFonts w:ascii="Avenir Next LT Pro" w:hAnsi="Avenir Next LT Pro"/>
                <w:color w:val="auto"/>
                <w:sz w:val="18"/>
                <w:szCs w:val="18"/>
                <w:lang w:val="uk-UA"/>
              </w:rPr>
            </w:pPr>
            <w:r>
              <w:rPr>
                <w:rFonts w:ascii="Avenir Next Cyr Medium" w:hAnsi="Avenir Next Cyr Medium" w:cs="Calibri"/>
                <w:b/>
                <w:bCs/>
                <w:color w:val="B4975A"/>
                <w:sz w:val="20"/>
                <w:szCs w:val="20"/>
                <w:lang w:val="uk-UA"/>
              </w:rPr>
              <w:t>СФОРМУЛЮЙТЕ СТРАТЕГІЧНІ ІНСАЙТИ</w:t>
            </w:r>
            <w:r>
              <w:rPr>
                <w:rFonts w:asciiTheme="minorHAnsi" w:hAnsiTheme="minorHAnsi"/>
                <w:color w:val="auto"/>
                <w:sz w:val="18"/>
                <w:szCs w:val="18"/>
                <w:lang w:val="uk-UA"/>
              </w:rPr>
              <w:br/>
            </w:r>
            <w:r w:rsidRPr="00F21C81">
              <w:rPr>
                <w:rFonts w:ascii="Avenir Next Cyr" w:hAnsi="Avenir Next Cyr"/>
                <w:color w:val="000000" w:themeColor="text1"/>
                <w:sz w:val="18"/>
                <w:szCs w:val="18"/>
                <w:lang w:val="uk-UA"/>
              </w:rPr>
              <w:t xml:space="preserve">Чітко сформулюйте стратегічні </w:t>
            </w:r>
            <w:proofErr w:type="spellStart"/>
            <w:r w:rsidRPr="00F21C81">
              <w:rPr>
                <w:rFonts w:ascii="Avenir Next Cyr" w:hAnsi="Avenir Next Cyr"/>
                <w:color w:val="000000" w:themeColor="text1"/>
                <w:sz w:val="18"/>
                <w:szCs w:val="18"/>
                <w:lang w:val="uk-UA"/>
              </w:rPr>
              <w:t>інсайти</w:t>
            </w:r>
            <w:proofErr w:type="spellEnd"/>
            <w:r w:rsidRPr="00F21C81">
              <w:rPr>
                <w:rFonts w:ascii="Avenir Next Cyr" w:hAnsi="Avenir Next Cyr"/>
                <w:color w:val="000000" w:themeColor="text1"/>
                <w:sz w:val="18"/>
                <w:szCs w:val="18"/>
                <w:lang w:val="uk-UA"/>
              </w:rPr>
              <w:t xml:space="preserve">, що ґрунтуються на реальних потребах бізнесу та аналізі споживчих </w:t>
            </w:r>
            <w:proofErr w:type="spellStart"/>
            <w:r w:rsidRPr="00F21C81">
              <w:rPr>
                <w:rFonts w:ascii="Avenir Next Cyr" w:hAnsi="Avenir Next Cyr"/>
                <w:color w:val="000000" w:themeColor="text1"/>
                <w:sz w:val="18"/>
                <w:szCs w:val="18"/>
                <w:lang w:val="uk-UA"/>
              </w:rPr>
              <w:t>інсайтів</w:t>
            </w:r>
            <w:proofErr w:type="spellEnd"/>
            <w:r w:rsidRPr="00F21C81">
              <w:rPr>
                <w:rFonts w:ascii="Avenir Next Cyr" w:hAnsi="Avenir Next Cyr"/>
                <w:color w:val="000000" w:themeColor="text1"/>
                <w:sz w:val="18"/>
                <w:szCs w:val="18"/>
                <w:lang w:val="uk-UA"/>
              </w:rPr>
              <w:t>. Продемонструйте, чому було обрано саме ці стратегії та як вони безпосередньо відповідають поставленим цілям.</w:t>
            </w:r>
          </w:p>
          <w:p w14:paraId="30BA1EE9" w14:textId="77777777" w:rsidR="00946DB7" w:rsidRPr="00A80B99" w:rsidRDefault="00946DB7" w:rsidP="00946DB7">
            <w:pPr>
              <w:numPr>
                <w:ilvl w:val="0"/>
                <w:numId w:val="3"/>
              </w:numPr>
              <w:spacing w:after="120" w:line="240" w:lineRule="auto"/>
              <w:ind w:left="360"/>
              <w:rPr>
                <w:rFonts w:ascii="Avenir Next LT Pro" w:hAnsi="Avenir Next LT Pro"/>
                <w:color w:val="auto"/>
                <w:sz w:val="18"/>
                <w:szCs w:val="18"/>
                <w:lang w:val="uk-UA"/>
              </w:rPr>
            </w:pPr>
            <w:r w:rsidRPr="0009565C">
              <w:rPr>
                <w:rFonts w:ascii="Avenir Next Cyr Medium" w:hAnsi="Avenir Next Cyr Medium"/>
                <w:b/>
                <w:color w:val="B4975A"/>
                <w:sz w:val="20"/>
                <w:szCs w:val="20"/>
                <w:lang w:val="uk-UA"/>
              </w:rPr>
              <w:t>ЕФЕКТИВНЕ ВИКОРИСТАННЯ ДАНИХ ТА МЕТРИК</w:t>
            </w:r>
          </w:p>
          <w:p w14:paraId="6F40A7DC" w14:textId="77777777" w:rsidR="00946DB7" w:rsidRPr="00F21C81" w:rsidRDefault="00946DB7" w:rsidP="00946DB7">
            <w:pPr>
              <w:spacing w:after="120" w:line="240" w:lineRule="auto"/>
              <w:ind w:left="360"/>
              <w:rPr>
                <w:rFonts w:ascii="Avenir Next Cyr" w:hAnsi="Avenir Next Cyr"/>
                <w:color w:val="000000" w:themeColor="text1"/>
                <w:sz w:val="18"/>
                <w:szCs w:val="18"/>
                <w:lang w:val="ru-RU"/>
              </w:rPr>
            </w:pPr>
            <w:proofErr w:type="spellStart"/>
            <w:r w:rsidRPr="00F21C81">
              <w:rPr>
                <w:rFonts w:ascii="Avenir Next Cyr" w:hAnsi="Avenir Next Cyr" w:cs="Segoe UI"/>
                <w:color w:val="000000" w:themeColor="text1"/>
                <w:sz w:val="18"/>
                <w:szCs w:val="18"/>
                <w:shd w:val="clear" w:color="auto" w:fill="FFFFFF"/>
                <w:lang w:val="ru-RU"/>
              </w:rPr>
              <w:lastRenderedPageBreak/>
              <w:t>Сфокусуйтеся</w:t>
            </w:r>
            <w:proofErr w:type="spellEnd"/>
            <w:r w:rsidRPr="00F21C81">
              <w:rPr>
                <w:rFonts w:ascii="Avenir Next Cyr" w:hAnsi="Avenir Next Cyr" w:cs="Segoe UI"/>
                <w:color w:val="000000" w:themeColor="text1"/>
                <w:sz w:val="18"/>
                <w:szCs w:val="18"/>
                <w:shd w:val="clear" w:color="auto" w:fill="FFFFFF"/>
                <w:lang w:val="ru-RU"/>
              </w:rPr>
              <w:t xml:space="preserve"> на </w:t>
            </w:r>
            <w:proofErr w:type="spellStart"/>
            <w:r w:rsidRPr="00F21C81">
              <w:rPr>
                <w:rFonts w:ascii="Avenir Next Cyr" w:hAnsi="Avenir Next Cyr" w:cs="Segoe UI"/>
                <w:color w:val="000000" w:themeColor="text1"/>
                <w:sz w:val="18"/>
                <w:szCs w:val="18"/>
                <w:shd w:val="clear" w:color="auto" w:fill="FFFFFF"/>
                <w:lang w:val="ru-RU"/>
              </w:rPr>
              <w:t>кількох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ключових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показниках</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ефективності</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безпосередньо</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пов'язаних</w:t>
            </w:r>
            <w:proofErr w:type="spellEnd"/>
            <w:r w:rsidRPr="00F21C81">
              <w:rPr>
                <w:rFonts w:ascii="Avenir Next Cyr" w:hAnsi="Avenir Next Cyr" w:cs="Segoe UI"/>
                <w:color w:val="000000" w:themeColor="text1"/>
                <w:sz w:val="18"/>
                <w:szCs w:val="18"/>
                <w:shd w:val="clear" w:color="auto" w:fill="FFFFFF"/>
                <w:lang w:val="ru-RU"/>
              </w:rPr>
              <w:t xml:space="preserve"> з результатами </w:t>
            </w:r>
            <w:proofErr w:type="spellStart"/>
            <w:r w:rsidRPr="00F21C81">
              <w:rPr>
                <w:rFonts w:ascii="Avenir Next Cyr" w:hAnsi="Avenir Next Cyr" w:cs="Segoe UI"/>
                <w:color w:val="000000" w:themeColor="text1"/>
                <w:sz w:val="18"/>
                <w:szCs w:val="18"/>
                <w:shd w:val="clear" w:color="auto" w:fill="FFFFFF"/>
                <w:lang w:val="ru-RU"/>
              </w:rPr>
              <w:t>бізнесу</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замість</w:t>
            </w:r>
            <w:proofErr w:type="spellEnd"/>
            <w:r w:rsidRPr="00F21C81">
              <w:rPr>
                <w:rFonts w:ascii="Avenir Next Cyr" w:hAnsi="Avenir Next Cyr" w:cs="Segoe UI"/>
                <w:color w:val="000000" w:themeColor="text1"/>
                <w:sz w:val="18"/>
                <w:szCs w:val="18"/>
                <w:shd w:val="clear" w:color="auto" w:fill="FFFFFF"/>
                <w:lang w:val="ru-RU"/>
              </w:rPr>
              <w:t xml:space="preserve"> того, </w:t>
            </w:r>
            <w:proofErr w:type="spellStart"/>
            <w:r w:rsidRPr="00F21C81">
              <w:rPr>
                <w:rFonts w:ascii="Avenir Next Cyr" w:hAnsi="Avenir Next Cyr" w:cs="Segoe UI"/>
                <w:color w:val="000000" w:themeColor="text1"/>
                <w:sz w:val="18"/>
                <w:szCs w:val="18"/>
                <w:shd w:val="clear" w:color="auto" w:fill="FFFFFF"/>
                <w:lang w:val="ru-RU"/>
              </w:rPr>
              <w:t>щоб</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представляти</w:t>
            </w:r>
            <w:proofErr w:type="spellEnd"/>
            <w:r w:rsidRPr="00F21C81">
              <w:rPr>
                <w:rFonts w:ascii="Avenir Next Cyr" w:hAnsi="Avenir Next Cyr" w:cs="Segoe UI"/>
                <w:color w:val="000000" w:themeColor="text1"/>
                <w:sz w:val="18"/>
                <w:szCs w:val="18"/>
                <w:shd w:val="clear" w:color="auto" w:fill="FFFFFF"/>
                <w:lang w:val="ru-RU"/>
              </w:rPr>
              <w:t xml:space="preserve"> широкий спектр метрик без </w:t>
            </w:r>
            <w:proofErr w:type="spellStart"/>
            <w:r w:rsidRPr="00F21C81">
              <w:rPr>
                <w:rFonts w:ascii="Avenir Next Cyr" w:hAnsi="Avenir Next Cyr" w:cs="Segoe UI"/>
                <w:color w:val="000000" w:themeColor="text1"/>
                <w:sz w:val="18"/>
                <w:szCs w:val="18"/>
                <w:shd w:val="clear" w:color="auto" w:fill="FFFFFF"/>
                <w:lang w:val="ru-RU"/>
              </w:rPr>
              <w:t>чіткої</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релевантності</w:t>
            </w:r>
            <w:proofErr w:type="spellEnd"/>
            <w:r w:rsidRPr="00F21C81">
              <w:rPr>
                <w:rFonts w:ascii="Avenir Next Cyr" w:hAnsi="Avenir Next Cyr" w:cs="Segoe UI"/>
                <w:color w:val="000000" w:themeColor="text1"/>
                <w:sz w:val="18"/>
                <w:szCs w:val="18"/>
                <w:shd w:val="clear" w:color="auto" w:fill="FFFFFF"/>
                <w:lang w:val="ru-RU"/>
              </w:rPr>
              <w:t xml:space="preserve"> до </w:t>
            </w:r>
            <w:proofErr w:type="spellStart"/>
            <w:r w:rsidRPr="00F21C81">
              <w:rPr>
                <w:rFonts w:ascii="Avenir Next Cyr" w:hAnsi="Avenir Next Cyr" w:cs="Segoe UI"/>
                <w:color w:val="000000" w:themeColor="text1"/>
                <w:sz w:val="18"/>
                <w:szCs w:val="18"/>
                <w:shd w:val="clear" w:color="auto" w:fill="FFFFFF"/>
                <w:lang w:val="ru-RU"/>
              </w:rPr>
              <w:t>успіху</w:t>
            </w:r>
            <w:proofErr w:type="spellEnd"/>
            <w:r w:rsidRPr="00F21C81">
              <w:rPr>
                <w:rFonts w:ascii="Avenir Next Cyr" w:hAnsi="Avenir Next Cyr" w:cs="Segoe UI"/>
                <w:color w:val="000000" w:themeColor="text1"/>
                <w:sz w:val="18"/>
                <w:szCs w:val="18"/>
                <w:shd w:val="clear" w:color="auto" w:fill="FFFFFF"/>
                <w:lang w:val="ru-RU"/>
              </w:rPr>
              <w:t xml:space="preserve"> </w:t>
            </w:r>
            <w:proofErr w:type="spellStart"/>
            <w:r w:rsidRPr="00F21C81">
              <w:rPr>
                <w:rFonts w:ascii="Avenir Next Cyr" w:hAnsi="Avenir Next Cyr" w:cs="Segoe UI"/>
                <w:color w:val="000000" w:themeColor="text1"/>
                <w:sz w:val="18"/>
                <w:szCs w:val="18"/>
                <w:shd w:val="clear" w:color="auto" w:fill="FFFFFF"/>
                <w:lang w:val="ru-RU"/>
              </w:rPr>
              <w:t>кампанії</w:t>
            </w:r>
            <w:proofErr w:type="spellEnd"/>
            <w:r w:rsidRPr="00F21C81">
              <w:rPr>
                <w:rFonts w:ascii="Avenir Next Cyr" w:hAnsi="Avenir Next Cyr" w:cs="Segoe UI"/>
                <w:color w:val="000000" w:themeColor="text1"/>
                <w:sz w:val="18"/>
                <w:szCs w:val="18"/>
                <w:shd w:val="clear" w:color="auto" w:fill="FFFFFF"/>
                <w:lang w:val="ru-RU"/>
              </w:rPr>
              <w:t>.</w:t>
            </w:r>
          </w:p>
          <w:p w14:paraId="1E748D3F" w14:textId="77777777" w:rsidR="00946DB7" w:rsidRPr="003E00B0" w:rsidRDefault="00946DB7" w:rsidP="00946DB7">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20"/>
                <w:lang w:val="uk-UA"/>
              </w:rPr>
              <w:t>ПОПЕРЕДНІЙ ПЕРЕГЛЯД</w:t>
            </w:r>
            <w:r w:rsidRPr="00584574">
              <w:rPr>
                <w:rFonts w:asciiTheme="minorHAnsi" w:hAnsiTheme="minorHAnsi"/>
                <w:b/>
                <w:color w:val="B4975A"/>
                <w:sz w:val="20"/>
                <w:szCs w:val="20"/>
                <w:lang w:val="uk-UA"/>
              </w:rPr>
              <w:br/>
            </w:r>
            <w:r w:rsidRPr="00584574">
              <w:rPr>
                <w:rFonts w:ascii="Avenir Next Cyr" w:hAnsi="Avenir Next Cyr"/>
                <w:color w:val="auto"/>
                <w:sz w:val="18"/>
                <w:szCs w:val="18"/>
                <w:lang w:val="uk-UA"/>
              </w:rPr>
              <w:t xml:space="preserve">Зверніться до колег, які не працюють з брендом, з проханням переглянути заявку. Дізнайтеся, які питання у них виникли – що було незрозумілим? Де в кейсі прогалини? Зверніться до сильного редактора (коректора) переглянути роботу. </w:t>
            </w:r>
          </w:p>
          <w:p w14:paraId="5EBF5574" w14:textId="685A3CCE" w:rsidR="00DC2E27" w:rsidRPr="00787639" w:rsidRDefault="00946DB7" w:rsidP="002661C0">
            <w:pPr>
              <w:spacing w:after="120" w:line="240" w:lineRule="auto"/>
              <w:rPr>
                <w:rFonts w:ascii="Avenir Next Cyr" w:hAnsi="Avenir Next Cyr" w:cs="Calibri"/>
                <w:color w:val="auto"/>
                <w:sz w:val="18"/>
                <w:szCs w:val="18"/>
                <w:lang w:val="uk-UA"/>
              </w:rPr>
            </w:pPr>
            <w:r w:rsidRPr="003E00B0">
              <w:rPr>
                <w:rFonts w:ascii="Avenir Next Cyr" w:hAnsi="Avenir Next Cyr" w:cs="Calibri"/>
                <w:color w:val="auto"/>
                <w:sz w:val="18"/>
                <w:szCs w:val="18"/>
                <w:lang w:val="uk-UA"/>
              </w:rPr>
              <w:t>Також можна переглянути додаткові поради від журі  у документі</w:t>
            </w:r>
            <w:r>
              <w:rPr>
                <w:rFonts w:ascii="Avenir Next Cyr" w:hAnsi="Avenir Next Cyr" w:cs="Calibri"/>
                <w:color w:val="auto"/>
                <w:sz w:val="18"/>
                <w:szCs w:val="18"/>
                <w:lang w:val="uk-UA"/>
              </w:rPr>
              <w:t xml:space="preserve"> </w:t>
            </w:r>
            <w:hyperlink r:id="rId12" w:history="1">
              <w:proofErr w:type="spellStart"/>
              <w:r w:rsidR="00B53B9B" w:rsidRPr="00596559">
                <w:rPr>
                  <w:rStyle w:val="ac"/>
                  <w:rFonts w:ascii="Avenir Next Cyr Medium" w:hAnsi="Avenir Next Cyr Medium"/>
                  <w:b/>
                  <w:bCs/>
                  <w:sz w:val="18"/>
                  <w:szCs w:val="18"/>
                  <w:lang w:val="uk-UA"/>
                </w:rPr>
                <w:t>Effective</w:t>
              </w:r>
              <w:proofErr w:type="spellEnd"/>
              <w:r w:rsidR="00B53B9B" w:rsidRPr="00596559">
                <w:rPr>
                  <w:rStyle w:val="ac"/>
                  <w:rFonts w:ascii="Avenir Next Cyr Medium" w:hAnsi="Avenir Next Cyr Medium"/>
                  <w:b/>
                  <w:bCs/>
                  <w:sz w:val="18"/>
                  <w:szCs w:val="18"/>
                  <w:lang w:val="uk-UA"/>
                </w:rPr>
                <w:t xml:space="preserve"> </w:t>
              </w:r>
              <w:proofErr w:type="spellStart"/>
              <w:r w:rsidR="00B53B9B" w:rsidRPr="00596559">
                <w:rPr>
                  <w:rStyle w:val="ac"/>
                  <w:rFonts w:ascii="Avenir Next Cyr Medium" w:hAnsi="Avenir Next Cyr Medium"/>
                  <w:b/>
                  <w:bCs/>
                  <w:sz w:val="18"/>
                  <w:szCs w:val="18"/>
                  <w:lang w:val="uk-UA"/>
                </w:rPr>
                <w:t>Entry</w:t>
              </w:r>
              <w:proofErr w:type="spellEnd"/>
              <w:r w:rsidR="00B53B9B" w:rsidRPr="00596559">
                <w:rPr>
                  <w:rStyle w:val="ac"/>
                  <w:rFonts w:ascii="Avenir Next Cyr Medium" w:hAnsi="Avenir Next Cyr Medium"/>
                  <w:b/>
                  <w:bCs/>
                  <w:sz w:val="18"/>
                  <w:szCs w:val="18"/>
                  <w:lang w:val="uk-UA"/>
                </w:rPr>
                <w:t xml:space="preserve"> </w:t>
              </w:r>
              <w:proofErr w:type="spellStart"/>
              <w:r w:rsidR="00B53B9B" w:rsidRPr="00596559">
                <w:rPr>
                  <w:rStyle w:val="ac"/>
                  <w:rFonts w:ascii="Avenir Next Cyr Medium" w:hAnsi="Avenir Next Cyr Medium"/>
                  <w:b/>
                  <w:bCs/>
                  <w:sz w:val="18"/>
                  <w:szCs w:val="18"/>
                  <w:lang w:val="uk-UA"/>
                </w:rPr>
                <w:t>Guide</w:t>
              </w:r>
              <w:proofErr w:type="spellEnd"/>
              <w:r w:rsidR="00B53B9B" w:rsidRPr="00596559">
                <w:rPr>
                  <w:rStyle w:val="ac"/>
                  <w:rFonts w:ascii="Avenir Next Cyr" w:hAnsi="Avenir Next Cyr"/>
                  <w:b/>
                  <w:bCs/>
                  <w:sz w:val="18"/>
                  <w:szCs w:val="18"/>
                  <w:lang w:val="uk-UA"/>
                </w:rPr>
                <w:t>.</w:t>
              </w:r>
            </w:hyperlink>
          </w:p>
          <w:p w14:paraId="708B5378" w14:textId="401ED9C8" w:rsidR="00547104" w:rsidRPr="00584574" w:rsidRDefault="00547104" w:rsidP="002661C0">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584574" w:rsidRDefault="00547104" w:rsidP="00547104">
            <w:pPr>
              <w:spacing w:after="0" w:line="240" w:lineRule="auto"/>
              <w:rPr>
                <w:rFonts w:ascii="Avenir Next LT Pro" w:hAnsi="Avenir Next LT Pro"/>
                <w:b/>
                <w:sz w:val="8"/>
                <w:szCs w:val="8"/>
                <w:lang w:val="uk-UA"/>
              </w:rPr>
            </w:pPr>
          </w:p>
          <w:p w14:paraId="26FF43AA" w14:textId="77A4411F" w:rsidR="001E7B69" w:rsidRPr="00584574" w:rsidRDefault="001E7B69" w:rsidP="001E7B69">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ОСНОВНІ ВИМОГИ ДО ЗАЯВКИ</w:t>
            </w:r>
          </w:p>
          <w:p w14:paraId="3FC03762" w14:textId="77777777" w:rsidR="00547104" w:rsidRPr="00584574" w:rsidRDefault="00547104" w:rsidP="00547104">
            <w:pPr>
              <w:spacing w:after="120" w:line="240" w:lineRule="auto"/>
              <w:rPr>
                <w:rFonts w:ascii="Avenir Next LT Pro" w:hAnsi="Avenir Next LT Pro"/>
                <w:color w:val="auto"/>
                <w:sz w:val="2"/>
                <w:szCs w:val="18"/>
                <w:lang w:val="uk-UA"/>
              </w:rPr>
            </w:pPr>
          </w:p>
          <w:p w14:paraId="529A3640" w14:textId="6C174D32" w:rsidR="00CD1E4B" w:rsidRPr="00F84EEB" w:rsidRDefault="00052F98" w:rsidP="00F84EEB">
            <w:pPr>
              <w:numPr>
                <w:ilvl w:val="0"/>
                <w:numId w:val="2"/>
              </w:numPr>
              <w:spacing w:after="120" w:line="240" w:lineRule="auto"/>
              <w:ind w:left="360"/>
              <w:rPr>
                <w:rFonts w:ascii="Avenir Next LT Pro" w:hAnsi="Avenir Next LT Pro"/>
                <w:sz w:val="18"/>
                <w:szCs w:val="18"/>
                <w:lang w:val="uk-UA"/>
              </w:rPr>
            </w:pPr>
            <w:r w:rsidRPr="00052F98">
              <w:rPr>
                <w:rFonts w:ascii="Avenir Next Cyr Medium" w:hAnsi="Avenir Next Cyr Medium"/>
                <w:b/>
                <w:color w:val="B4975A"/>
                <w:sz w:val="20"/>
                <w:szCs w:val="18"/>
                <w:lang w:val="uk-UA"/>
              </w:rPr>
              <w:t>SUSTAINED SUCCESS</w:t>
            </w:r>
            <w:r>
              <w:rPr>
                <w:rFonts w:ascii="Avenir Next Cyr Medium" w:hAnsi="Avenir Next Cyr Medium"/>
                <w:b/>
                <w:color w:val="B4975A"/>
                <w:sz w:val="20"/>
                <w:szCs w:val="18"/>
                <w:lang w:val="uk-UA"/>
              </w:rPr>
              <w:t>:</w:t>
            </w:r>
            <w:r w:rsidRPr="00052F98">
              <w:rPr>
                <w:rFonts w:ascii="Avenir Next Cyr Medium" w:hAnsi="Avenir Next Cyr Medium"/>
                <w:b/>
                <w:color w:val="B4975A"/>
                <w:sz w:val="20"/>
                <w:szCs w:val="18"/>
                <w:lang w:val="uk-UA"/>
              </w:rPr>
              <w:t xml:space="preserve"> </w:t>
            </w:r>
            <w:r w:rsidR="00282E8C" w:rsidRPr="00584574">
              <w:rPr>
                <w:rFonts w:ascii="Avenir Next Cyr Medium" w:hAnsi="Avenir Next Cyr Medium"/>
                <w:b/>
                <w:color w:val="B4975A"/>
                <w:sz w:val="20"/>
                <w:szCs w:val="18"/>
                <w:lang w:val="uk-UA"/>
              </w:rPr>
              <w:t>ВИМОГИ ЩОДО УЧАСТІ</w:t>
            </w:r>
            <w:r w:rsidR="00CD1E4B" w:rsidRPr="00584574">
              <w:rPr>
                <w:rFonts w:ascii="Avenir Next LT Pro" w:hAnsi="Avenir Next LT Pro"/>
                <w:color w:val="B4975A"/>
                <w:sz w:val="18"/>
                <w:szCs w:val="18"/>
                <w:lang w:val="uk-UA"/>
              </w:rPr>
              <w:t xml:space="preserve"> </w:t>
            </w:r>
            <w:r w:rsidR="00CD1E4B" w:rsidRPr="00584574">
              <w:rPr>
                <w:rFonts w:ascii="Avenir Next LT Pro" w:hAnsi="Avenir Next LT Pro"/>
                <w:color w:val="auto"/>
                <w:sz w:val="18"/>
                <w:szCs w:val="18"/>
                <w:lang w:val="uk-UA"/>
              </w:rPr>
              <w:br/>
            </w:r>
            <w:r w:rsidRPr="00F84EEB">
              <w:rPr>
                <w:rFonts w:ascii="Avenir Next Cyr" w:hAnsi="Avenir Next Cyr"/>
                <w:sz w:val="18"/>
                <w:szCs w:val="18"/>
                <w:lang w:val="uk-UA"/>
              </w:rPr>
              <w:t xml:space="preserve">Нагороди в категорії </w:t>
            </w:r>
            <w:proofErr w:type="spellStart"/>
            <w:r w:rsidRPr="00F84EEB">
              <w:rPr>
                <w:rFonts w:ascii="Avenir Next Cyr" w:hAnsi="Avenir Next Cyr"/>
                <w:sz w:val="18"/>
                <w:szCs w:val="18"/>
                <w:lang w:val="uk-UA"/>
              </w:rPr>
              <w:t>Sustained</w:t>
            </w:r>
            <w:proofErr w:type="spellEnd"/>
            <w:r w:rsidRPr="00F84EEB">
              <w:rPr>
                <w:rFonts w:ascii="Avenir Next Cyr" w:hAnsi="Avenir Next Cyr"/>
                <w:sz w:val="18"/>
                <w:szCs w:val="18"/>
                <w:lang w:val="uk-UA"/>
              </w:rPr>
              <w:t xml:space="preserve"> </w:t>
            </w:r>
            <w:proofErr w:type="spellStart"/>
            <w:r w:rsidRPr="00F84EEB">
              <w:rPr>
                <w:rFonts w:ascii="Avenir Next Cyr" w:hAnsi="Avenir Next Cyr"/>
                <w:sz w:val="18"/>
                <w:szCs w:val="18"/>
                <w:lang w:val="uk-UA"/>
              </w:rPr>
              <w:t>Success</w:t>
            </w:r>
            <w:proofErr w:type="spellEnd"/>
            <w:r w:rsidRPr="00F84EEB">
              <w:rPr>
                <w:rFonts w:ascii="Avenir Next Cyr" w:hAnsi="Avenir Next Cyr"/>
                <w:sz w:val="18"/>
                <w:szCs w:val="18"/>
                <w:lang w:val="uk-UA"/>
              </w:rPr>
              <w:t xml:space="preserve"> присуджуються кампаніям, реалізованим в</w:t>
            </w:r>
            <w:r w:rsidRPr="00F84EEB">
              <w:rPr>
                <w:rFonts w:ascii="Avenir Next Cyr" w:hAnsi="Avenir Next Cyr"/>
                <w:color w:val="FF0000"/>
                <w:sz w:val="18"/>
                <w:szCs w:val="18"/>
                <w:lang w:val="uk-UA"/>
              </w:rPr>
              <w:t xml:space="preserve"> </w:t>
            </w:r>
            <w:r w:rsidRPr="00F21C81">
              <w:rPr>
                <w:rFonts w:ascii="Avenir Next Cyr" w:hAnsi="Avenir Next Cyr"/>
                <w:color w:val="000000" w:themeColor="text1"/>
                <w:sz w:val="18"/>
                <w:szCs w:val="18"/>
                <w:lang w:val="uk-UA"/>
              </w:rPr>
              <w:t>Україні, що мали стійкий успіх протягом трьох і більше років</w:t>
            </w:r>
            <w:r w:rsidR="00F84EEB" w:rsidRPr="00F21C81">
              <w:rPr>
                <w:rFonts w:ascii="Avenir Next Cyr" w:hAnsi="Avenir Next Cyr"/>
                <w:color w:val="000000" w:themeColor="text1"/>
                <w:sz w:val="18"/>
                <w:szCs w:val="18"/>
                <w:lang w:val="uk-UA"/>
              </w:rPr>
              <w:t>, включаючи встановлений поточний конкурсний період.</w:t>
            </w:r>
          </w:p>
          <w:p w14:paraId="1FD9FBBA" w14:textId="7900AA8B" w:rsidR="00052F98" w:rsidRPr="004560E6" w:rsidRDefault="00052F98" w:rsidP="007003CD">
            <w:pPr>
              <w:spacing w:after="120" w:line="240" w:lineRule="auto"/>
              <w:ind w:left="360"/>
              <w:rPr>
                <w:rFonts w:ascii="Avenir Next Cyr Medium" w:hAnsi="Avenir Next Cyr Medium" w:cs="Calibri"/>
                <w:sz w:val="18"/>
                <w:szCs w:val="18"/>
                <w:lang w:val="uk-UA"/>
              </w:rPr>
            </w:pPr>
            <w:r>
              <w:rPr>
                <w:rFonts w:ascii="Avenir Next Cyr" w:hAnsi="Avenir Next Cyr" w:cs="Calibri"/>
                <w:sz w:val="18"/>
                <w:szCs w:val="18"/>
                <w:lang w:val="uk-UA"/>
              </w:rPr>
              <w:t>З</w:t>
            </w:r>
            <w:r w:rsidRPr="00052F98">
              <w:rPr>
                <w:rFonts w:ascii="Avenir Next Cyr" w:hAnsi="Avenir Next Cyr" w:cs="Calibri"/>
                <w:sz w:val="18"/>
                <w:szCs w:val="18"/>
                <w:lang w:val="uk-UA"/>
              </w:rPr>
              <w:t xml:space="preserve">апуск кампанії та її результати повинні датуватися, </w:t>
            </w:r>
            <w:r w:rsidRPr="004560E6">
              <w:rPr>
                <w:rFonts w:ascii="Avenir Next Cyr Medium" w:hAnsi="Avenir Next Cyr Medium" w:cs="Calibri"/>
                <w:b/>
                <w:bCs/>
                <w:sz w:val="18"/>
                <w:szCs w:val="18"/>
                <w:lang w:val="uk-UA"/>
              </w:rPr>
              <w:t>починаючи з 202</w:t>
            </w:r>
            <w:r w:rsidR="00D57967">
              <w:rPr>
                <w:rFonts w:ascii="Avenir Next Cyr Medium" w:hAnsi="Avenir Next Cyr Medium" w:cs="Calibri"/>
                <w:b/>
                <w:bCs/>
                <w:sz w:val="18"/>
                <w:szCs w:val="18"/>
                <w:lang w:val="uk-UA"/>
              </w:rPr>
              <w:t>2</w:t>
            </w:r>
            <w:r w:rsidRPr="004560E6">
              <w:rPr>
                <w:rFonts w:ascii="Avenir Next Cyr Medium" w:hAnsi="Avenir Next Cyr Medium" w:cs="Calibri"/>
                <w:b/>
                <w:bCs/>
                <w:sz w:val="18"/>
                <w:szCs w:val="18"/>
                <w:lang w:val="uk-UA"/>
              </w:rPr>
              <w:t xml:space="preserve"> року або раніше</w:t>
            </w:r>
            <w:r>
              <w:rPr>
                <w:rFonts w:ascii="Avenir Next Cyr" w:hAnsi="Avenir Next Cyr" w:cs="Calibri"/>
                <w:sz w:val="18"/>
                <w:szCs w:val="18"/>
                <w:lang w:val="uk-UA"/>
              </w:rPr>
              <w:t xml:space="preserve">, </w:t>
            </w:r>
            <w:r w:rsidRPr="00052F98">
              <w:rPr>
                <w:rFonts w:ascii="Avenir Next Cyr" w:hAnsi="Avenir Next Cyr" w:cs="Calibri"/>
                <w:sz w:val="18"/>
                <w:szCs w:val="18"/>
                <w:lang w:val="uk-UA"/>
              </w:rPr>
              <w:t>і повинні включати результати поточного конкурсного періоду:</w:t>
            </w:r>
            <w:r>
              <w:rPr>
                <w:rFonts w:ascii="Avenir Next Cyr" w:hAnsi="Avenir Next Cyr" w:cs="Calibri"/>
                <w:sz w:val="18"/>
                <w:szCs w:val="18"/>
                <w:lang w:val="uk-UA"/>
              </w:rPr>
              <w:t xml:space="preserve"> </w:t>
            </w:r>
            <w:bookmarkStart w:id="0" w:name="_Hlk136529107"/>
            <w:r w:rsidR="004560E6" w:rsidRPr="004560E6">
              <w:rPr>
                <w:rFonts w:ascii="Avenir Next Cyr Medium" w:hAnsi="Avenir Next Cyr Medium" w:cs="Calibri"/>
                <w:b/>
                <w:bCs/>
                <w:sz w:val="18"/>
                <w:szCs w:val="18"/>
                <w:lang w:val="uk-UA"/>
              </w:rPr>
              <w:t>1</w:t>
            </w:r>
            <w:r w:rsidRPr="004560E6">
              <w:rPr>
                <w:rFonts w:ascii="Avenir Next Cyr Medium" w:hAnsi="Avenir Next Cyr Medium" w:cs="Calibri"/>
                <w:b/>
                <w:bCs/>
                <w:sz w:val="18"/>
                <w:szCs w:val="18"/>
                <w:lang w:val="uk-UA"/>
              </w:rPr>
              <w:t xml:space="preserve"> </w:t>
            </w:r>
            <w:r w:rsidR="004560E6" w:rsidRPr="004560E6">
              <w:rPr>
                <w:rFonts w:ascii="Avenir Next Cyr Medium" w:hAnsi="Avenir Next Cyr Medium" w:cs="Calibri"/>
                <w:b/>
                <w:bCs/>
                <w:sz w:val="18"/>
                <w:szCs w:val="18"/>
                <w:lang w:val="uk-UA"/>
              </w:rPr>
              <w:t>січня</w:t>
            </w:r>
            <w:r w:rsidRPr="004560E6">
              <w:rPr>
                <w:rFonts w:ascii="Avenir Next Cyr Medium" w:hAnsi="Avenir Next Cyr Medium" w:cs="Calibri"/>
                <w:b/>
                <w:bCs/>
                <w:sz w:val="18"/>
                <w:szCs w:val="18"/>
                <w:lang w:val="uk-UA"/>
              </w:rPr>
              <w:t xml:space="preserve"> 202</w:t>
            </w:r>
            <w:r w:rsidR="00D57967">
              <w:rPr>
                <w:rFonts w:ascii="Avenir Next Cyr Medium" w:hAnsi="Avenir Next Cyr Medium" w:cs="Calibri"/>
                <w:b/>
                <w:bCs/>
                <w:sz w:val="18"/>
                <w:szCs w:val="18"/>
                <w:lang w:val="uk-UA"/>
              </w:rPr>
              <w:t>4</w:t>
            </w:r>
            <w:r w:rsidRPr="004560E6">
              <w:rPr>
                <w:rFonts w:ascii="Avenir Next Cyr Medium" w:hAnsi="Avenir Next Cyr Medium" w:cs="Calibri"/>
                <w:b/>
                <w:bCs/>
                <w:sz w:val="18"/>
                <w:szCs w:val="18"/>
                <w:lang w:val="uk-UA"/>
              </w:rPr>
              <w:t xml:space="preserve"> – </w:t>
            </w:r>
            <w:r w:rsidR="004560E6" w:rsidRPr="004560E6">
              <w:rPr>
                <w:rFonts w:ascii="Avenir Next Cyr Medium" w:hAnsi="Avenir Next Cyr Medium" w:cs="Calibri"/>
                <w:b/>
                <w:bCs/>
                <w:sz w:val="18"/>
                <w:szCs w:val="18"/>
                <w:lang w:val="uk-UA"/>
              </w:rPr>
              <w:t>1 жовтня</w:t>
            </w:r>
            <w:r w:rsidRPr="004560E6">
              <w:rPr>
                <w:rFonts w:ascii="Avenir Next Cyr Medium" w:hAnsi="Avenir Next Cyr Medium" w:cs="Calibri"/>
                <w:b/>
                <w:bCs/>
                <w:sz w:val="18"/>
                <w:szCs w:val="18"/>
                <w:lang w:val="uk-UA"/>
              </w:rPr>
              <w:t xml:space="preserve"> 202</w:t>
            </w:r>
            <w:bookmarkEnd w:id="0"/>
            <w:r w:rsidR="00D57967">
              <w:rPr>
                <w:rFonts w:ascii="Avenir Next Cyr Medium" w:hAnsi="Avenir Next Cyr Medium" w:cs="Calibri"/>
                <w:b/>
                <w:bCs/>
                <w:sz w:val="18"/>
                <w:szCs w:val="18"/>
                <w:lang w:val="uk-UA"/>
              </w:rPr>
              <w:t>5</w:t>
            </w:r>
            <w:r w:rsidRPr="004560E6">
              <w:rPr>
                <w:rFonts w:ascii="Avenir Next Cyr Medium" w:hAnsi="Avenir Next Cyr Medium" w:cs="Calibri"/>
                <w:b/>
                <w:bCs/>
                <w:sz w:val="18"/>
                <w:szCs w:val="18"/>
                <w:lang w:val="uk-UA"/>
              </w:rPr>
              <w:t>.</w:t>
            </w:r>
            <w:r w:rsidRPr="004560E6">
              <w:rPr>
                <w:rFonts w:ascii="Avenir Next Cyr Medium" w:hAnsi="Avenir Next Cyr Medium" w:cs="Calibri"/>
                <w:sz w:val="18"/>
                <w:szCs w:val="18"/>
                <w:lang w:val="uk-UA"/>
              </w:rPr>
              <w:t xml:space="preserve"> </w:t>
            </w:r>
          </w:p>
          <w:p w14:paraId="64C4713B" w14:textId="5C1C28F8" w:rsidR="007003CD" w:rsidRPr="00F21C81" w:rsidRDefault="000A1D88" w:rsidP="007003CD">
            <w:pPr>
              <w:spacing w:line="240" w:lineRule="auto"/>
              <w:ind w:left="360"/>
              <w:rPr>
                <w:rFonts w:ascii="Avenir Next Cyr" w:hAnsi="Avenir Next Cyr"/>
                <w:color w:val="000000" w:themeColor="text1"/>
                <w:sz w:val="18"/>
                <w:szCs w:val="18"/>
                <w:lang w:val="uk-UA"/>
              </w:rPr>
            </w:pPr>
            <w:r w:rsidRPr="0069651D">
              <w:rPr>
                <w:rFonts w:ascii="Avenir Next Cyr" w:hAnsi="Avenir Next Cyr"/>
                <w:color w:val="auto"/>
                <w:sz w:val="18"/>
                <w:szCs w:val="18"/>
                <w:lang w:val="uk-UA"/>
              </w:rPr>
              <w:t xml:space="preserve">Надані результати кампанії повинні стосуватися саме українського ринку, тобто кампанія має бути реалізована на території України протягом вказаного </w:t>
            </w:r>
            <w:r w:rsidRPr="00F21C81">
              <w:rPr>
                <w:rFonts w:ascii="Avenir Next Cyr" w:hAnsi="Avenir Next Cyr"/>
                <w:color w:val="000000" w:themeColor="text1"/>
                <w:sz w:val="18"/>
                <w:szCs w:val="18"/>
                <w:lang w:val="uk-UA"/>
              </w:rPr>
              <w:t xml:space="preserve">періоду. </w:t>
            </w:r>
          </w:p>
          <w:p w14:paraId="5AC85A80" w14:textId="7120AF46" w:rsidR="00D57967" w:rsidRPr="00F21C81" w:rsidRDefault="00D57967" w:rsidP="00D57967">
            <w:pPr>
              <w:spacing w:line="240" w:lineRule="auto"/>
              <w:ind w:left="360"/>
              <w:rPr>
                <w:rFonts w:ascii="Avenir Next Cyr" w:hAnsi="Avenir Next Cyr"/>
                <w:color w:val="000000" w:themeColor="text1"/>
                <w:sz w:val="18"/>
                <w:szCs w:val="18"/>
                <w:lang w:val="uk-UA"/>
              </w:rPr>
            </w:pPr>
            <w:r w:rsidRPr="00F21C81">
              <w:rPr>
                <w:rFonts w:ascii="Avenir Next Cyr" w:hAnsi="Avenir Next Cyr"/>
                <w:color w:val="000000" w:themeColor="text1"/>
                <w:sz w:val="18"/>
                <w:szCs w:val="18"/>
                <w:lang w:val="uk-UA"/>
              </w:rPr>
              <w:t>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допустимого конкурсного періоду.</w:t>
            </w:r>
          </w:p>
          <w:p w14:paraId="3F5C960C" w14:textId="5344D8E9" w:rsidR="00D57967" w:rsidRPr="00F21C81" w:rsidRDefault="00D57967" w:rsidP="00D57967">
            <w:pPr>
              <w:spacing w:line="240" w:lineRule="auto"/>
              <w:ind w:left="360"/>
              <w:rPr>
                <w:rFonts w:ascii="Avenir Next Cyr" w:hAnsi="Avenir Next Cyr"/>
                <w:color w:val="000000" w:themeColor="text1"/>
                <w:sz w:val="18"/>
                <w:szCs w:val="18"/>
                <w:lang w:val="uk-UA"/>
              </w:rPr>
            </w:pPr>
            <w:r w:rsidRPr="00F21C81">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p>
          <w:p w14:paraId="2B07BC35" w14:textId="2329C417" w:rsidR="004034EF" w:rsidRPr="005C104A" w:rsidRDefault="00675D89" w:rsidP="007003CD">
            <w:pPr>
              <w:spacing w:line="240" w:lineRule="auto"/>
              <w:ind w:left="360"/>
              <w:rPr>
                <w:rFonts w:asciiTheme="minorHAnsi" w:hAnsiTheme="minorHAnsi"/>
                <w:color w:val="auto"/>
                <w:sz w:val="18"/>
                <w:szCs w:val="18"/>
                <w:lang w:val="uk-UA"/>
              </w:rPr>
            </w:pPr>
            <w:r w:rsidRPr="00584574">
              <w:rPr>
                <w:rFonts w:ascii="Avenir Next Cyr" w:hAnsi="Avenir Next Cyr"/>
                <w:sz w:val="18"/>
                <w:szCs w:val="18"/>
                <w:lang w:val="uk-UA"/>
              </w:rPr>
              <w:t xml:space="preserve">Перевірте дотримання </w:t>
            </w:r>
            <w:r w:rsidR="000C6062" w:rsidRPr="00584574">
              <w:rPr>
                <w:rFonts w:ascii="Avenir Next Cyr" w:hAnsi="Avenir Next Cyr"/>
                <w:sz w:val="18"/>
                <w:szCs w:val="18"/>
                <w:lang w:val="uk-UA"/>
              </w:rPr>
              <w:t>основних</w:t>
            </w:r>
            <w:r w:rsidRPr="00584574">
              <w:rPr>
                <w:rFonts w:ascii="Avenir Next Cyr" w:hAnsi="Avenir Next Cyr"/>
                <w:sz w:val="18"/>
                <w:szCs w:val="18"/>
                <w:lang w:val="uk-UA"/>
              </w:rPr>
              <w:t xml:space="preserve"> умов</w:t>
            </w:r>
            <w:r w:rsidR="00112B13" w:rsidRPr="00584574">
              <w:rPr>
                <w:rFonts w:ascii="Avenir Next Cyr" w:hAnsi="Avenir Next Cyr"/>
                <w:sz w:val="18"/>
                <w:szCs w:val="18"/>
                <w:lang w:val="uk-UA"/>
              </w:rPr>
              <w:t xml:space="preserve"> участі</w:t>
            </w:r>
            <w:r w:rsidR="007003CD">
              <w:rPr>
                <w:rFonts w:ascii="Avenir Next Cyr" w:hAnsi="Avenir Next Cyr"/>
                <w:sz w:val="18"/>
                <w:szCs w:val="18"/>
                <w:lang w:val="uk-UA"/>
              </w:rPr>
              <w:t xml:space="preserve"> </w:t>
            </w:r>
            <w:r w:rsidRPr="00584574">
              <w:rPr>
                <w:rFonts w:ascii="Avenir Next Cyr" w:hAnsi="Avenir Next Cyr"/>
                <w:sz w:val="18"/>
                <w:szCs w:val="18"/>
                <w:lang w:val="uk-UA"/>
              </w:rPr>
              <w:t xml:space="preserve">відповідно </w:t>
            </w:r>
            <w:hyperlink r:id="rId13" w:history="1">
              <w:r w:rsidRPr="00584574">
                <w:rPr>
                  <w:rStyle w:val="ac"/>
                  <w:rFonts w:ascii="Avenir Next Cyr" w:hAnsi="Avenir Next Cyr"/>
                  <w:b/>
                  <w:bCs/>
                  <w:sz w:val="18"/>
                  <w:szCs w:val="18"/>
                  <w:lang w:val="uk-UA"/>
                </w:rPr>
                <w:t>Правил участі</w:t>
              </w:r>
            </w:hyperlink>
            <w:r w:rsidRPr="00584574">
              <w:rPr>
                <w:rFonts w:ascii="Avenir Next Cyr" w:hAnsi="Avenir Next Cyr"/>
                <w:b/>
                <w:bCs/>
                <w:color w:val="auto"/>
                <w:sz w:val="18"/>
                <w:szCs w:val="18"/>
                <w:lang w:val="uk-UA"/>
              </w:rPr>
              <w:t>.</w:t>
            </w:r>
          </w:p>
          <w:p w14:paraId="5BC02F4F" w14:textId="77777777" w:rsidR="00F21C81" w:rsidRPr="004317FE" w:rsidRDefault="00F21C81" w:rsidP="00F21C81">
            <w:pPr>
              <w:pStyle w:val="af7"/>
              <w:numPr>
                <w:ilvl w:val="0"/>
                <w:numId w:val="2"/>
              </w:numPr>
              <w:spacing w:line="240" w:lineRule="auto"/>
              <w:ind w:left="314"/>
              <w:rPr>
                <w:rFonts w:ascii="Avenir Next Cyr" w:hAnsi="Avenir Next Cyr"/>
                <w:color w:val="B4975A"/>
                <w:sz w:val="18"/>
                <w:szCs w:val="18"/>
                <w:lang w:val="uk-UA"/>
              </w:rPr>
            </w:pPr>
            <w:r w:rsidRPr="004317FE">
              <w:rPr>
                <w:rFonts w:ascii="Avenir Next Cyr Medium" w:hAnsi="Avenir Next Cyr Medium"/>
                <w:b/>
                <w:color w:val="B4975A"/>
                <w:sz w:val="20"/>
                <w:szCs w:val="18"/>
                <w:lang w:val="uk-UA"/>
              </w:rPr>
              <w:t>ВІДСУТНІСТЬ НАЗВ АГЕНТСТВ ТА ЇХ ЛОГОТИПІВ</w:t>
            </w:r>
            <w:r w:rsidRPr="004317FE">
              <w:rPr>
                <w:rFonts w:ascii="Avenir Next LT Pro" w:hAnsi="Avenir Next LT Pro"/>
                <w:color w:val="auto"/>
                <w:sz w:val="18"/>
                <w:szCs w:val="18"/>
                <w:highlight w:val="yellow"/>
                <w:lang w:val="uk-UA"/>
              </w:rPr>
              <w:br/>
            </w:r>
            <w:r w:rsidRPr="004317FE">
              <w:rPr>
                <w:rFonts w:ascii="Avenir Next Cyr" w:hAnsi="Avenir Next Cyr" w:cs="Calibri"/>
                <w:color w:val="auto"/>
                <w:sz w:val="18"/>
                <w:szCs w:val="18"/>
                <w:lang w:val="uk-UA"/>
              </w:rPr>
              <w:t>Не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включайте</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 xml:space="preserve">назв агентств до </w:t>
            </w:r>
            <w:r w:rsidRPr="004317FE">
              <w:rPr>
                <w:rFonts w:ascii="Avenir Next Cyr" w:hAnsi="Avenir Next Cyr"/>
                <w:color w:val="auto"/>
                <w:sz w:val="18"/>
                <w:szCs w:val="18"/>
                <w:lang w:val="uk-UA"/>
              </w:rPr>
              <w:t xml:space="preserve">текстової </w:t>
            </w:r>
            <w:r w:rsidRPr="004317FE">
              <w:rPr>
                <w:rFonts w:ascii="Avenir Next Cyr" w:hAnsi="Avenir Next Cyr" w:cs="Calibri"/>
                <w:color w:val="auto"/>
                <w:sz w:val="18"/>
                <w:szCs w:val="18"/>
                <w:lang w:val="uk-UA"/>
              </w:rPr>
              <w:t>форми заявки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креативних матеріалів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включно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з</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іменами</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файлів</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або</w:t>
            </w:r>
            <w:r w:rsidRPr="004317FE">
              <w:rPr>
                <w:rFonts w:ascii="Avenir Next Cyr" w:hAnsi="Avenir Next Cyr"/>
                <w:color w:val="auto"/>
                <w:sz w:val="18"/>
                <w:szCs w:val="18"/>
                <w:lang w:val="uk-UA"/>
              </w:rPr>
              <w:t xml:space="preserve"> </w:t>
            </w:r>
            <w:r w:rsidRPr="004317FE">
              <w:rPr>
                <w:rFonts w:ascii="Avenir Next Cyr" w:hAnsi="Avenir Next Cyr" w:cs="Calibri"/>
                <w:color w:val="auto"/>
                <w:sz w:val="18"/>
                <w:szCs w:val="18"/>
                <w:lang w:val="uk-UA"/>
              </w:rPr>
              <w:t>джерел даних</w:t>
            </w:r>
            <w:r w:rsidRPr="004317FE">
              <w:rPr>
                <w:rFonts w:ascii="Avenir Next Cyr" w:hAnsi="Avenir Next Cyr"/>
                <w:color w:val="auto"/>
                <w:sz w:val="18"/>
                <w:szCs w:val="18"/>
                <w:lang w:val="uk-UA"/>
              </w:rPr>
              <w:t>.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76E3DB36" w14:textId="77777777" w:rsidR="00F21C81" w:rsidRPr="004317FE" w:rsidRDefault="00F21C81" w:rsidP="00F21C81">
            <w:pPr>
              <w:numPr>
                <w:ilvl w:val="0"/>
                <w:numId w:val="2"/>
              </w:numPr>
              <w:spacing w:after="120" w:line="240" w:lineRule="auto"/>
              <w:ind w:left="360"/>
              <w:rPr>
                <w:rFonts w:ascii="Avenir Next Cyr" w:hAnsi="Avenir Next Cyr"/>
                <w:sz w:val="18"/>
                <w:szCs w:val="18"/>
                <w:lang w:val="uk-UA"/>
              </w:rPr>
            </w:pPr>
            <w:r w:rsidRPr="004317FE">
              <w:rPr>
                <w:rFonts w:ascii="Avenir Next Cyr Medium" w:hAnsi="Avenir Next Cyr Medium"/>
                <w:b/>
                <w:color w:val="B4975A"/>
                <w:sz w:val="20"/>
                <w:szCs w:val="18"/>
                <w:lang w:val="uk-UA"/>
              </w:rPr>
              <w:t xml:space="preserve">ГРАФІКИ, ТАБЛИЦІ ТА ДІАГРАМИ </w:t>
            </w:r>
            <w:r w:rsidRPr="004317FE">
              <w:rPr>
                <w:rFonts w:ascii="Avenir Next Cyr Medium" w:hAnsi="Avenir Next Cyr Medium"/>
                <w:b/>
                <w:color w:val="B4975A"/>
                <w:sz w:val="20"/>
                <w:szCs w:val="18"/>
                <w:lang w:val="uk-UA"/>
              </w:rPr>
              <w:br/>
            </w:r>
            <w:r w:rsidRPr="004317FE">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4317FE">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1E5DADF1" w14:textId="77777777" w:rsidR="00F21C81" w:rsidRPr="004317FE" w:rsidRDefault="00F21C81" w:rsidP="00F21C81">
            <w:pPr>
              <w:pStyle w:val="af7"/>
              <w:numPr>
                <w:ilvl w:val="0"/>
                <w:numId w:val="2"/>
              </w:numPr>
              <w:spacing w:line="240" w:lineRule="auto"/>
              <w:ind w:left="314"/>
              <w:rPr>
                <w:rFonts w:ascii="Avenir Next Cyr" w:hAnsi="Avenir Next Cyr"/>
                <w:color w:val="auto"/>
                <w:sz w:val="18"/>
                <w:szCs w:val="18"/>
                <w:lang w:val="uk-UA"/>
              </w:rPr>
            </w:pPr>
            <w:r w:rsidRPr="004317FE">
              <w:rPr>
                <w:rFonts w:ascii="Avenir Next Cyr Medium" w:hAnsi="Avenir Next Cyr Medium"/>
                <w:b/>
                <w:color w:val="B4975A"/>
                <w:sz w:val="20"/>
                <w:szCs w:val="18"/>
                <w:lang w:val="uk-UA"/>
              </w:rPr>
              <w:t>ЗАБОРОНА ЩОДО ЗОВНІШНІХ ПОСИЛАНЬ</w:t>
            </w:r>
            <w:r w:rsidRPr="004317FE">
              <w:rPr>
                <w:rFonts w:ascii="Avenir Next Cyr Medium" w:hAnsi="Avenir Next Cyr Medium"/>
                <w:b/>
                <w:color w:val="auto"/>
                <w:sz w:val="20"/>
                <w:szCs w:val="18"/>
                <w:lang w:val="uk-UA"/>
              </w:rPr>
              <w:br/>
            </w:r>
            <w:r w:rsidRPr="004317FE">
              <w:rPr>
                <w:rFonts w:ascii="Avenir Next Cyr" w:hAnsi="Avenir Next Cyr"/>
                <w:color w:val="auto"/>
                <w:sz w:val="18"/>
                <w:szCs w:val="18"/>
                <w:lang w:val="uk-UA"/>
              </w:rPr>
              <w:t>Не спрямовуйте суддів переходити на зовнішні веб-сторінки. Судді можуть лише переглядати надані вами опис та креативні матеріали заявки.</w:t>
            </w:r>
          </w:p>
          <w:p w14:paraId="0AE6ABD4" w14:textId="77777777" w:rsidR="00F21C81" w:rsidRPr="004317FE" w:rsidRDefault="00F21C81" w:rsidP="00F21C81">
            <w:pPr>
              <w:numPr>
                <w:ilvl w:val="0"/>
                <w:numId w:val="2"/>
              </w:numPr>
              <w:spacing w:after="120" w:line="240" w:lineRule="auto"/>
              <w:ind w:left="360"/>
              <w:rPr>
                <w:rFonts w:ascii="Avenir Next LT Pro" w:hAnsi="Avenir Next LT Pro"/>
                <w:color w:val="auto"/>
                <w:sz w:val="18"/>
                <w:szCs w:val="18"/>
                <w:lang w:val="uk-UA"/>
              </w:rPr>
            </w:pPr>
            <w:r w:rsidRPr="004317FE">
              <w:rPr>
                <w:rFonts w:ascii="Avenir Next Cyr Medium" w:hAnsi="Avenir Next Cyr Medium"/>
                <w:b/>
                <w:color w:val="B4975A"/>
                <w:sz w:val="20"/>
                <w:szCs w:val="18"/>
                <w:lang w:val="uk-UA"/>
              </w:rPr>
              <w:t>ДЖЕРЕЛА ДАНИХ</w:t>
            </w:r>
          </w:p>
          <w:p w14:paraId="4E5A9D1C" w14:textId="77777777" w:rsidR="00F21C81" w:rsidRPr="004317FE" w:rsidRDefault="00F21C81" w:rsidP="00F21C81">
            <w:pPr>
              <w:pStyle w:val="af7"/>
              <w:spacing w:line="240" w:lineRule="auto"/>
              <w:ind w:left="314"/>
              <w:rPr>
                <w:rFonts w:ascii="Avenir Next Cyr" w:hAnsi="Avenir Next Cyr"/>
                <w:color w:val="auto"/>
                <w:sz w:val="18"/>
                <w:szCs w:val="18"/>
                <w:lang w:val="uk-UA"/>
              </w:rPr>
            </w:pPr>
            <w:r w:rsidRPr="004317FE">
              <w:rPr>
                <w:rFonts w:ascii="Avenir Next Cyr" w:hAnsi="Avenir Next Cyr"/>
                <w:color w:val="auto"/>
                <w:sz w:val="18"/>
                <w:szCs w:val="18"/>
                <w:lang w:val="uk-UA"/>
              </w:rPr>
              <w:t xml:space="preserve">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w:t>
            </w:r>
            <w:proofErr w:type="spellStart"/>
            <w:r w:rsidRPr="004317FE">
              <w:rPr>
                <w:rFonts w:ascii="Avenir Next Cyr" w:hAnsi="Avenir Next Cyr"/>
                <w:color w:val="auto"/>
                <w:sz w:val="18"/>
                <w:szCs w:val="18"/>
                <w:lang w:val="uk-UA"/>
              </w:rPr>
              <w:t>Effie</w:t>
            </w:r>
            <w:proofErr w:type="spellEnd"/>
            <w:r w:rsidRPr="004317FE">
              <w:rPr>
                <w:rFonts w:ascii="Avenir Next Cyr" w:hAnsi="Avenir Next Cyr"/>
                <w:color w:val="auto"/>
                <w:sz w:val="18"/>
                <w:szCs w:val="18"/>
                <w:lang w:val="uk-UA"/>
              </w:rPr>
              <w:t xml:space="preserv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sidRPr="004317FE">
              <w:rPr>
                <w:rFonts w:ascii="Avenir Next Cyr" w:hAnsi="Avenir Next Cyr"/>
                <w:color w:val="auto"/>
                <w:sz w:val="18"/>
                <w:szCs w:val="18"/>
                <w:lang w:val="uk-UA"/>
              </w:rPr>
              <w:br/>
            </w:r>
          </w:p>
          <w:p w14:paraId="7EC77C2E" w14:textId="376E532A" w:rsidR="00547104" w:rsidRPr="00584574" w:rsidRDefault="00F21C81" w:rsidP="00F21C81">
            <w:pPr>
              <w:spacing w:after="120" w:line="240" w:lineRule="auto"/>
              <w:rPr>
                <w:rFonts w:ascii="Avenir Next Cyr" w:hAnsi="Avenir Next Cyr"/>
                <w:b/>
                <w:color w:val="auto"/>
                <w:sz w:val="18"/>
                <w:szCs w:val="18"/>
                <w:lang w:val="uk-UA"/>
              </w:rPr>
            </w:pPr>
            <w:r w:rsidRPr="004317FE">
              <w:rPr>
                <w:rStyle w:val="ac"/>
                <w:rFonts w:ascii="Avenir Next Cyr" w:hAnsi="Avenir Next Cyr"/>
                <w:b/>
                <w:color w:val="000000" w:themeColor="text1"/>
                <w:sz w:val="18"/>
                <w:szCs w:val="18"/>
                <w:u w:val="none"/>
                <w:lang w:val="uk-UA"/>
              </w:rPr>
              <w:t xml:space="preserve">Вивчіть всі </w:t>
            </w:r>
            <w:hyperlink r:id="rId14" w:history="1">
              <w:r w:rsidRPr="004317FE">
                <w:rPr>
                  <w:rStyle w:val="ac"/>
                  <w:rFonts w:ascii="Avenir Next Cyr" w:hAnsi="Avenir Next Cyr"/>
                  <w:b/>
                  <w:sz w:val="18"/>
                  <w:szCs w:val="18"/>
                  <w:lang w:val="uk-UA"/>
                </w:rPr>
                <w:t>вимоги та правила</w:t>
              </w:r>
            </w:hyperlink>
            <w:r w:rsidRPr="004317FE">
              <w:rPr>
                <w:rStyle w:val="ac"/>
                <w:rFonts w:ascii="Avenir Next Cyr" w:hAnsi="Avenir Next Cyr"/>
                <w:b/>
                <w:color w:val="808080"/>
                <w:sz w:val="18"/>
                <w:szCs w:val="18"/>
                <w:u w:val="none"/>
                <w:lang w:val="uk-UA"/>
              </w:rPr>
              <w:t xml:space="preserve">, </w:t>
            </w:r>
            <w:r w:rsidRPr="004317FE">
              <w:rPr>
                <w:rStyle w:val="ac"/>
                <w:rFonts w:ascii="Avenir Next Cyr" w:hAnsi="Avenir Next Cyr"/>
                <w:b/>
                <w:color w:val="000000" w:themeColor="text1"/>
                <w:sz w:val="18"/>
                <w:szCs w:val="18"/>
                <w:u w:val="none"/>
                <w:lang w:val="uk-UA"/>
              </w:rPr>
              <w:t xml:space="preserve">а також </w:t>
            </w:r>
            <w:hyperlink r:id="rId15" w:history="1">
              <w:r w:rsidRPr="004317FE">
                <w:rPr>
                  <w:rStyle w:val="ac"/>
                  <w:rFonts w:ascii="Avenir Next Cyr" w:hAnsi="Avenir Next Cyr"/>
                  <w:b/>
                  <w:sz w:val="18"/>
                  <w:szCs w:val="18"/>
                  <w:lang w:val="uk-UA"/>
                </w:rPr>
                <w:t>причини дискваліфікації</w:t>
              </w:r>
            </w:hyperlink>
          </w:p>
        </w:tc>
      </w:tr>
    </w:tbl>
    <w:p w14:paraId="419A5567" w14:textId="0A9ED18F" w:rsidR="009E47C8" w:rsidRPr="00584574" w:rsidRDefault="005F520F">
      <w:pPr>
        <w:pStyle w:val="MediumShading1-Accent11"/>
        <w:rPr>
          <w:rFonts w:ascii="Verdana" w:hAnsi="Verdana"/>
          <w:b/>
          <w:sz w:val="28"/>
          <w:lang w:val="uk-UA"/>
        </w:rPr>
      </w:pPr>
      <w:r w:rsidRPr="00584574">
        <w:rPr>
          <w:rFonts w:ascii="Verdana" w:hAnsi="Verdana"/>
          <w:b/>
          <w:sz w:val="28"/>
          <w:lang w:val="uk-UA"/>
        </w:rPr>
        <w:lastRenderedPageBreak/>
        <w:br/>
      </w:r>
    </w:p>
    <w:p w14:paraId="2E3C5E9E" w14:textId="77CD201D" w:rsidR="005F520F" w:rsidRPr="00584574" w:rsidRDefault="00BC700D" w:rsidP="005F520F">
      <w:pPr>
        <w:pStyle w:val="MediumShading1-Accent11"/>
        <w:rPr>
          <w:rFonts w:ascii="Avenir Next Cyr Medium" w:hAnsi="Avenir Next Cyr Medium"/>
          <w:b/>
          <w:sz w:val="28"/>
          <w:lang w:val="uk-UA"/>
        </w:rPr>
      </w:pPr>
      <w:r w:rsidRPr="00BC700D">
        <w:rPr>
          <w:rFonts w:ascii="Avenir Next Cyr Medium" w:hAnsi="Avenir Next Cyr Medium"/>
          <w:b/>
          <w:sz w:val="28"/>
          <w:szCs w:val="18"/>
          <w:lang w:val="uk-UA"/>
        </w:rPr>
        <w:t xml:space="preserve">SUSTAINED SUCCESS: </w:t>
      </w:r>
      <w:r w:rsidR="005F520F" w:rsidRPr="00584574">
        <w:rPr>
          <w:rFonts w:ascii="Avenir Next Cyr Medium" w:hAnsi="Avenir Next Cyr Medium"/>
          <w:b/>
          <w:sz w:val="28"/>
          <w:szCs w:val="18"/>
          <w:lang w:val="uk-UA"/>
        </w:rPr>
        <w:t>ВИМОГИ ДО КРЕАТИВНИХ МАТЕРІАЛІВ</w:t>
      </w:r>
    </w:p>
    <w:p w14:paraId="56A91931" w14:textId="30385819" w:rsidR="009E47C8" w:rsidRPr="00584574" w:rsidRDefault="009E47C8">
      <w:pPr>
        <w:pStyle w:val="MediumShading1-Accent11"/>
        <w:rPr>
          <w:rFonts w:ascii="Avenir Next LT Pro" w:hAnsi="Avenir Next LT Pro"/>
          <w:b/>
          <w:sz w:val="28"/>
          <w:lang w:val="uk-UA"/>
        </w:rPr>
      </w:pPr>
    </w:p>
    <w:p w14:paraId="7C98951D" w14:textId="1F4C8DFC" w:rsidR="009E47C8" w:rsidRPr="00584574" w:rsidRDefault="004C40F3">
      <w:pPr>
        <w:pStyle w:val="MediumShading1-Accent11"/>
        <w:rPr>
          <w:rFonts w:ascii="Verdana" w:hAnsi="Verdana"/>
          <w:b/>
          <w:sz w:val="28"/>
          <w:lang w:val="uk-UA"/>
        </w:rPr>
      </w:pPr>
      <w:r w:rsidRPr="00584574">
        <w:rPr>
          <w:rFonts w:ascii="Avenir Next Cyr" w:hAnsi="Avenir Next Cyr"/>
          <w:color w:val="auto"/>
          <w:sz w:val="18"/>
          <w:szCs w:val="18"/>
          <w:lang w:val="uk-UA"/>
        </w:rPr>
        <w:t>Креативна частина роботи оцінюється як складова розділу оцінювання заявки SECTION 3: ВТІЛЕННЯ СТРАТЕГІЇ ТА ІДЕЇ В ЖИТТЯ</w:t>
      </w:r>
      <w:r w:rsidR="00EA3381">
        <w:rPr>
          <w:rFonts w:ascii="Avenir Next Cyr" w:hAnsi="Avenir Next Cyr"/>
          <w:color w:val="auto"/>
          <w:sz w:val="18"/>
          <w:szCs w:val="18"/>
          <w:lang w:val="uk-UA"/>
        </w:rPr>
        <w:t>,</w:t>
      </w:r>
      <w:r w:rsidRPr="003401EF">
        <w:rPr>
          <w:rFonts w:ascii="Avenir Next Cyr" w:hAnsi="Avenir Next Cyr"/>
          <w:color w:val="FF0000"/>
          <w:sz w:val="18"/>
          <w:szCs w:val="18"/>
          <w:lang w:val="uk-UA"/>
        </w:rPr>
        <w:t xml:space="preserve"> </w:t>
      </w:r>
      <w:r w:rsidRPr="00584574">
        <w:rPr>
          <w:rFonts w:ascii="Avenir Next Cyr" w:hAnsi="Avenir Next Cyr"/>
          <w:color w:val="auto"/>
          <w:sz w:val="18"/>
          <w:szCs w:val="18"/>
          <w:lang w:val="uk-UA"/>
        </w:rPr>
        <w:t>що включає питання 3 та медіа додаток INVESTMENT OVERVIEW</w:t>
      </w:r>
      <w:r w:rsidRPr="00584574">
        <w:rPr>
          <w:rFonts w:asciiTheme="minorHAnsi" w:hAnsiTheme="minorHAnsi"/>
          <w:color w:val="auto"/>
          <w:sz w:val="18"/>
          <w:szCs w:val="18"/>
          <w:lang w:val="uk-UA"/>
        </w:rPr>
        <w:t>.</w:t>
      </w:r>
      <w:r w:rsidR="0079609C" w:rsidRPr="00584574">
        <w:rPr>
          <w:rFonts w:ascii="Avenir Next LT Pro" w:hAnsi="Avenir Next LT Pro"/>
          <w:color w:val="auto"/>
          <w:sz w:val="18"/>
          <w:szCs w:val="18"/>
          <w:lang w:val="uk-UA"/>
        </w:rPr>
        <w:t xml:space="preserve"> </w:t>
      </w:r>
      <w:r w:rsidRPr="00584574">
        <w:rPr>
          <w:rFonts w:ascii="Avenir Next Cyr" w:hAnsi="Avenir Next Cyr"/>
          <w:color w:val="auto"/>
          <w:sz w:val="18"/>
          <w:szCs w:val="18"/>
          <w:lang w:val="uk-UA"/>
        </w:rPr>
        <w:t>Оскільки судді</w:t>
      </w:r>
      <w:r w:rsidRPr="00584574">
        <w:rPr>
          <w:rStyle w:val="40"/>
          <w:rFonts w:ascii="Avenir Next Cyr" w:hAnsi="Avenir Next Cyr"/>
          <w:b/>
          <w:bCs/>
          <w:sz w:val="18"/>
          <w:szCs w:val="18"/>
          <w:lang w:val="uk-UA"/>
        </w:rPr>
        <w:t xml:space="preserve"> </w:t>
      </w:r>
      <w:r w:rsidR="00415B39">
        <w:rPr>
          <w:rStyle w:val="40"/>
          <w:rFonts w:ascii="Avenir Next Cyr" w:hAnsi="Avenir Next Cyr"/>
          <w:b/>
          <w:bCs/>
          <w:sz w:val="18"/>
          <w:szCs w:val="18"/>
          <w:lang w:val="uk-UA"/>
        </w:rPr>
        <w:t>мають</w:t>
      </w:r>
      <w:r w:rsidRPr="00584574">
        <w:rPr>
          <w:rStyle w:val="40"/>
          <w:rFonts w:ascii="Avenir Next Cyr" w:hAnsi="Avenir Next Cyr"/>
          <w:b/>
          <w:bCs/>
          <w:sz w:val="18"/>
          <w:szCs w:val="18"/>
          <w:lang w:val="uk-UA"/>
        </w:rPr>
        <w:t xml:space="preserve"> прочитати письмову заявку до перегляду креативних матеріалів</w:t>
      </w:r>
      <w:r w:rsidRPr="00584574">
        <w:rPr>
          <w:rFonts w:ascii="Avenir Next Cyr" w:hAnsi="Avenir Next Cyr"/>
          <w:color w:val="auto"/>
          <w:sz w:val="18"/>
          <w:szCs w:val="18"/>
          <w:lang w:val="uk-UA"/>
        </w:rPr>
        <w:t xml:space="preserve">, </w:t>
      </w:r>
      <w:proofErr w:type="spellStart"/>
      <w:r w:rsidRPr="00584574">
        <w:rPr>
          <w:rFonts w:ascii="Avenir Next Cyr" w:hAnsi="Avenir Next Cyr"/>
          <w:color w:val="auto"/>
          <w:sz w:val="18"/>
          <w:szCs w:val="18"/>
          <w:lang w:val="uk-UA"/>
        </w:rPr>
        <w:t>відеокейс</w:t>
      </w:r>
      <w:proofErr w:type="spellEnd"/>
      <w:r w:rsidRPr="00584574">
        <w:rPr>
          <w:rFonts w:ascii="Avenir Next Cyr" w:hAnsi="Avenir Next Cyr"/>
          <w:color w:val="auto"/>
          <w:sz w:val="18"/>
          <w:szCs w:val="18"/>
          <w:lang w:val="uk-UA"/>
        </w:rPr>
        <w:t xml:space="preserve">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0079609C" w:rsidRPr="00584574">
        <w:rPr>
          <w:rFonts w:ascii="AvenirNext LT Pro Regular" w:hAnsi="AvenirNext LT Pro Regular"/>
          <w:sz w:val="18"/>
          <w:szCs w:val="18"/>
          <w:lang w:val="uk-UA"/>
        </w:rPr>
        <w:br/>
      </w:r>
    </w:p>
    <w:p w14:paraId="5C1632A2" w14:textId="2D36ED85" w:rsidR="00266E81" w:rsidRPr="00BC700D" w:rsidRDefault="00266E81" w:rsidP="00266E81">
      <w:pPr>
        <w:pStyle w:val="MediumShading1-Accent11"/>
        <w:numPr>
          <w:ilvl w:val="0"/>
          <w:numId w:val="21"/>
        </w:numPr>
        <w:spacing w:after="120"/>
        <w:rPr>
          <w:rFonts w:ascii="AvenirNext LT Pro Regular" w:hAnsi="AvenirNext LT Pro Regular"/>
          <w:sz w:val="18"/>
          <w:szCs w:val="18"/>
          <w:lang w:val="uk-UA"/>
        </w:rPr>
      </w:pPr>
      <w:r w:rsidRPr="00584574">
        <w:rPr>
          <w:rFonts w:ascii="Avenir Next Cyr Medium" w:hAnsi="Avenir Next Cyr Medium"/>
          <w:b/>
          <w:color w:val="000000" w:themeColor="text1"/>
          <w:sz w:val="20"/>
          <w:lang w:val="uk-UA"/>
        </w:rPr>
        <w:t>ВІДЕОКЕЙС:</w:t>
      </w:r>
      <w:r w:rsidR="00AD48DD">
        <w:rPr>
          <w:rFonts w:ascii="Avenir Next Cyr" w:hAnsi="Avenir Next Cyr"/>
          <w:color w:val="auto"/>
          <w:sz w:val="20"/>
          <w:lang w:val="uk-UA"/>
        </w:rPr>
        <w:t xml:space="preserve"> </w:t>
      </w:r>
      <w:r w:rsidRPr="00584574">
        <w:rPr>
          <w:rFonts w:ascii="Avenir Next Cyr" w:hAnsi="Avenir Next Cyr"/>
          <w:sz w:val="18"/>
          <w:szCs w:val="18"/>
          <w:lang w:val="uk-UA"/>
        </w:rPr>
        <w:t xml:space="preserve">У </w:t>
      </w:r>
      <w:proofErr w:type="spellStart"/>
      <w:r w:rsidRPr="00584574">
        <w:rPr>
          <w:rFonts w:ascii="Avenir Next Cyr" w:hAnsi="Avenir Next Cyr"/>
          <w:sz w:val="18"/>
          <w:szCs w:val="18"/>
          <w:lang w:val="uk-UA"/>
        </w:rPr>
        <w:t>відеокейсі</w:t>
      </w:r>
      <w:proofErr w:type="spellEnd"/>
      <w:r w:rsidRPr="00584574">
        <w:rPr>
          <w:rFonts w:ascii="Avenir Next Cyr" w:hAnsi="Avenir Next Cyr"/>
          <w:sz w:val="18"/>
          <w:szCs w:val="18"/>
          <w:lang w:val="uk-UA"/>
        </w:rPr>
        <w:t xml:space="preserve"> потрібно показати конкретні приклади креативної реалізації. Мінімум 70% всього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мають займати приклади креативної роботи</w:t>
      </w:r>
      <w:r w:rsidR="00A04D88">
        <w:rPr>
          <w:rFonts w:ascii="Avenir Next Cyr" w:hAnsi="Avenir Next Cyr"/>
          <w:sz w:val="18"/>
          <w:szCs w:val="18"/>
          <w:lang w:val="uk-UA"/>
        </w:rPr>
        <w:t>,</w:t>
      </w:r>
      <w:r w:rsidRPr="00584574">
        <w:rPr>
          <w:rFonts w:ascii="Avenir Next Cyr" w:hAnsi="Avenir Next Cyr"/>
          <w:sz w:val="18"/>
          <w:szCs w:val="18"/>
          <w:lang w:val="uk-UA"/>
        </w:rPr>
        <w:t xml:space="preserve">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 xml:space="preserve"> всі пункти, які ви позначили в </w:t>
      </w:r>
      <w:proofErr w:type="spellStart"/>
      <w:r w:rsidRPr="00584574">
        <w:rPr>
          <w:rFonts w:ascii="Avenir Next Cyr" w:hAnsi="Avenir Next Cyr"/>
          <w:sz w:val="18"/>
          <w:szCs w:val="18"/>
          <w:lang w:val="uk-UA"/>
        </w:rPr>
        <w:t>Investment</w:t>
      </w:r>
      <w:proofErr w:type="spellEnd"/>
      <w:r w:rsidRPr="00584574">
        <w:rPr>
          <w:rFonts w:ascii="Avenir Next Cyr" w:hAnsi="Avenir Next Cyr"/>
          <w:sz w:val="18"/>
          <w:szCs w:val="18"/>
          <w:lang w:val="uk-UA"/>
        </w:rPr>
        <w:t xml:space="preserve"> </w:t>
      </w:r>
      <w:proofErr w:type="spellStart"/>
      <w:r w:rsidRPr="00584574">
        <w:rPr>
          <w:rFonts w:ascii="Avenir Next Cyr" w:hAnsi="Avenir Next Cyr"/>
          <w:sz w:val="18"/>
          <w:szCs w:val="18"/>
          <w:lang w:val="uk-UA"/>
        </w:rPr>
        <w:t>Overview</w:t>
      </w:r>
      <w:proofErr w:type="spellEnd"/>
      <w:r w:rsidRPr="00584574">
        <w:rPr>
          <w:rFonts w:ascii="Avenir Next Cyr" w:hAnsi="Avenir Next Cyr"/>
          <w:sz w:val="18"/>
          <w:szCs w:val="18"/>
          <w:lang w:val="uk-UA"/>
        </w:rPr>
        <w:t>,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1BC78C6B" w14:textId="2528EBE7" w:rsidR="00BC700D" w:rsidRPr="00EA3381" w:rsidRDefault="00BC700D" w:rsidP="00BC700D">
      <w:pPr>
        <w:pStyle w:val="MediumShading1-Accent11"/>
        <w:numPr>
          <w:ilvl w:val="0"/>
          <w:numId w:val="21"/>
        </w:numPr>
        <w:spacing w:after="120"/>
        <w:ind w:left="567" w:hanging="283"/>
        <w:rPr>
          <w:rStyle w:val="ac"/>
          <w:rFonts w:ascii="Avenir Next Cyr" w:hAnsi="Avenir Next Cyr"/>
          <w:b/>
          <w:bCs/>
          <w:color w:val="000000" w:themeColor="text1"/>
          <w:sz w:val="18"/>
          <w:szCs w:val="18"/>
          <w:u w:val="none"/>
          <w:lang w:val="uk-UA"/>
        </w:rPr>
      </w:pPr>
      <w:r w:rsidRPr="00913A06">
        <w:rPr>
          <w:rStyle w:val="ac"/>
          <w:rFonts w:ascii="Avenir Next Cyr" w:hAnsi="Avenir Next Cyr"/>
          <w:color w:val="auto"/>
          <w:sz w:val="18"/>
          <w:szCs w:val="18"/>
          <w:u w:val="none"/>
          <w:lang w:val="uk-UA"/>
        </w:rPr>
        <w:t xml:space="preserve">В креативні матеріали кейсів </w:t>
      </w:r>
      <w:proofErr w:type="spellStart"/>
      <w:r w:rsidRPr="00913A06">
        <w:rPr>
          <w:rStyle w:val="ac"/>
          <w:rFonts w:ascii="Avenir Next Cyr" w:hAnsi="Avenir Next Cyr"/>
          <w:color w:val="auto"/>
          <w:sz w:val="18"/>
          <w:szCs w:val="18"/>
          <w:u w:val="none"/>
          <w:lang w:val="uk-UA"/>
        </w:rPr>
        <w:t>Sustained</w:t>
      </w:r>
      <w:proofErr w:type="spellEnd"/>
      <w:r w:rsidRPr="00913A06">
        <w:rPr>
          <w:rStyle w:val="ac"/>
          <w:rFonts w:ascii="Avenir Next Cyr" w:hAnsi="Avenir Next Cyr"/>
          <w:color w:val="auto"/>
          <w:sz w:val="18"/>
          <w:szCs w:val="18"/>
          <w:u w:val="none"/>
          <w:lang w:val="uk-UA"/>
        </w:rPr>
        <w:t xml:space="preserve"> </w:t>
      </w:r>
      <w:proofErr w:type="spellStart"/>
      <w:r w:rsidRPr="00913A06">
        <w:rPr>
          <w:rStyle w:val="ac"/>
          <w:rFonts w:ascii="Avenir Next Cyr" w:hAnsi="Avenir Next Cyr"/>
          <w:color w:val="auto"/>
          <w:sz w:val="18"/>
          <w:szCs w:val="18"/>
          <w:u w:val="none"/>
          <w:lang w:val="uk-UA"/>
        </w:rPr>
        <w:t>Success</w:t>
      </w:r>
      <w:proofErr w:type="spellEnd"/>
      <w:r w:rsidRPr="00913A06">
        <w:rPr>
          <w:rStyle w:val="ac"/>
          <w:rFonts w:ascii="Avenir Next Cyr" w:hAnsi="Avenir Next Cyr"/>
          <w:color w:val="auto"/>
          <w:sz w:val="18"/>
          <w:szCs w:val="18"/>
          <w:u w:val="none"/>
          <w:lang w:val="uk-UA"/>
        </w:rPr>
        <w:t xml:space="preserve"> повинні бути включені приклади креативної роботи, що були  проведені</w:t>
      </w:r>
      <w:r w:rsidR="003C6E6F" w:rsidRPr="003C6E6F">
        <w:rPr>
          <w:rStyle w:val="ac"/>
          <w:rFonts w:ascii="Avenir Next Cyr" w:hAnsi="Avenir Next Cyr"/>
          <w:color w:val="auto"/>
          <w:sz w:val="18"/>
          <w:szCs w:val="18"/>
          <w:u w:val="none"/>
          <w:lang w:val="uk-UA"/>
        </w:rPr>
        <w:t>:</w:t>
      </w:r>
      <w:r w:rsidRPr="00913A06">
        <w:rPr>
          <w:rStyle w:val="ac"/>
          <w:rFonts w:ascii="Avenir Next Cyr" w:hAnsi="Avenir Next Cyr"/>
          <w:color w:val="auto"/>
          <w:sz w:val="18"/>
          <w:szCs w:val="18"/>
          <w:u w:val="none"/>
          <w:lang w:val="uk-UA"/>
        </w:rPr>
        <w:t xml:space="preserve"> </w:t>
      </w:r>
      <w:r w:rsidR="00DB62FF">
        <w:rPr>
          <w:rStyle w:val="ac"/>
          <w:rFonts w:ascii="Avenir Next Cyr" w:hAnsi="Avenir Next Cyr"/>
          <w:color w:val="auto"/>
          <w:sz w:val="18"/>
          <w:szCs w:val="18"/>
          <w:u w:val="none"/>
        </w:rPr>
        <w:t>A</w:t>
      </w:r>
      <w:r w:rsidR="00DB62FF" w:rsidRPr="00DB62FF">
        <w:rPr>
          <w:rStyle w:val="ac"/>
          <w:rFonts w:ascii="Avenir Next Cyr" w:hAnsi="Avenir Next Cyr"/>
          <w:color w:val="auto"/>
          <w:sz w:val="18"/>
          <w:szCs w:val="18"/>
          <w:u w:val="none"/>
          <w:lang w:val="uk-UA"/>
        </w:rPr>
        <w:t>)</w:t>
      </w:r>
      <w:r w:rsidR="003C6E6F" w:rsidRPr="003C6E6F">
        <w:rPr>
          <w:rStyle w:val="ac"/>
          <w:rFonts w:ascii="Avenir Next Cyr" w:hAnsi="Avenir Next Cyr"/>
          <w:color w:val="auto"/>
          <w:sz w:val="18"/>
          <w:szCs w:val="18"/>
          <w:u w:val="none"/>
          <w:lang w:val="uk-UA"/>
        </w:rPr>
        <w:t xml:space="preserve"> </w:t>
      </w:r>
      <w:r w:rsidR="003C6E6F">
        <w:rPr>
          <w:rStyle w:val="ac"/>
          <w:rFonts w:ascii="Avenir Next Cyr" w:hAnsi="Avenir Next Cyr"/>
          <w:color w:val="auto"/>
          <w:sz w:val="18"/>
          <w:szCs w:val="18"/>
          <w:u w:val="none"/>
          <w:lang w:val="uk-UA"/>
        </w:rPr>
        <w:t>ще</w:t>
      </w:r>
      <w:r w:rsidR="00DB62FF" w:rsidRPr="00DB62FF">
        <w:rPr>
          <w:rStyle w:val="ac"/>
          <w:rFonts w:ascii="Avenir Next Cyr" w:hAnsi="Avenir Next Cyr"/>
          <w:color w:val="auto"/>
          <w:sz w:val="18"/>
          <w:szCs w:val="18"/>
          <w:u w:val="none"/>
          <w:lang w:val="uk-UA"/>
        </w:rPr>
        <w:t xml:space="preserve"> </w:t>
      </w:r>
      <w:r w:rsidRPr="00913A06">
        <w:rPr>
          <w:rStyle w:val="40"/>
          <w:rFonts w:ascii="Avenir Next Cyr" w:hAnsi="Avenir Next Cyr"/>
          <w:b/>
          <w:bCs/>
          <w:color w:val="auto"/>
          <w:sz w:val="18"/>
          <w:szCs w:val="18"/>
          <w:lang w:val="uk-UA"/>
        </w:rPr>
        <w:t>на початку кампанії/часовому періоді</w:t>
      </w:r>
      <w:r w:rsidR="00DB62FF" w:rsidRPr="00DB62FF">
        <w:rPr>
          <w:rStyle w:val="ac"/>
          <w:rFonts w:ascii="Avenir Next Cyr" w:hAnsi="Avenir Next Cyr"/>
          <w:color w:val="auto"/>
          <w:sz w:val="18"/>
          <w:szCs w:val="18"/>
          <w:u w:val="none"/>
          <w:lang w:val="uk-UA"/>
        </w:rPr>
        <w:t xml:space="preserve">, </w:t>
      </w:r>
      <w:r w:rsidR="00890526">
        <w:rPr>
          <w:rStyle w:val="ac"/>
          <w:rFonts w:ascii="Avenir Next Cyr" w:hAnsi="Avenir Next Cyr"/>
          <w:color w:val="auto"/>
          <w:sz w:val="18"/>
          <w:szCs w:val="18"/>
          <w:u w:val="none"/>
        </w:rPr>
        <w:t>B</w:t>
      </w:r>
      <w:r w:rsidR="00890526" w:rsidRPr="00890526">
        <w:rPr>
          <w:rStyle w:val="ac"/>
          <w:rFonts w:ascii="Avenir Next Cyr" w:hAnsi="Avenir Next Cyr"/>
          <w:color w:val="auto"/>
          <w:sz w:val="18"/>
          <w:szCs w:val="18"/>
          <w:u w:val="none"/>
          <w:lang w:val="uk-UA"/>
        </w:rPr>
        <w:t xml:space="preserve">) </w:t>
      </w:r>
      <w:r w:rsidRPr="00913A06">
        <w:rPr>
          <w:rStyle w:val="ac"/>
          <w:rFonts w:ascii="Avenir Next Cyr" w:hAnsi="Avenir Next Cyr"/>
          <w:color w:val="auto"/>
          <w:sz w:val="18"/>
          <w:szCs w:val="18"/>
          <w:u w:val="none"/>
          <w:lang w:val="uk-UA"/>
        </w:rPr>
        <w:t xml:space="preserve">хоча б </w:t>
      </w:r>
      <w:r w:rsidRPr="00913A06">
        <w:rPr>
          <w:rStyle w:val="40"/>
          <w:rFonts w:ascii="Avenir Next Cyr" w:hAnsi="Avenir Next Cyr"/>
          <w:b/>
          <w:bCs/>
          <w:color w:val="auto"/>
          <w:sz w:val="18"/>
          <w:szCs w:val="18"/>
          <w:lang w:val="uk-UA"/>
        </w:rPr>
        <w:t>один проміжний рік/часовий період</w:t>
      </w:r>
      <w:r w:rsidRPr="00913A06">
        <w:rPr>
          <w:rStyle w:val="ac"/>
          <w:rFonts w:ascii="Avenir Next Cyr" w:hAnsi="Avenir Next Cyr"/>
          <w:color w:val="auto"/>
          <w:sz w:val="18"/>
          <w:szCs w:val="18"/>
          <w:u w:val="none"/>
          <w:lang w:val="uk-UA"/>
        </w:rPr>
        <w:t xml:space="preserve">  та </w:t>
      </w:r>
      <w:r w:rsidR="00890526">
        <w:rPr>
          <w:rStyle w:val="ac"/>
          <w:rFonts w:ascii="Avenir Next Cyr" w:hAnsi="Avenir Next Cyr"/>
          <w:color w:val="auto"/>
          <w:sz w:val="18"/>
          <w:szCs w:val="18"/>
          <w:u w:val="none"/>
        </w:rPr>
        <w:t>C</w:t>
      </w:r>
      <w:r w:rsidR="00890526" w:rsidRPr="00890526">
        <w:rPr>
          <w:rStyle w:val="ac"/>
          <w:rFonts w:ascii="Avenir Next Cyr" w:hAnsi="Avenir Next Cyr"/>
          <w:color w:val="auto"/>
          <w:sz w:val="18"/>
          <w:szCs w:val="18"/>
          <w:u w:val="none"/>
          <w:lang w:val="uk-UA"/>
        </w:rPr>
        <w:t xml:space="preserve">) </w:t>
      </w:r>
      <w:r w:rsidRPr="00913A06">
        <w:rPr>
          <w:rStyle w:val="40"/>
          <w:rFonts w:ascii="Avenir Next Cyr" w:hAnsi="Avenir Next Cyr"/>
          <w:b/>
          <w:bCs/>
          <w:color w:val="auto"/>
          <w:sz w:val="18"/>
          <w:szCs w:val="18"/>
          <w:lang w:val="uk-UA"/>
        </w:rPr>
        <w:t xml:space="preserve">рік з поточного конкурсного періоду/часовий </w:t>
      </w:r>
      <w:r w:rsidRPr="00EA3381">
        <w:rPr>
          <w:rStyle w:val="40"/>
          <w:rFonts w:ascii="Avenir Next Cyr" w:hAnsi="Avenir Next Cyr"/>
          <w:b/>
          <w:bCs/>
          <w:color w:val="000000" w:themeColor="text1"/>
          <w:sz w:val="18"/>
          <w:szCs w:val="18"/>
          <w:lang w:val="uk-UA"/>
        </w:rPr>
        <w:t>період</w:t>
      </w:r>
      <w:r w:rsidRPr="00EA3381">
        <w:rPr>
          <w:rStyle w:val="ac"/>
          <w:rFonts w:ascii="Avenir Next Cyr" w:hAnsi="Avenir Next Cyr"/>
          <w:b/>
          <w:bCs/>
          <w:color w:val="000000" w:themeColor="text1"/>
          <w:sz w:val="18"/>
          <w:szCs w:val="18"/>
          <w:u w:val="none"/>
          <w:lang w:val="uk-UA"/>
        </w:rPr>
        <w:t xml:space="preserve"> (</w:t>
      </w:r>
      <w:r w:rsidR="004560E6" w:rsidRPr="00EA3381">
        <w:rPr>
          <w:rStyle w:val="ac"/>
          <w:rFonts w:ascii="Avenir Next Cyr" w:hAnsi="Avenir Next Cyr"/>
          <w:b/>
          <w:bCs/>
          <w:color w:val="000000" w:themeColor="text1"/>
          <w:sz w:val="18"/>
          <w:szCs w:val="18"/>
          <w:u w:val="none"/>
          <w:lang w:val="uk-UA"/>
        </w:rPr>
        <w:t>1 січня 202</w:t>
      </w:r>
      <w:r w:rsidR="000832E1" w:rsidRPr="00EA3381">
        <w:rPr>
          <w:rStyle w:val="ac"/>
          <w:rFonts w:ascii="Avenir Next Cyr" w:hAnsi="Avenir Next Cyr"/>
          <w:b/>
          <w:bCs/>
          <w:color w:val="000000" w:themeColor="text1"/>
          <w:sz w:val="18"/>
          <w:szCs w:val="18"/>
          <w:u w:val="none"/>
          <w:lang w:val="uk-UA"/>
        </w:rPr>
        <w:t>4</w:t>
      </w:r>
      <w:r w:rsidR="004560E6" w:rsidRPr="00EA3381">
        <w:rPr>
          <w:rStyle w:val="ac"/>
          <w:rFonts w:ascii="Avenir Next Cyr" w:hAnsi="Avenir Next Cyr"/>
          <w:b/>
          <w:bCs/>
          <w:color w:val="000000" w:themeColor="text1"/>
          <w:sz w:val="18"/>
          <w:szCs w:val="18"/>
          <w:u w:val="none"/>
          <w:lang w:val="uk-UA"/>
        </w:rPr>
        <w:t xml:space="preserve"> – 1 жовтня 202</w:t>
      </w:r>
      <w:r w:rsidR="000832E1" w:rsidRPr="00EA3381">
        <w:rPr>
          <w:rStyle w:val="ac"/>
          <w:rFonts w:ascii="Avenir Next Cyr" w:hAnsi="Avenir Next Cyr"/>
          <w:b/>
          <w:bCs/>
          <w:color w:val="000000" w:themeColor="text1"/>
          <w:sz w:val="18"/>
          <w:szCs w:val="18"/>
          <w:u w:val="none"/>
          <w:lang w:val="uk-UA"/>
        </w:rPr>
        <w:t>5</w:t>
      </w:r>
      <w:r w:rsidRPr="00EA3381">
        <w:rPr>
          <w:rStyle w:val="ac"/>
          <w:rFonts w:ascii="Avenir Next Cyr" w:hAnsi="Avenir Next Cyr"/>
          <w:b/>
          <w:bCs/>
          <w:color w:val="000000" w:themeColor="text1"/>
          <w:sz w:val="18"/>
          <w:szCs w:val="18"/>
          <w:u w:val="none"/>
          <w:lang w:val="uk-UA"/>
        </w:rPr>
        <w:t>).</w:t>
      </w:r>
    </w:p>
    <w:p w14:paraId="27DCAD54" w14:textId="77777777" w:rsidR="00BC700D" w:rsidRPr="00913A06" w:rsidRDefault="00BC700D" w:rsidP="00BC700D">
      <w:pPr>
        <w:pStyle w:val="MediumShading1-Accent11"/>
        <w:numPr>
          <w:ilvl w:val="0"/>
          <w:numId w:val="21"/>
        </w:numPr>
        <w:spacing w:after="120"/>
        <w:ind w:left="567" w:hanging="283"/>
        <w:rPr>
          <w:rStyle w:val="ac"/>
          <w:rFonts w:ascii="Avenir Next Cyr" w:hAnsi="Avenir Next Cyr"/>
          <w:color w:val="auto"/>
          <w:sz w:val="18"/>
          <w:szCs w:val="18"/>
          <w:u w:val="none"/>
          <w:lang w:val="uk-UA"/>
        </w:rPr>
      </w:pPr>
      <w:r w:rsidRPr="00951BAD">
        <w:rPr>
          <w:rStyle w:val="ac"/>
          <w:rFonts w:ascii="Avenir Next Cyr" w:hAnsi="Avenir Next Cyr"/>
          <w:color w:val="auto"/>
          <w:sz w:val="18"/>
          <w:szCs w:val="18"/>
          <w:u w:val="none"/>
          <w:lang w:val="uk-UA"/>
        </w:rPr>
        <w:t xml:space="preserve">Кожен приклад креативної роботи  - у </w:t>
      </w:r>
      <w:proofErr w:type="spellStart"/>
      <w:r w:rsidRPr="00951BAD">
        <w:rPr>
          <w:rStyle w:val="ac"/>
          <w:rFonts w:ascii="Avenir Next Cyr" w:hAnsi="Avenir Next Cyr"/>
          <w:color w:val="auto"/>
          <w:sz w:val="18"/>
          <w:szCs w:val="18"/>
          <w:u w:val="none"/>
          <w:lang w:val="uk-UA"/>
        </w:rPr>
        <w:t>відеокейсі</w:t>
      </w:r>
      <w:proofErr w:type="spellEnd"/>
      <w:r w:rsidRPr="00951BAD">
        <w:rPr>
          <w:rStyle w:val="ac"/>
          <w:rFonts w:ascii="Avenir Next Cyr" w:hAnsi="Avenir Next Cyr"/>
          <w:color w:val="auto"/>
          <w:sz w:val="18"/>
          <w:szCs w:val="18"/>
          <w:u w:val="none"/>
          <w:lang w:val="uk-UA"/>
        </w:rPr>
        <w:t xml:space="preserve"> та креативних зображеннях</w:t>
      </w:r>
      <w:r w:rsidRPr="00913A06">
        <w:rPr>
          <w:rStyle w:val="ac"/>
          <w:rFonts w:ascii="Avenir Next Cyr" w:hAnsi="Avenir Next Cyr"/>
          <w:color w:val="auto"/>
          <w:sz w:val="18"/>
          <w:szCs w:val="18"/>
          <w:u w:val="none"/>
          <w:lang w:val="uk-UA"/>
        </w:rPr>
        <w:t xml:space="preserve"> -</w:t>
      </w:r>
      <w:r w:rsidRPr="00913A06">
        <w:rPr>
          <w:rStyle w:val="ac"/>
          <w:rFonts w:ascii="Avenir Next Cyr" w:hAnsi="Avenir Next Cyr"/>
          <w:color w:val="auto"/>
          <w:sz w:val="18"/>
          <w:szCs w:val="18"/>
          <w:lang w:val="uk-UA"/>
        </w:rPr>
        <w:t xml:space="preserve"> </w:t>
      </w:r>
      <w:r w:rsidRPr="00913A06">
        <w:rPr>
          <w:rStyle w:val="40"/>
          <w:rFonts w:ascii="Avenir Next Cyr" w:hAnsi="Avenir Next Cyr"/>
          <w:b/>
          <w:bCs/>
          <w:color w:val="auto"/>
          <w:sz w:val="18"/>
          <w:szCs w:val="18"/>
          <w:lang w:val="uk-UA"/>
        </w:rPr>
        <w:t xml:space="preserve">повинен бути позначений роком проведення даної креативної реалізації. </w:t>
      </w:r>
    </w:p>
    <w:p w14:paraId="07D94BEB" w14:textId="5D88602D" w:rsidR="00913A06" w:rsidRDefault="00BC700D" w:rsidP="00687186">
      <w:pPr>
        <w:pStyle w:val="MediumShading1-Accent11"/>
        <w:numPr>
          <w:ilvl w:val="0"/>
          <w:numId w:val="21"/>
        </w:numPr>
        <w:spacing w:after="120"/>
        <w:ind w:left="567" w:hanging="283"/>
        <w:rPr>
          <w:rFonts w:ascii="Avenir Next Cyr" w:hAnsi="Avenir Next Cyr"/>
          <w:color w:val="auto"/>
          <w:sz w:val="18"/>
          <w:szCs w:val="18"/>
          <w:lang w:val="uk-UA"/>
        </w:rPr>
      </w:pPr>
      <w:r w:rsidRPr="00BC700D">
        <w:rPr>
          <w:rStyle w:val="ac"/>
          <w:rFonts w:ascii="Avenir Next Cyr" w:hAnsi="Avenir Next Cyr"/>
          <w:color w:val="auto"/>
          <w:sz w:val="18"/>
          <w:szCs w:val="18"/>
          <w:u w:val="none"/>
          <w:lang w:val="uk-UA"/>
        </w:rPr>
        <w:t xml:space="preserve">Хронометраж для </w:t>
      </w:r>
      <w:proofErr w:type="spellStart"/>
      <w:r w:rsidRPr="00BC700D">
        <w:rPr>
          <w:rStyle w:val="ac"/>
          <w:rFonts w:ascii="Avenir Next Cyr" w:hAnsi="Avenir Next Cyr"/>
          <w:color w:val="auto"/>
          <w:sz w:val="18"/>
          <w:szCs w:val="18"/>
          <w:u w:val="none"/>
          <w:lang w:val="uk-UA"/>
        </w:rPr>
        <w:t>відеокейсів</w:t>
      </w:r>
      <w:proofErr w:type="spellEnd"/>
      <w:r w:rsidRPr="00BC700D">
        <w:rPr>
          <w:rStyle w:val="ac"/>
          <w:rFonts w:ascii="Avenir Next Cyr" w:hAnsi="Avenir Next Cyr"/>
          <w:color w:val="auto"/>
          <w:sz w:val="18"/>
          <w:szCs w:val="18"/>
          <w:u w:val="none"/>
          <w:lang w:val="uk-UA"/>
        </w:rPr>
        <w:t xml:space="preserve"> в категорії </w:t>
      </w:r>
      <w:proofErr w:type="spellStart"/>
      <w:r w:rsidRPr="00BC700D">
        <w:rPr>
          <w:rStyle w:val="ac"/>
          <w:rFonts w:ascii="Avenir Next Cyr" w:hAnsi="Avenir Next Cyr"/>
          <w:color w:val="auto"/>
          <w:sz w:val="18"/>
          <w:szCs w:val="18"/>
          <w:u w:val="none"/>
          <w:lang w:val="uk-UA"/>
        </w:rPr>
        <w:t>Sustained</w:t>
      </w:r>
      <w:proofErr w:type="spellEnd"/>
      <w:r w:rsidRPr="00BC700D">
        <w:rPr>
          <w:rStyle w:val="ac"/>
          <w:rFonts w:ascii="Avenir Next Cyr" w:hAnsi="Avenir Next Cyr"/>
          <w:color w:val="auto"/>
          <w:sz w:val="18"/>
          <w:szCs w:val="18"/>
          <w:u w:val="none"/>
          <w:lang w:val="uk-UA"/>
        </w:rPr>
        <w:t xml:space="preserve"> </w:t>
      </w:r>
      <w:proofErr w:type="spellStart"/>
      <w:r w:rsidRPr="00BC700D">
        <w:rPr>
          <w:rStyle w:val="ac"/>
          <w:rFonts w:ascii="Avenir Next Cyr" w:hAnsi="Avenir Next Cyr"/>
          <w:color w:val="auto"/>
          <w:sz w:val="18"/>
          <w:szCs w:val="18"/>
          <w:u w:val="none"/>
          <w:lang w:val="uk-UA"/>
        </w:rPr>
        <w:t>Success</w:t>
      </w:r>
      <w:proofErr w:type="spellEnd"/>
      <w:r w:rsidRPr="00BC700D">
        <w:rPr>
          <w:rStyle w:val="ac"/>
          <w:rFonts w:ascii="Avenir Next Cyr" w:hAnsi="Avenir Next Cyr"/>
          <w:color w:val="auto"/>
          <w:sz w:val="18"/>
          <w:szCs w:val="18"/>
          <w:u w:val="none"/>
          <w:lang w:val="uk-UA"/>
        </w:rPr>
        <w:t xml:space="preserve"> може бути до 4 хвилин (для інших категорій – до 3 хвилин).</w:t>
      </w:r>
    </w:p>
    <w:p w14:paraId="53DE7A49" w14:textId="77777777" w:rsidR="00687186" w:rsidRPr="00687186" w:rsidRDefault="00687186" w:rsidP="00687186">
      <w:pPr>
        <w:pStyle w:val="MediumShading1-Accent11"/>
        <w:spacing w:after="120"/>
        <w:ind w:left="567"/>
        <w:rPr>
          <w:rFonts w:ascii="Avenir Next Cyr" w:hAnsi="Avenir Next Cyr"/>
          <w:color w:val="auto"/>
          <w:sz w:val="18"/>
          <w:szCs w:val="18"/>
          <w:lang w:val="uk-UA"/>
        </w:rPr>
      </w:pPr>
    </w:p>
    <w:p w14:paraId="3DB63320" w14:textId="57202932" w:rsidR="0009591A" w:rsidRPr="00584574" w:rsidRDefault="00266E81" w:rsidP="00266E8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bCs/>
          <w:color w:val="000000" w:themeColor="text1"/>
          <w:sz w:val="20"/>
          <w:lang w:val="uk-UA"/>
        </w:rPr>
        <w:t>необхідно включити</w:t>
      </w:r>
      <w:r w:rsidRPr="00584574">
        <w:rPr>
          <w:rFonts w:ascii="Avenir Next Cyr Medium" w:hAnsi="Avenir Next Cyr Medium" w:cs="Calibri"/>
          <w:b/>
          <w:color w:val="000000" w:themeColor="text1"/>
          <w:sz w:val="20"/>
          <w:lang w:val="uk-UA"/>
        </w:rPr>
        <w:t xml:space="preserve">: </w:t>
      </w:r>
    </w:p>
    <w:p w14:paraId="0B19265A" w14:textId="1468B1A5"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25FC999F" w14:textId="77777777"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Ролики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тривалістю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понад</w:t>
      </w:r>
      <w:r w:rsidRPr="00EA3381">
        <w:rPr>
          <w:rFonts w:ascii="Avenir Next Cyr" w:hAnsi="Avenir Next Cyr"/>
          <w:bCs/>
          <w:color w:val="000000" w:themeColor="text1"/>
          <w:sz w:val="18"/>
          <w:szCs w:val="18"/>
          <w:lang w:val="uk-UA"/>
        </w:rPr>
        <w:t xml:space="preserve"> 60 </w:t>
      </w:r>
      <w:r w:rsidRPr="00EA3381">
        <w:rPr>
          <w:rFonts w:ascii="Avenir Next Cyr" w:hAnsi="Avenir Next Cyr" w:cs="Calibri"/>
          <w:bCs/>
          <w:color w:val="000000" w:themeColor="text1"/>
          <w:sz w:val="18"/>
          <w:szCs w:val="18"/>
          <w:lang w:val="uk-UA"/>
        </w:rPr>
        <w:t>секунд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відредагувати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але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рекомендується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максимально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наближеними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оригіналу</w:t>
      </w:r>
      <w:r w:rsidRPr="00EA3381">
        <w:rPr>
          <w:rFonts w:ascii="Avenir Next Cyr" w:hAnsi="Avenir Next Cyr"/>
          <w:bCs/>
          <w:color w:val="000000" w:themeColor="text1"/>
          <w:sz w:val="18"/>
          <w:szCs w:val="18"/>
          <w:lang w:val="uk-UA"/>
        </w:rPr>
        <w:t>.</w:t>
      </w:r>
    </w:p>
    <w:p w14:paraId="3FA10704" w14:textId="239704A5" w:rsidR="00266E81" w:rsidRPr="00EA3381" w:rsidRDefault="00266E81" w:rsidP="00266E8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lastRenderedPageBreak/>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показуєте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декілька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прикладів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задіяного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каналу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комунікації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наприклад</w:t>
      </w:r>
      <w:r w:rsidRPr="00EA3381">
        <w:rPr>
          <w:rFonts w:ascii="Avenir Next Cyr" w:hAnsi="Avenir Next Cyr"/>
          <w:bCs/>
          <w:color w:val="000000" w:themeColor="text1"/>
          <w:sz w:val="18"/>
          <w:szCs w:val="18"/>
          <w:lang w:val="uk-UA"/>
        </w:rPr>
        <w:t xml:space="preserve">, 3 </w:t>
      </w:r>
      <w:r w:rsidRPr="00EA3381">
        <w:rPr>
          <w:rFonts w:ascii="Avenir Next Cyr" w:hAnsi="Avenir Next Cyr" w:cs="Calibri"/>
          <w:bCs/>
          <w:color w:val="000000" w:themeColor="text1"/>
          <w:sz w:val="18"/>
          <w:szCs w:val="18"/>
          <w:lang w:val="uk-UA"/>
        </w:rPr>
        <w:t>телевізійні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після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показу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першого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повністю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інші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додаткові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приклади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відредагувати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часу</w:t>
      </w:r>
      <w:r w:rsidRPr="00EA3381">
        <w:rPr>
          <w:rFonts w:ascii="Avenir Next Cyr" w:hAnsi="Avenir Next Cyr"/>
          <w:bCs/>
          <w:color w:val="000000" w:themeColor="text1"/>
          <w:sz w:val="18"/>
          <w:szCs w:val="18"/>
          <w:lang w:val="uk-UA"/>
        </w:rPr>
        <w:t>.</w:t>
      </w:r>
    </w:p>
    <w:p w14:paraId="715918E2" w14:textId="4BF48196" w:rsidR="0009591A" w:rsidRPr="00584574" w:rsidRDefault="00266E81" w:rsidP="0009591A">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color w:val="000000" w:themeColor="text1"/>
          <w:sz w:val="20"/>
          <w:lang w:val="uk-UA"/>
        </w:rPr>
        <w:t>не включати</w:t>
      </w:r>
      <w:r w:rsidR="0009591A" w:rsidRPr="00584574">
        <w:rPr>
          <w:rFonts w:ascii="Avenir Next Cyr Medium" w:hAnsi="Avenir Next Cyr Medium" w:cs="Calibri"/>
          <w:b/>
          <w:color w:val="000000" w:themeColor="text1"/>
          <w:sz w:val="20"/>
          <w:lang w:val="uk-UA"/>
        </w:rPr>
        <w:t xml:space="preserve">: </w:t>
      </w:r>
    </w:p>
    <w:p w14:paraId="2403208F" w14:textId="77777777" w:rsidR="003401EF" w:rsidRPr="00EA3381" w:rsidRDefault="003401EF" w:rsidP="003401EF">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Конкретні, кількісно вимірювані результати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кампанії.</w:t>
      </w:r>
    </w:p>
    <w:p w14:paraId="588C4EE8" w14:textId="14D12B59"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Назви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зображення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агенцій</w:t>
      </w:r>
      <w:r w:rsidR="00C95DE4" w:rsidRPr="00EA3381">
        <w:rPr>
          <w:rFonts w:ascii="Avenir Next Cyr" w:hAnsi="Avenir Next Cyr" w:cs="Calibri"/>
          <w:bCs/>
          <w:color w:val="000000" w:themeColor="text1"/>
          <w:sz w:val="18"/>
          <w:szCs w:val="18"/>
          <w:lang w:val="uk-UA"/>
        </w:rPr>
        <w:t>.</w:t>
      </w:r>
    </w:p>
    <w:p w14:paraId="5553E88D" w14:textId="0C553926"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або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креативний</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w:t>
      </w:r>
      <w:r w:rsidRPr="00EA3381">
        <w:rPr>
          <w:rFonts w:ascii="Avenir Next Cyr" w:hAnsi="Avenir Next Cyr" w:cs="Calibri"/>
          <w:bCs/>
          <w:color w:val="000000" w:themeColor="text1"/>
          <w:sz w:val="18"/>
          <w:szCs w:val="18"/>
          <w:lang w:val="uk-UA"/>
        </w:rPr>
        <w:t>Виняток</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дозволено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логотипи</w:t>
      </w:r>
      <w:r w:rsidRPr="00EA3381">
        <w:rPr>
          <w:rFonts w:ascii="Avenir Next Cyr" w:hAnsi="Avenir Next Cyr"/>
          <w:bCs/>
          <w:color w:val="000000" w:themeColor="text1"/>
          <w:sz w:val="18"/>
          <w:szCs w:val="18"/>
          <w:lang w:val="uk-UA"/>
        </w:rPr>
        <w:t>/</w:t>
      </w:r>
      <w:r w:rsidRPr="00EA3381">
        <w:rPr>
          <w:rFonts w:ascii="Avenir Next Cyr" w:hAnsi="Avenir Next Cyr" w:cs="Calibri"/>
          <w:bCs/>
          <w:color w:val="000000" w:themeColor="text1"/>
          <w:sz w:val="18"/>
          <w:szCs w:val="18"/>
          <w:lang w:val="uk-UA"/>
        </w:rPr>
        <w:t>роботи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були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включені</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безпосередньо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до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вашої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кампанії</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Конкурентів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можна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згадувати</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усно</w:t>
      </w:r>
      <w:r w:rsidRPr="00EA3381">
        <w:rPr>
          <w:rFonts w:ascii="Avenir Next Cyr" w:hAnsi="Avenir Next Cyr"/>
          <w:bCs/>
          <w:color w:val="000000" w:themeColor="text1"/>
          <w:sz w:val="18"/>
          <w:szCs w:val="18"/>
          <w:lang w:val="uk-UA"/>
        </w:rPr>
        <w:t>).</w:t>
      </w:r>
    </w:p>
    <w:p w14:paraId="4FEC3B19" w14:textId="79B5FA66" w:rsidR="00266E81" w:rsidRPr="00EA3381" w:rsidRDefault="00266E81" w:rsidP="00266E8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EA3381">
        <w:rPr>
          <w:rFonts w:ascii="Avenir Next Cyr" w:hAnsi="Avenir Next Cyr" w:cs="Calibri"/>
          <w:bCs/>
          <w:color w:val="000000" w:themeColor="text1"/>
          <w:sz w:val="18"/>
          <w:szCs w:val="18"/>
          <w:lang w:val="uk-UA"/>
        </w:rPr>
        <w:t>Редагування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креативних</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матеріалів</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неправильно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тлумачить</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переглядала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аудиторія</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наприклад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зміна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звуку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під</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час</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телевізійного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ролика</w:t>
      </w:r>
      <w:r w:rsidRPr="00EA3381">
        <w:rPr>
          <w:rFonts w:ascii="Avenir Next Cyr" w:hAnsi="Avenir Next Cyr"/>
          <w:bCs/>
          <w:color w:val="000000" w:themeColor="text1"/>
          <w:sz w:val="18"/>
          <w:szCs w:val="18"/>
          <w:lang w:val="uk-UA"/>
        </w:rPr>
        <w:t>)</w:t>
      </w:r>
      <w:r w:rsidR="0001728E" w:rsidRPr="00EA3381">
        <w:rPr>
          <w:rFonts w:ascii="Avenir Next Cyr" w:hAnsi="Avenir Next Cyr"/>
          <w:bCs/>
          <w:color w:val="000000" w:themeColor="text1"/>
          <w:sz w:val="18"/>
          <w:szCs w:val="18"/>
          <w:lang w:val="uk-UA"/>
        </w:rPr>
        <w:t>.</w:t>
      </w:r>
    </w:p>
    <w:p w14:paraId="6B9FDECD" w14:textId="1EDB676E" w:rsidR="0001728E" w:rsidRPr="00EA3381" w:rsidRDefault="00C95DE4" w:rsidP="00AB6922">
      <w:pPr>
        <w:pStyle w:val="MediumShading1-Accent11"/>
        <w:numPr>
          <w:ilvl w:val="0"/>
          <w:numId w:val="27"/>
        </w:numPr>
        <w:spacing w:after="120"/>
        <w:ind w:left="567" w:hanging="283"/>
        <w:rPr>
          <w:rFonts w:ascii="Avenir Next LT Pro" w:hAnsi="Avenir Next LT Pro"/>
          <w:bCs/>
          <w:color w:val="000000" w:themeColor="text1"/>
          <w:sz w:val="18"/>
          <w:szCs w:val="18"/>
          <w:lang w:val="uk-UA"/>
        </w:rPr>
      </w:pPr>
      <w:r w:rsidRPr="00EA3381">
        <w:rPr>
          <w:rFonts w:ascii="Avenir Next Cyr" w:hAnsi="Avenir Next Cyr" w:cs="Calibri"/>
          <w:bCs/>
          <w:color w:val="000000" w:themeColor="text1"/>
          <w:sz w:val="18"/>
          <w:szCs w:val="18"/>
          <w:lang w:val="uk-UA"/>
        </w:rPr>
        <w:t>Будь</w:t>
      </w:r>
      <w:r w:rsidRPr="00EA3381">
        <w:rPr>
          <w:rFonts w:ascii="Avenir Next Cyr" w:hAnsi="Avenir Next Cyr"/>
          <w:bCs/>
          <w:color w:val="000000" w:themeColor="text1"/>
          <w:sz w:val="18"/>
          <w:szCs w:val="18"/>
          <w:lang w:val="uk-UA"/>
        </w:rPr>
        <w:t>-</w:t>
      </w:r>
      <w:r w:rsidRPr="00EA3381">
        <w:rPr>
          <w:rFonts w:ascii="Avenir Next Cyr" w:hAnsi="Avenir Next Cyr" w:cs="Calibri"/>
          <w:bCs/>
          <w:color w:val="000000" w:themeColor="text1"/>
          <w:sz w:val="18"/>
          <w:szCs w:val="18"/>
          <w:lang w:val="uk-UA"/>
        </w:rPr>
        <w:t>яку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конфіденційну</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інформацію</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оскільки</w:t>
      </w:r>
      <w:r w:rsidRPr="00EA3381">
        <w:rPr>
          <w:rFonts w:ascii="Avenir Next Cyr" w:hAnsi="Avenir Next Cyr"/>
          <w:bCs/>
          <w:color w:val="000000" w:themeColor="text1"/>
          <w:sz w:val="18"/>
          <w:szCs w:val="18"/>
          <w:lang w:val="uk-UA"/>
        </w:rPr>
        <w:t xml:space="preserve"> </w:t>
      </w:r>
      <w:proofErr w:type="spellStart"/>
      <w:r w:rsidRPr="00EA3381">
        <w:rPr>
          <w:rFonts w:ascii="Avenir Next Cyr" w:hAnsi="Avenir Next Cyr" w:cs="Calibri"/>
          <w:bCs/>
          <w:color w:val="000000" w:themeColor="text1"/>
          <w:sz w:val="18"/>
          <w:szCs w:val="18"/>
          <w:lang w:val="uk-UA"/>
        </w:rPr>
        <w:t>відеокейс</w:t>
      </w:r>
      <w:proofErr w:type="spellEnd"/>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буде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використаний</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публічно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якщо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ваша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заявка</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стане</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фіналістом</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або</w:t>
      </w:r>
      <w:r w:rsidRPr="00EA3381">
        <w:rPr>
          <w:rFonts w:ascii="Avenir Next Cyr" w:hAnsi="Avenir Next Cyr"/>
          <w:bCs/>
          <w:color w:val="000000" w:themeColor="text1"/>
          <w:sz w:val="18"/>
          <w:szCs w:val="18"/>
          <w:lang w:val="uk-UA"/>
        </w:rPr>
        <w:t xml:space="preserve"> </w:t>
      </w:r>
      <w:r w:rsidRPr="00EA3381">
        <w:rPr>
          <w:rFonts w:ascii="Avenir Next Cyr" w:hAnsi="Avenir Next Cyr" w:cs="Calibri"/>
          <w:bCs/>
          <w:color w:val="000000" w:themeColor="text1"/>
          <w:sz w:val="18"/>
          <w:szCs w:val="18"/>
          <w:lang w:val="uk-UA"/>
        </w:rPr>
        <w:t>переможцем</w:t>
      </w:r>
      <w:r w:rsidRPr="00EA3381">
        <w:rPr>
          <w:rFonts w:ascii="Avenir Next Cyr" w:hAnsi="Avenir Next Cyr"/>
          <w:bCs/>
          <w:color w:val="000000" w:themeColor="text1"/>
          <w:sz w:val="18"/>
          <w:szCs w:val="18"/>
          <w:lang w:val="uk-UA"/>
        </w:rPr>
        <w:t>.</w:t>
      </w:r>
    </w:p>
    <w:p w14:paraId="7EFE6BF7" w14:textId="77777777" w:rsidR="00946DB7" w:rsidRPr="00EA3381" w:rsidRDefault="00946DB7" w:rsidP="00946DB7">
      <w:pPr>
        <w:pStyle w:val="MediumShading1-Accent11"/>
        <w:spacing w:after="120"/>
        <w:rPr>
          <w:rFonts w:ascii="Avenir Next Cyr" w:hAnsi="Avenir Next Cyr"/>
          <w:b/>
          <w:color w:val="000000" w:themeColor="text1"/>
          <w:sz w:val="18"/>
          <w:szCs w:val="18"/>
          <w:lang w:val="uk-UA"/>
        </w:rPr>
      </w:pPr>
      <w:proofErr w:type="spellStart"/>
      <w:r w:rsidRPr="00EA3381">
        <w:rPr>
          <w:rFonts w:ascii="Avenir Next Cyr" w:hAnsi="Avenir Next Cyr" w:cs="Calibri"/>
          <w:b/>
          <w:color w:val="000000" w:themeColor="text1"/>
          <w:sz w:val="18"/>
          <w:szCs w:val="18"/>
          <w:lang w:val="uk-UA"/>
        </w:rPr>
        <w:t>Відеокейс</w:t>
      </w:r>
      <w:proofErr w:type="spellEnd"/>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оцінюється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не</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за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якістю</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його</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виробництва (</w:t>
      </w:r>
      <w:proofErr w:type="spellStart"/>
      <w:r w:rsidRPr="00EA3381">
        <w:rPr>
          <w:rFonts w:ascii="Avenir Next Cyr" w:hAnsi="Avenir Next Cyr" w:cs="Calibri"/>
          <w:b/>
          <w:color w:val="000000" w:themeColor="text1"/>
          <w:sz w:val="18"/>
          <w:szCs w:val="18"/>
          <w:lang w:val="uk-UA"/>
        </w:rPr>
        <w:t>продакшену</w:t>
      </w:r>
      <w:proofErr w:type="spellEnd"/>
      <w:r w:rsidRPr="00EA3381">
        <w:rPr>
          <w:rFonts w:ascii="Avenir Next Cyr" w:hAnsi="Avenir Next Cyr" w:cs="Calibri"/>
          <w:b/>
          <w:color w:val="000000" w:themeColor="text1"/>
          <w:sz w:val="18"/>
          <w:szCs w:val="18"/>
          <w:lang w:val="uk-UA"/>
        </w:rPr>
        <w:t>)</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судді</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оцінюють</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лише</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креативну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роботу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яка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була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представлена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на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ринку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у</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контексті</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завдання</w:t>
      </w:r>
      <w:r w:rsidRPr="00EA3381">
        <w:rPr>
          <w:rFonts w:ascii="Avenir Next Cyr" w:hAnsi="Avenir Next Cyr"/>
          <w:b/>
          <w:color w:val="000000" w:themeColor="text1"/>
          <w:sz w:val="18"/>
          <w:szCs w:val="18"/>
          <w:lang w:val="uk-UA"/>
        </w:rPr>
        <w:t xml:space="preserve">, </w:t>
      </w:r>
      <w:proofErr w:type="spellStart"/>
      <w:r w:rsidRPr="00EA3381">
        <w:rPr>
          <w:rFonts w:ascii="Avenir Next Cyr" w:hAnsi="Avenir Next Cyr" w:cs="Calibri"/>
          <w:b/>
          <w:color w:val="000000" w:themeColor="text1"/>
          <w:sz w:val="18"/>
          <w:szCs w:val="18"/>
          <w:lang w:val="uk-UA"/>
        </w:rPr>
        <w:t>інсайтів</w:t>
      </w:r>
      <w:proofErr w:type="spellEnd"/>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аудиторії</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та</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стратегії</w:t>
      </w:r>
      <w:r w:rsidRPr="00EA3381">
        <w:rPr>
          <w:rFonts w:ascii="Avenir Next Cyr" w:hAnsi="Avenir Next Cyr"/>
          <w:b/>
          <w:color w:val="000000" w:themeColor="text1"/>
          <w:sz w:val="18"/>
          <w:szCs w:val="18"/>
          <w:lang w:val="uk-UA"/>
        </w:rPr>
        <w:t>.</w:t>
      </w:r>
    </w:p>
    <w:p w14:paraId="621BA41A" w14:textId="42A361A8" w:rsidR="00946DB7" w:rsidRPr="00EA3381" w:rsidRDefault="00946DB7" w:rsidP="00946DB7">
      <w:pPr>
        <w:pStyle w:val="MediumShading1-Accent11"/>
        <w:spacing w:after="120"/>
        <w:rPr>
          <w:rFonts w:ascii="Avenir Next Cyr" w:hAnsi="Avenir Next Cyr"/>
          <w:b/>
          <w:color w:val="000000" w:themeColor="text1"/>
          <w:sz w:val="18"/>
          <w:szCs w:val="18"/>
          <w:lang w:val="uk-UA"/>
        </w:rPr>
      </w:pPr>
      <w:r w:rsidRPr="00EA3381">
        <w:rPr>
          <w:rFonts w:ascii="Avenir Next Cyr" w:hAnsi="Avenir Next Cyr" w:cs="Calibri"/>
          <w:b/>
          <w:color w:val="000000" w:themeColor="text1"/>
          <w:sz w:val="18"/>
          <w:szCs w:val="18"/>
          <w:lang w:val="uk-UA"/>
        </w:rPr>
        <w:t>Креативні матеріали переглядаються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після</w:t>
      </w:r>
      <w:r w:rsidRPr="00EA3381">
        <w:rPr>
          <w:rFonts w:ascii="Avenir Next Cyr" w:hAnsi="Avenir Next Cyr"/>
          <w:b/>
          <w:color w:val="000000" w:themeColor="text1"/>
          <w:sz w:val="18"/>
          <w:szCs w:val="18"/>
          <w:lang w:val="uk-UA"/>
        </w:rPr>
        <w:t xml:space="preserve"> </w:t>
      </w:r>
      <w:r w:rsidRPr="00EA3381">
        <w:rPr>
          <w:rFonts w:ascii="Avenir Next Cyr" w:hAnsi="Avenir Next Cyr" w:cs="Calibri"/>
          <w:b/>
          <w:color w:val="000000" w:themeColor="text1"/>
          <w:sz w:val="18"/>
          <w:szCs w:val="18"/>
          <w:lang w:val="uk-UA"/>
        </w:rPr>
        <w:t>прочитання текстової форми заявки</w:t>
      </w:r>
      <w:r w:rsidRPr="00EA3381">
        <w:rPr>
          <w:rFonts w:ascii="Avenir Next Cyr" w:hAnsi="Avenir Next Cyr"/>
          <w:b/>
          <w:color w:val="000000" w:themeColor="text1"/>
          <w:sz w:val="18"/>
          <w:szCs w:val="18"/>
          <w:lang w:val="uk-UA"/>
        </w:rPr>
        <w:t>.</w:t>
      </w:r>
    </w:p>
    <w:p w14:paraId="1DFDE477" w14:textId="77777777" w:rsidR="0001728E" w:rsidRPr="00584574" w:rsidRDefault="0001728E" w:rsidP="00C95DE4">
      <w:pPr>
        <w:pStyle w:val="MediumShading1-Accent11"/>
        <w:spacing w:after="120"/>
        <w:ind w:left="567"/>
        <w:rPr>
          <w:rFonts w:asciiTheme="minorHAnsi" w:hAnsiTheme="minorHAnsi"/>
          <w:bCs/>
          <w:color w:val="000000" w:themeColor="text1"/>
          <w:sz w:val="16"/>
          <w:szCs w:val="16"/>
          <w:highlight w:val="yellow"/>
          <w:lang w:val="uk-UA"/>
        </w:rPr>
      </w:pPr>
    </w:p>
    <w:p w14:paraId="54A0F5DA" w14:textId="77777777" w:rsidR="003401EF" w:rsidRPr="005C104A" w:rsidRDefault="003401EF" w:rsidP="003401EF">
      <w:pPr>
        <w:pStyle w:val="MediumShading1-Accent11"/>
        <w:numPr>
          <w:ilvl w:val="0"/>
          <w:numId w:val="21"/>
        </w:numPr>
        <w:spacing w:after="120"/>
        <w:rPr>
          <w:rFonts w:ascii="Avenir Next Cyr Medium" w:hAnsi="Avenir Next Cyr Medium"/>
          <w:b/>
          <w:bCs/>
          <w:sz w:val="18"/>
          <w:szCs w:val="18"/>
          <w:lang w:val="uk-UA"/>
        </w:rPr>
      </w:pPr>
      <w:r w:rsidRPr="00584574">
        <w:rPr>
          <w:rFonts w:ascii="Avenir Next Cyr Medium" w:hAnsi="Avenir Next Cyr Medium"/>
          <w:b/>
          <w:color w:val="000000" w:themeColor="text1"/>
          <w:sz w:val="20"/>
          <w:lang w:val="uk-UA"/>
        </w:rPr>
        <w:t>ЗОБРАЖЕННЯ:</w:t>
      </w:r>
      <w:r w:rsidRPr="00584574">
        <w:rPr>
          <w:rFonts w:ascii="Avenir Next LT Pro" w:hAnsi="Avenir Next LT Pro"/>
          <w:b/>
          <w:color w:val="000000" w:themeColor="text1"/>
          <w:sz w:val="20"/>
          <w:szCs w:val="18"/>
          <w:lang w:val="uk-UA"/>
        </w:rPr>
        <w:t xml:space="preserve">  </w:t>
      </w:r>
      <w:r w:rsidRPr="00584574">
        <w:rPr>
          <w:rFonts w:ascii="Avenir Next LT Pro" w:hAnsi="Avenir Next LT Pro"/>
          <w:b/>
          <w:color w:val="000000" w:themeColor="text1"/>
          <w:sz w:val="20"/>
          <w:szCs w:val="18"/>
          <w:lang w:val="uk-UA"/>
        </w:rPr>
        <w:br/>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креативної</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роботи</w:t>
      </w:r>
      <w:r w:rsidRPr="005C104A">
        <w:rPr>
          <w:rFonts w:ascii="Avenir Next Cyr Medium" w:hAnsi="Avenir Next Cyr Medium"/>
          <w:b/>
          <w:bCs/>
          <w:sz w:val="18"/>
          <w:szCs w:val="18"/>
          <w:lang w:val="uk-UA"/>
        </w:rPr>
        <w:t xml:space="preserve">:  2 </w:t>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обов</w:t>
      </w:r>
      <w:r w:rsidRPr="005C104A">
        <w:rPr>
          <w:rFonts w:ascii="Avenir Next Cyr Medium" w:hAnsi="Avenir Next Cyr Medium" w:cs="Avenir Next LT Pro"/>
          <w:b/>
          <w:bCs/>
          <w:sz w:val="18"/>
          <w:szCs w:val="18"/>
          <w:lang w:val="uk-UA"/>
        </w:rPr>
        <w:t>’</w:t>
      </w:r>
      <w:r w:rsidRPr="005C104A">
        <w:rPr>
          <w:rFonts w:ascii="Avenir Next Cyr Medium" w:hAnsi="Avenir Next Cyr Medium" w:cs="Calibri"/>
          <w:b/>
          <w:bCs/>
          <w:sz w:val="18"/>
          <w:szCs w:val="18"/>
          <w:lang w:val="uk-UA"/>
        </w:rPr>
        <w:t>язково</w:t>
      </w:r>
      <w:r w:rsidRPr="005C104A">
        <w:rPr>
          <w:rFonts w:ascii="Avenir Next Cyr Medium" w:hAnsi="Avenir Next Cyr Medium"/>
          <w:b/>
          <w:bCs/>
          <w:sz w:val="18"/>
          <w:szCs w:val="18"/>
          <w:lang w:val="uk-UA"/>
        </w:rPr>
        <w:t xml:space="preserve">; 6 </w:t>
      </w:r>
      <w:r w:rsidRPr="005C104A">
        <w:rPr>
          <w:rFonts w:ascii="Avenir Next Cyr Medium" w:hAnsi="Avenir Next Cyr Medium" w:cs="Calibri"/>
          <w:b/>
          <w:bCs/>
          <w:sz w:val="18"/>
          <w:szCs w:val="18"/>
          <w:lang w:val="uk-UA"/>
        </w:rPr>
        <w:t>зображень</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максимум</w:t>
      </w:r>
    </w:p>
    <w:p w14:paraId="3E048E34" w14:textId="77777777" w:rsidR="003401EF" w:rsidRDefault="003401EF" w:rsidP="003401EF">
      <w:pPr>
        <w:pStyle w:val="MediumShading1-Accent11"/>
        <w:spacing w:after="120"/>
        <w:rPr>
          <w:rFonts w:ascii="Avenir Next Cyr" w:hAnsi="Avenir Next Cyr"/>
          <w:sz w:val="18"/>
          <w:szCs w:val="18"/>
          <w:lang w:val="uk-UA"/>
        </w:rPr>
      </w:pPr>
      <w:r w:rsidRPr="00584574">
        <w:rPr>
          <w:rFonts w:ascii="Avenir Next Cyr" w:hAnsi="Avenir Next Cyr" w:cs="Calibri"/>
          <w:sz w:val="18"/>
          <w:szCs w:val="18"/>
          <w:lang w:val="uk-UA"/>
        </w:rPr>
        <w:t>Після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перегляду</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відеокейсу</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будуть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показані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доповнювати</w:t>
      </w:r>
      <w:r w:rsidRPr="00584574">
        <w:rPr>
          <w:rFonts w:ascii="Avenir Next Cyr" w:hAnsi="Avenir Next Cyr"/>
          <w:sz w:val="18"/>
          <w:szCs w:val="18"/>
          <w:lang w:val="uk-UA"/>
        </w:rPr>
        <w:t xml:space="preserve"> </w:t>
      </w:r>
      <w:proofErr w:type="spellStart"/>
      <w:r w:rsidRPr="00584574">
        <w:rPr>
          <w:rFonts w:ascii="Avenir Next Cyr" w:hAnsi="Avenir Next Cyr" w:cs="Calibri"/>
          <w:sz w:val="18"/>
          <w:szCs w:val="18"/>
          <w:lang w:val="uk-UA"/>
        </w:rPr>
        <w:t>відеокейс</w:t>
      </w:r>
      <w:proofErr w:type="spellEnd"/>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допомогти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краще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оцінити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креативні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елементи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рекламної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кампанії</w:t>
      </w:r>
      <w:r w:rsidRPr="00584574">
        <w:rPr>
          <w:rFonts w:ascii="Avenir Next Cyr" w:hAnsi="Avenir Next Cyr"/>
          <w:sz w:val="18"/>
          <w:szCs w:val="18"/>
          <w:lang w:val="uk-UA"/>
        </w:rPr>
        <w:t xml:space="preserve">. </w:t>
      </w:r>
    </w:p>
    <w:p w14:paraId="4FD0393B" w14:textId="77777777" w:rsidR="003401EF" w:rsidRDefault="003401EF" w:rsidP="003401EF">
      <w:pPr>
        <w:pStyle w:val="MediumShading1-Accent11"/>
        <w:spacing w:after="120"/>
        <w:rPr>
          <w:rFonts w:ascii="Avenir Next Cyr" w:hAnsi="Avenir Next Cyr" w:cs="Calibri"/>
          <w:sz w:val="18"/>
          <w:szCs w:val="18"/>
          <w:lang w:val="uk-UA"/>
        </w:rPr>
      </w:pPr>
      <w:r w:rsidRPr="00584574">
        <w:rPr>
          <w:rFonts w:asciiTheme="minorHAnsi" w:hAnsiTheme="minorHAnsi"/>
          <w:sz w:val="18"/>
          <w:szCs w:val="18"/>
          <w:lang w:val="uk-UA"/>
        </w:rPr>
        <w:br/>
      </w:r>
      <w:r w:rsidRPr="00584574">
        <w:rPr>
          <w:rFonts w:ascii="Avenir Next Cyr" w:hAnsi="Avenir Next Cyr" w:cs="Calibri"/>
          <w:sz w:val="18"/>
          <w:szCs w:val="18"/>
          <w:lang w:val="uk-UA"/>
        </w:rPr>
        <w:t>Добре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такі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файли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включають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статичні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веб</w:t>
      </w:r>
      <w:r w:rsidRPr="00584574">
        <w:rPr>
          <w:rFonts w:ascii="Avenir Next Cyr" w:hAnsi="Avenir Next Cyr"/>
          <w:sz w:val="18"/>
          <w:szCs w:val="18"/>
          <w:lang w:val="uk-UA"/>
        </w:rPr>
        <w:t>-</w:t>
      </w:r>
      <w:r w:rsidRPr="00584574">
        <w:rPr>
          <w:rFonts w:ascii="Avenir Next Cyr" w:hAnsi="Avenir Next Cyr" w:cs="Calibri"/>
          <w:sz w:val="18"/>
          <w:szCs w:val="18"/>
          <w:lang w:val="uk-UA"/>
        </w:rPr>
        <w:t>сайт</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друкована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тощо</w:t>
      </w:r>
      <w:r w:rsidRPr="00584574">
        <w:rPr>
          <w:rFonts w:ascii="Avenir Next Cyr" w:hAnsi="Avenir Next Cyr"/>
          <w:sz w:val="18"/>
          <w:szCs w:val="18"/>
          <w:lang w:val="uk-UA"/>
        </w:rPr>
        <w:t xml:space="preserve">). Або ж можна показати в зображенні той приклад роботи, на який судді повинні ще раз поглянути після перегляду </w:t>
      </w:r>
      <w:proofErr w:type="spellStart"/>
      <w:r w:rsidRPr="00584574">
        <w:rPr>
          <w:rFonts w:ascii="Avenir Next Cyr" w:hAnsi="Avenir Next Cyr"/>
          <w:sz w:val="18"/>
          <w:szCs w:val="18"/>
          <w:lang w:val="uk-UA"/>
        </w:rPr>
        <w:t>відеокейсу</w:t>
      </w:r>
      <w:proofErr w:type="spellEnd"/>
      <w:r w:rsidRPr="00584574">
        <w:rPr>
          <w:rFonts w:ascii="Avenir Next Cyr" w:hAnsi="Avenir Next Cyr"/>
          <w:sz w:val="18"/>
          <w:szCs w:val="18"/>
          <w:lang w:val="uk-UA"/>
        </w:rPr>
        <w:t>.</w:t>
      </w:r>
      <w:r w:rsidRPr="00584574">
        <w:rPr>
          <w:rFonts w:asciiTheme="minorHAnsi" w:hAnsiTheme="minorHAnsi"/>
          <w:sz w:val="18"/>
          <w:szCs w:val="18"/>
          <w:lang w:val="uk-UA"/>
        </w:rPr>
        <w:br/>
      </w:r>
    </w:p>
    <w:p w14:paraId="02306C32" w14:textId="77777777" w:rsidR="003401EF" w:rsidRPr="00EA3381" w:rsidRDefault="003401EF" w:rsidP="003401EF">
      <w:pPr>
        <w:pStyle w:val="MediumShading1-Accent11"/>
        <w:spacing w:after="120"/>
        <w:rPr>
          <w:rFonts w:ascii="Avenir Next Cyr" w:hAnsi="Avenir Next Cyr" w:cs="Calibri"/>
          <w:b/>
          <w:bCs/>
          <w:color w:val="000000" w:themeColor="text1"/>
          <w:sz w:val="18"/>
          <w:szCs w:val="18"/>
          <w:lang w:val="uk-UA"/>
        </w:rPr>
      </w:pPr>
      <w:r w:rsidRPr="00EA3381">
        <w:rPr>
          <w:rFonts w:ascii="Avenir Next Cyr" w:hAnsi="Avenir Next Cyr" w:cs="Calibri"/>
          <w:b/>
          <w:bCs/>
          <w:color w:val="000000" w:themeColor="text1"/>
          <w:sz w:val="18"/>
          <w:szCs w:val="18"/>
          <w:lang w:val="uk-UA"/>
        </w:rPr>
        <w:t>Зображення для суддівства - це можливість:</w:t>
      </w:r>
    </w:p>
    <w:p w14:paraId="16B372E3" w14:textId="77777777" w:rsidR="003401EF" w:rsidRPr="00EA3381" w:rsidRDefault="003401EF" w:rsidP="003401EF">
      <w:pPr>
        <w:pStyle w:val="MediumShading1-Accent11"/>
        <w:numPr>
          <w:ilvl w:val="0"/>
          <w:numId w:val="41"/>
        </w:numPr>
        <w:spacing w:after="120"/>
        <w:rPr>
          <w:rFonts w:ascii="Avenir Next Cyr" w:hAnsi="Avenir Next Cyr" w:cs="Calibri"/>
          <w:b/>
          <w:bCs/>
          <w:color w:val="000000" w:themeColor="text1"/>
          <w:sz w:val="18"/>
          <w:szCs w:val="18"/>
          <w:lang w:val="uk-UA"/>
        </w:rPr>
      </w:pPr>
      <w:r w:rsidRPr="00EA3381">
        <w:rPr>
          <w:rFonts w:ascii="Avenir Next Cyr" w:hAnsi="Avenir Next Cyr" w:cs="Calibri"/>
          <w:color w:val="000000" w:themeColor="text1"/>
          <w:sz w:val="18"/>
          <w:szCs w:val="18"/>
          <w:lang w:val="uk-UA"/>
        </w:rPr>
        <w:t>Виділити елементи, які краще сприймаються у вигляді статичного зображення, а не у форматі відео.</w:t>
      </w:r>
    </w:p>
    <w:p w14:paraId="7D4B3532" w14:textId="77777777" w:rsidR="003401EF" w:rsidRPr="00EA3381" w:rsidRDefault="003401EF" w:rsidP="003401EF">
      <w:pPr>
        <w:pStyle w:val="MediumShading1-Accent11"/>
        <w:numPr>
          <w:ilvl w:val="0"/>
          <w:numId w:val="41"/>
        </w:numPr>
        <w:spacing w:after="120"/>
        <w:rPr>
          <w:rFonts w:ascii="Avenir Next Cyr" w:hAnsi="Avenir Next Cyr" w:cs="Calibri"/>
          <w:b/>
          <w:bCs/>
          <w:color w:val="000000" w:themeColor="text1"/>
          <w:sz w:val="18"/>
          <w:szCs w:val="18"/>
          <w:lang w:val="uk-UA"/>
        </w:rPr>
      </w:pPr>
      <w:r w:rsidRPr="00EA3381">
        <w:rPr>
          <w:rFonts w:ascii="Avenir Next Cyr" w:hAnsi="Avenir Next Cyr" w:cs="Calibri"/>
          <w:color w:val="000000" w:themeColor="text1"/>
          <w:sz w:val="18"/>
          <w:szCs w:val="18"/>
          <w:lang w:val="uk-UA"/>
        </w:rPr>
        <w:t>Привернути додаткову увагу до ключових елементів креативної роботи, які ви хотіли б підкреслити.</w:t>
      </w:r>
      <w:r w:rsidRPr="00EA3381">
        <w:rPr>
          <w:rFonts w:ascii="Avenir Next Cyr" w:hAnsi="Avenir Next Cyr"/>
          <w:color w:val="000000" w:themeColor="text1"/>
          <w:sz w:val="18"/>
          <w:szCs w:val="18"/>
          <w:lang w:val="uk-UA"/>
        </w:rPr>
        <w:br/>
      </w:r>
    </w:p>
    <w:p w14:paraId="4944C1FD" w14:textId="77777777" w:rsidR="003401EF" w:rsidRPr="00EA3381" w:rsidRDefault="003401EF" w:rsidP="003401EF">
      <w:pPr>
        <w:pStyle w:val="MediumShading1-Accent11"/>
        <w:rPr>
          <w:rFonts w:ascii="Avenir Next LT Pro" w:hAnsi="Avenir Next LT Pro"/>
          <w:color w:val="000000" w:themeColor="text1"/>
          <w:sz w:val="16"/>
          <w:szCs w:val="16"/>
          <w:lang w:val="uk-UA"/>
        </w:rPr>
      </w:pPr>
    </w:p>
    <w:p w14:paraId="6DD2E671" w14:textId="77777777" w:rsidR="003401EF" w:rsidRPr="00EA3381" w:rsidRDefault="003401EF" w:rsidP="003401EF">
      <w:pPr>
        <w:pStyle w:val="MediumShading1-Accent11"/>
        <w:numPr>
          <w:ilvl w:val="0"/>
          <w:numId w:val="33"/>
        </w:numPr>
        <w:ind w:left="426" w:hanging="426"/>
        <w:rPr>
          <w:rFonts w:ascii="Avenir Next Cyr Medium" w:hAnsi="Avenir Next Cyr Medium"/>
          <w:b/>
          <w:color w:val="000000" w:themeColor="text1"/>
          <w:sz w:val="20"/>
          <w:lang w:val="uk-UA"/>
        </w:rPr>
      </w:pPr>
      <w:r w:rsidRPr="00EA3381">
        <w:rPr>
          <w:rFonts w:ascii="Avenir Next Cyr Medium" w:hAnsi="Avenir Next Cyr Medium"/>
          <w:b/>
          <w:bCs/>
          <w:color w:val="000000" w:themeColor="text1"/>
          <w:sz w:val="20"/>
          <w:lang w:val="uk-UA"/>
        </w:rPr>
        <w:t>ОСНОВНЕ ЗОБРАЖЕННЯ ДЛЯ ПУБЛІКАЦІЇ (PRIMARY PUBLICITY IMAGE):</w:t>
      </w:r>
    </w:p>
    <w:p w14:paraId="4EDF6D98" w14:textId="77777777" w:rsidR="003401EF" w:rsidRPr="00EA3381" w:rsidRDefault="003401EF" w:rsidP="003401EF">
      <w:pPr>
        <w:pStyle w:val="MediumShading1-Accent11"/>
        <w:rPr>
          <w:rFonts w:ascii="Avenir Next Cyr" w:hAnsi="Avenir Next Cyr"/>
          <w:bCs/>
          <w:color w:val="000000" w:themeColor="text1"/>
          <w:sz w:val="18"/>
          <w:szCs w:val="18"/>
          <w:lang w:val="uk-UA"/>
        </w:rPr>
      </w:pPr>
      <w:r w:rsidRPr="00EA3381">
        <w:rPr>
          <w:rFonts w:ascii="Avenir Next Cyr" w:hAnsi="Avenir Next Cyr"/>
          <w:bCs/>
          <w:color w:val="000000" w:themeColor="text1"/>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55D4DC22" w14:textId="77777777" w:rsidR="00B22ED0" w:rsidRPr="00584574" w:rsidRDefault="00B22ED0">
      <w:pPr>
        <w:pStyle w:val="MediumShading1-Accent11"/>
        <w:rPr>
          <w:rFonts w:asciiTheme="minorHAnsi" w:hAnsiTheme="minorHAnsi"/>
          <w:color w:val="auto"/>
          <w:sz w:val="18"/>
          <w:szCs w:val="18"/>
          <w:lang w:val="uk-UA"/>
        </w:rPr>
      </w:pPr>
    </w:p>
    <w:p w14:paraId="20129D7B" w14:textId="77777777" w:rsidR="00B22ED0" w:rsidRPr="00584574" w:rsidRDefault="00B22ED0" w:rsidP="00B22ED0">
      <w:pPr>
        <w:pStyle w:val="MediumShading1-Accent11"/>
        <w:rPr>
          <w:rStyle w:val="ac"/>
          <w:rFonts w:ascii="Avenir Next Cyr" w:hAnsi="Avenir Next Cyr"/>
          <w:b/>
          <w:color w:val="B4975A"/>
          <w:sz w:val="28"/>
          <w:u w:val="none"/>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p>
    <w:p w14:paraId="12AF68C8" w14:textId="71D1A3BB" w:rsidR="002F6F96" w:rsidRDefault="00B22ED0">
      <w:pPr>
        <w:pStyle w:val="MediumShading1-Accent11"/>
        <w:rPr>
          <w:rFonts w:ascii="Avenir Next Cyr" w:hAnsi="Avenir Next Cyr"/>
          <w:b/>
          <w:color w:val="B4975A"/>
          <w:sz w:val="18"/>
          <w:lang w:val="uk-UA"/>
        </w:rPr>
      </w:pPr>
      <w:r w:rsidRPr="00584574">
        <w:rPr>
          <w:rFonts w:ascii="Avenir Next Cyr" w:hAnsi="Avenir Next Cyr"/>
          <w:b/>
          <w:color w:val="B4975A"/>
          <w:sz w:val="18"/>
          <w:lang w:val="uk-UA"/>
        </w:rPr>
        <w:fldChar w:fldCharType="end"/>
      </w:r>
    </w:p>
    <w:p w14:paraId="1283307A" w14:textId="4DE76F64" w:rsidR="00F21C81" w:rsidRDefault="00F21C81">
      <w:pPr>
        <w:pStyle w:val="MediumShading1-Accent11"/>
        <w:rPr>
          <w:rFonts w:ascii="Avenir Next Cyr" w:hAnsi="Avenir Next Cyr"/>
          <w:b/>
          <w:color w:val="B4975A"/>
          <w:sz w:val="18"/>
          <w:lang w:val="uk-UA"/>
        </w:rPr>
      </w:pPr>
    </w:p>
    <w:p w14:paraId="4D206573" w14:textId="6EE0C604" w:rsidR="00F21C81" w:rsidRDefault="00F21C81">
      <w:pPr>
        <w:pStyle w:val="MediumShading1-Accent11"/>
        <w:rPr>
          <w:rFonts w:ascii="Avenir Next Cyr" w:hAnsi="Avenir Next Cyr"/>
          <w:b/>
          <w:color w:val="B4975A"/>
          <w:sz w:val="18"/>
          <w:lang w:val="uk-UA"/>
        </w:rPr>
      </w:pPr>
    </w:p>
    <w:tbl>
      <w:tblPr>
        <w:tblStyle w:val="a3"/>
        <w:tblpPr w:leftFromText="187" w:rightFromText="187" w:vertAnchor="text" w:horzAnchor="margin" w:tblpY="-49"/>
        <w:tblW w:w="0" w:type="auto"/>
        <w:tblLook w:val="04A0" w:firstRow="1" w:lastRow="0" w:firstColumn="1" w:lastColumn="0" w:noHBand="0" w:noVBand="1"/>
      </w:tblPr>
      <w:tblGrid>
        <w:gridCol w:w="5395"/>
        <w:gridCol w:w="5395"/>
      </w:tblGrid>
      <w:tr w:rsidR="00F21C81" w:rsidRPr="00584574" w14:paraId="20DF982C" w14:textId="77777777" w:rsidTr="00B945D5">
        <w:trPr>
          <w:trHeight w:val="590"/>
        </w:trPr>
        <w:tc>
          <w:tcPr>
            <w:tcW w:w="10790" w:type="dxa"/>
            <w:gridSpan w:val="2"/>
            <w:tcBorders>
              <w:top w:val="nil"/>
              <w:left w:val="nil"/>
              <w:bottom w:val="nil"/>
              <w:right w:val="nil"/>
            </w:tcBorders>
            <w:shd w:val="clear" w:color="auto" w:fill="000000" w:themeFill="text1"/>
            <w:vAlign w:val="center"/>
          </w:tcPr>
          <w:p w14:paraId="7BDE7947" w14:textId="77777777" w:rsidR="00F21C81" w:rsidRPr="00584574" w:rsidRDefault="00F21C81" w:rsidP="00B945D5">
            <w:pPr>
              <w:spacing w:after="0" w:line="240" w:lineRule="auto"/>
              <w:rPr>
                <w:rFonts w:ascii="Avenir Next LT Pro" w:hAnsi="Avenir Next LT Pro"/>
                <w:b/>
                <w:color w:val="FFFFFF"/>
                <w:sz w:val="28"/>
                <w:szCs w:val="18"/>
                <w:lang w:val="uk-UA"/>
              </w:rPr>
            </w:pPr>
            <w:r w:rsidRPr="00584574">
              <w:rPr>
                <w:rFonts w:ascii="Avenir Next Cyr Medium" w:eastAsia="Calibri" w:hAnsi="Avenir Next Cyr Medium" w:cs="Calibri"/>
                <w:b/>
                <w:color w:val="FFFFFF"/>
                <w:sz w:val="28"/>
                <w:szCs w:val="28"/>
                <w:lang w:val="uk-UA"/>
              </w:rPr>
              <w:lastRenderedPageBreak/>
              <w:t>ДЕТАЛІ ЗАЯВКИ</w:t>
            </w:r>
          </w:p>
        </w:tc>
      </w:tr>
      <w:tr w:rsidR="00F21C81" w:rsidRPr="00584574" w14:paraId="13F7FE5A" w14:textId="77777777" w:rsidTr="00B945D5">
        <w:trPr>
          <w:trHeight w:val="67"/>
        </w:trPr>
        <w:tc>
          <w:tcPr>
            <w:tcW w:w="10790" w:type="dxa"/>
            <w:gridSpan w:val="2"/>
            <w:tcBorders>
              <w:top w:val="nil"/>
              <w:left w:val="nil"/>
              <w:bottom w:val="single" w:sz="4" w:space="0" w:color="auto"/>
              <w:right w:val="nil"/>
            </w:tcBorders>
            <w:shd w:val="clear" w:color="auto" w:fill="auto"/>
          </w:tcPr>
          <w:p w14:paraId="3CDDA1BB" w14:textId="77777777" w:rsidR="00F21C81" w:rsidRPr="00584574" w:rsidRDefault="00F21C81" w:rsidP="00B945D5">
            <w:pPr>
              <w:spacing w:after="0" w:line="240" w:lineRule="auto"/>
              <w:rPr>
                <w:rFonts w:ascii="AvenirNext LT Pro Bold" w:hAnsi="AvenirNext LT Pro Bold"/>
                <w:b/>
                <w:color w:val="FFFFFF"/>
                <w:sz w:val="2"/>
                <w:szCs w:val="2"/>
                <w:lang w:val="uk-UA"/>
              </w:rPr>
            </w:pPr>
          </w:p>
          <w:p w14:paraId="1D92634B" w14:textId="77777777" w:rsidR="00F21C81" w:rsidRPr="00584574" w:rsidRDefault="00F21C81" w:rsidP="00B945D5">
            <w:pPr>
              <w:spacing w:after="0" w:line="240" w:lineRule="auto"/>
              <w:rPr>
                <w:rFonts w:ascii="AvenirNext LT Pro Bold" w:hAnsi="AvenirNext LT Pro Bold"/>
                <w:b/>
                <w:color w:val="FFFFFF"/>
                <w:sz w:val="2"/>
                <w:szCs w:val="2"/>
                <w:lang w:val="uk-UA"/>
              </w:rPr>
            </w:pPr>
          </w:p>
        </w:tc>
      </w:tr>
      <w:tr w:rsidR="00F21C81" w:rsidRPr="00C011FF" w14:paraId="645F6119" w14:textId="77777777" w:rsidTr="00B945D5">
        <w:trPr>
          <w:trHeight w:val="545"/>
        </w:trPr>
        <w:tc>
          <w:tcPr>
            <w:tcW w:w="5395" w:type="dxa"/>
            <w:tcBorders>
              <w:top w:val="single" w:sz="4" w:space="0" w:color="auto"/>
            </w:tcBorders>
            <w:shd w:val="clear" w:color="auto" w:fill="D9D9D9" w:themeFill="background1" w:themeFillShade="D9"/>
          </w:tcPr>
          <w:p w14:paraId="2BE58ED3" w14:textId="77777777" w:rsidR="00F21C81" w:rsidRPr="004317FE" w:rsidRDefault="00F21C81" w:rsidP="00B945D5">
            <w:pPr>
              <w:spacing w:after="0" w:line="240" w:lineRule="auto"/>
              <w:rPr>
                <w:rFonts w:ascii="Avenir Next Cyr" w:hAnsi="Avenir Next Cyr"/>
                <w:iCs/>
                <w:sz w:val="16"/>
                <w:szCs w:val="16"/>
                <w:lang w:val="uk-UA"/>
              </w:rPr>
            </w:pPr>
            <w:r w:rsidRPr="004317FE">
              <w:rPr>
                <w:rFonts w:ascii="Avenir Next Cyr Medium" w:hAnsi="Avenir Next Cyr Medium"/>
                <w:b/>
                <w:color w:val="auto"/>
                <w:sz w:val="28"/>
                <w:szCs w:val="28"/>
                <w:lang w:val="uk-UA"/>
              </w:rPr>
              <w:t>КАТЕГОРІЯ</w:t>
            </w:r>
            <w:r w:rsidRPr="004317FE">
              <w:rPr>
                <w:rFonts w:ascii="Avenir Next Cyr Medium" w:hAnsi="Avenir Next Cyr Medium"/>
                <w:color w:val="auto"/>
                <w:sz w:val="20"/>
                <w:lang w:val="uk-UA"/>
              </w:rPr>
              <w:br/>
            </w:r>
            <w:r>
              <w:rPr>
                <w:rFonts w:ascii="Avenir Next Cyr" w:hAnsi="Avenir Next Cyr" w:cs="Calibri"/>
                <w:b/>
                <w:bCs/>
                <w:iCs/>
                <w:sz w:val="16"/>
                <w:szCs w:val="16"/>
                <w:lang w:val="uk-UA"/>
              </w:rPr>
              <w:t>Повний с</w:t>
            </w:r>
            <w:r w:rsidRPr="004317FE">
              <w:rPr>
                <w:rFonts w:ascii="Avenir Next Cyr" w:hAnsi="Avenir Next Cyr" w:cs="Calibri"/>
                <w:b/>
                <w:bCs/>
                <w:iCs/>
                <w:sz w:val="16"/>
                <w:szCs w:val="16"/>
                <w:lang w:val="uk-UA"/>
              </w:rPr>
              <w:t xml:space="preserve">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20A4FD1C" w14:textId="77777777" w:rsidR="00F21C81" w:rsidRPr="004317FE" w:rsidRDefault="00F21C81" w:rsidP="00B945D5">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 xml:space="preserve">не більше 2 (двох) категорій з блоку </w:t>
            </w:r>
            <w:proofErr w:type="spellStart"/>
            <w:r w:rsidRPr="004317FE">
              <w:rPr>
                <w:rFonts w:ascii="Avenir Next Cyr" w:hAnsi="Avenir Next Cyr"/>
                <w:b/>
                <w:bCs/>
                <w:iCs/>
                <w:sz w:val="16"/>
                <w:szCs w:val="16"/>
                <w:lang w:val="uk-UA"/>
              </w:rPr>
              <w:t>Commerce</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Shopper</w:t>
            </w:r>
            <w:proofErr w:type="spellEnd"/>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 xml:space="preserve">лише одна категорія з блоку  </w:t>
            </w:r>
            <w:proofErr w:type="spellStart"/>
            <w:r w:rsidRPr="004317FE">
              <w:rPr>
                <w:rFonts w:ascii="Avenir Next Cyr" w:hAnsi="Avenir Next Cyr"/>
                <w:b/>
                <w:bCs/>
                <w:iCs/>
                <w:sz w:val="16"/>
                <w:szCs w:val="16"/>
                <w:lang w:val="uk-UA"/>
              </w:rPr>
              <w:t>Topical</w:t>
            </w:r>
            <w:proofErr w:type="spellEnd"/>
            <w:r w:rsidRPr="004317FE">
              <w:rPr>
                <w:rFonts w:ascii="Avenir Next Cyr" w:hAnsi="Avenir Next Cyr"/>
                <w:b/>
                <w:bCs/>
                <w:iCs/>
                <w:sz w:val="16"/>
                <w:szCs w:val="16"/>
                <w:lang w:val="uk-UA"/>
              </w:rPr>
              <w:t xml:space="preserve"> &amp; </w:t>
            </w:r>
            <w:proofErr w:type="spellStart"/>
            <w:r w:rsidRPr="004317FE">
              <w:rPr>
                <w:rFonts w:ascii="Avenir Next Cyr" w:hAnsi="Avenir Next Cyr"/>
                <w:b/>
                <w:bCs/>
                <w:iCs/>
                <w:sz w:val="16"/>
                <w:szCs w:val="16"/>
                <w:lang w:val="uk-UA"/>
              </w:rPr>
              <w:t>Annual</w:t>
            </w:r>
            <w:proofErr w:type="spellEnd"/>
            <w:r w:rsidRPr="004317FE">
              <w:rPr>
                <w:rFonts w:ascii="Avenir Next Cyr" w:hAnsi="Avenir Next Cyr"/>
                <w:b/>
                <w:bCs/>
                <w:iCs/>
                <w:sz w:val="16"/>
                <w:szCs w:val="16"/>
                <w:lang w:val="uk-UA"/>
              </w:rPr>
              <w:t xml:space="preserve"> </w:t>
            </w:r>
            <w:proofErr w:type="spellStart"/>
            <w:r w:rsidRPr="004317FE">
              <w:rPr>
                <w:rFonts w:ascii="Avenir Next Cyr" w:hAnsi="Avenir Next Cyr"/>
                <w:b/>
                <w:bCs/>
                <w:iCs/>
                <w:sz w:val="16"/>
                <w:szCs w:val="16"/>
                <w:lang w:val="uk-UA"/>
              </w:rPr>
              <w:t>Events</w:t>
            </w:r>
            <w:proofErr w:type="spellEnd"/>
            <w:r w:rsidRPr="004317FE">
              <w:rPr>
                <w:rFonts w:ascii="Avenir Next Cyr" w:hAnsi="Avenir Next Cyr"/>
                <w:b/>
                <w:bCs/>
                <w:iCs/>
                <w:sz w:val="16"/>
                <w:szCs w:val="16"/>
                <w:lang w:val="uk-UA"/>
              </w:rPr>
              <w:t>.</w:t>
            </w:r>
            <w:r w:rsidRPr="004317FE">
              <w:rPr>
                <w:rFonts w:ascii="Avenir Next Cyr" w:hAnsi="Avenir Next Cyr"/>
                <w:b/>
                <w:bCs/>
                <w:iCs/>
                <w:sz w:val="16"/>
                <w:szCs w:val="16"/>
                <w:lang w:val="uk-UA"/>
              </w:rPr>
              <w:br/>
            </w:r>
          </w:p>
          <w:p w14:paraId="748EE772" w14:textId="77777777" w:rsidR="00F21C81" w:rsidRPr="00F21C81" w:rsidRDefault="00F21C81" w:rsidP="00B945D5">
            <w:pPr>
              <w:spacing w:after="0" w:line="240" w:lineRule="auto"/>
              <w:rPr>
                <w:rFonts w:ascii="Avenir Next Cyr" w:hAnsi="Avenir Next Cyr"/>
                <w:iCs/>
                <w:sz w:val="18"/>
                <w:szCs w:val="18"/>
                <w:u w:val="single"/>
                <w:lang w:val="ru-RU"/>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395" w:type="dxa"/>
            <w:tcBorders>
              <w:top w:val="single" w:sz="4" w:space="0" w:color="auto"/>
            </w:tcBorders>
          </w:tcPr>
          <w:p w14:paraId="2951FD2C" w14:textId="77777777" w:rsidR="00F21C81" w:rsidRDefault="0002629E" w:rsidP="00B945D5">
            <w:pPr>
              <w:pStyle w:val="MediumShading1-Accent11"/>
              <w:spacing w:line="276" w:lineRule="auto"/>
              <w:rPr>
                <w:rStyle w:val="31"/>
                <w:rFonts w:ascii="Avenir Next Cyr Medium" w:hAnsi="Avenir Next Cyr Medium"/>
                <w:bCs/>
                <w:color w:val="000000" w:themeColor="text1"/>
                <w:u w:val="single"/>
                <w:lang w:val="ru-RU"/>
              </w:rPr>
            </w:pPr>
            <w:sdt>
              <w:sdtPr>
                <w:rPr>
                  <w:rStyle w:val="31"/>
                  <w:rFonts w:ascii="Avenir Next Cyr Medium" w:hAnsi="Avenir Next Cyr Medium"/>
                  <w:bCs/>
                  <w:color w:val="000000" w:themeColor="text1"/>
                  <w:highlight w:val="lightGray"/>
                  <w:u w:val="single"/>
                  <w:lang w:val="ru-RU"/>
                </w:rPr>
                <w:alias w:val="List of categories"/>
                <w:tag w:val="List of categories"/>
                <w:id w:val="-919250731"/>
                <w:placeholder>
                  <w:docPart w:val="6D33DA701465465693A05CB0387BB76A"/>
                </w:placeholder>
                <w:comboBox>
                  <w:listItem w:displayText="Оберіть одну категорію зі списку" w:value="Оберіть одну категорію зі списку"/>
                  <w:listItem w:displayText="D-54. Sustained Success: Products / Services" w:value="D-54. Sustained Success: Products / Services"/>
                  <w:listItem w:displayText="D-55. Sustained Success: Non-Profit" w:value="D-55. Sustained Success: Non-Profit"/>
                </w:comboBox>
              </w:sdtPr>
              <w:sdtEndPr>
                <w:rPr>
                  <w:rStyle w:val="31"/>
                </w:rPr>
              </w:sdtEndPr>
              <w:sdtContent>
                <w:proofErr w:type="spellStart"/>
                <w:r w:rsidR="00F21C81" w:rsidRPr="0028208B">
                  <w:rPr>
                    <w:rStyle w:val="31"/>
                    <w:rFonts w:ascii="Avenir Next Cyr Medium" w:hAnsi="Avenir Next Cyr Medium" w:cs="Calibri"/>
                    <w:bCs/>
                    <w:color w:val="000000" w:themeColor="text1"/>
                    <w:highlight w:val="lightGray"/>
                    <w:u w:val="single"/>
                    <w:lang w:val="ru-RU"/>
                  </w:rPr>
                  <w:t>Оберіть</w:t>
                </w:r>
                <w:proofErr w:type="spellEnd"/>
                <w:r w:rsidR="00F21C81" w:rsidRPr="0028208B">
                  <w:rPr>
                    <w:rStyle w:val="31"/>
                    <w:rFonts w:ascii="Avenir Next Cyr Medium" w:hAnsi="Avenir Next Cyr Medium"/>
                    <w:bCs/>
                    <w:color w:val="000000" w:themeColor="text1"/>
                    <w:highlight w:val="lightGray"/>
                    <w:u w:val="single"/>
                    <w:lang w:val="ru-RU"/>
                  </w:rPr>
                  <w:t xml:space="preserve"> </w:t>
                </w:r>
                <w:r w:rsidR="00F21C81" w:rsidRPr="0028208B">
                  <w:rPr>
                    <w:rStyle w:val="31"/>
                    <w:rFonts w:ascii="Avenir Next Cyr Medium" w:hAnsi="Avenir Next Cyr Medium" w:cs="Calibri"/>
                    <w:bCs/>
                    <w:color w:val="000000" w:themeColor="text1"/>
                    <w:highlight w:val="lightGray"/>
                    <w:u w:val="single"/>
                    <w:lang w:val="ru-RU"/>
                  </w:rPr>
                  <w:t>одну</w:t>
                </w:r>
                <w:r w:rsidR="00F21C81" w:rsidRPr="0028208B">
                  <w:rPr>
                    <w:rStyle w:val="31"/>
                    <w:rFonts w:ascii="Avenir Next Cyr Medium" w:hAnsi="Avenir Next Cyr Medium"/>
                    <w:bCs/>
                    <w:color w:val="000000" w:themeColor="text1"/>
                    <w:highlight w:val="lightGray"/>
                    <w:u w:val="single"/>
                    <w:lang w:val="ru-RU"/>
                  </w:rPr>
                  <w:t xml:space="preserve"> </w:t>
                </w:r>
                <w:proofErr w:type="spellStart"/>
                <w:r w:rsidR="00F21C81" w:rsidRPr="0028208B">
                  <w:rPr>
                    <w:rStyle w:val="31"/>
                    <w:rFonts w:ascii="Avenir Next Cyr Medium" w:hAnsi="Avenir Next Cyr Medium" w:cs="Calibri"/>
                    <w:bCs/>
                    <w:color w:val="000000" w:themeColor="text1"/>
                    <w:highlight w:val="lightGray"/>
                    <w:u w:val="single"/>
                    <w:lang w:val="ru-RU"/>
                  </w:rPr>
                  <w:t>категорію</w:t>
                </w:r>
                <w:proofErr w:type="spellEnd"/>
                <w:r w:rsidR="00F21C81" w:rsidRPr="0028208B">
                  <w:rPr>
                    <w:rStyle w:val="31"/>
                    <w:rFonts w:ascii="Avenir Next Cyr Medium" w:hAnsi="Avenir Next Cyr Medium"/>
                    <w:bCs/>
                    <w:color w:val="000000" w:themeColor="text1"/>
                    <w:highlight w:val="lightGray"/>
                    <w:u w:val="single"/>
                    <w:lang w:val="ru-RU"/>
                  </w:rPr>
                  <w:t xml:space="preserve"> </w:t>
                </w:r>
                <w:proofErr w:type="spellStart"/>
                <w:r w:rsidR="00F21C81" w:rsidRPr="0028208B">
                  <w:rPr>
                    <w:rStyle w:val="31"/>
                    <w:rFonts w:ascii="Avenir Next Cyr Medium" w:hAnsi="Avenir Next Cyr Medium" w:cs="Calibri"/>
                    <w:bCs/>
                    <w:color w:val="000000" w:themeColor="text1"/>
                    <w:highlight w:val="lightGray"/>
                    <w:u w:val="single"/>
                    <w:lang w:val="ru-RU"/>
                  </w:rPr>
                  <w:t>зі</w:t>
                </w:r>
                <w:proofErr w:type="spellEnd"/>
                <w:r w:rsidR="00F21C81" w:rsidRPr="0028208B">
                  <w:rPr>
                    <w:rStyle w:val="31"/>
                    <w:rFonts w:ascii="Avenir Next Cyr Medium" w:hAnsi="Avenir Next Cyr Medium"/>
                    <w:bCs/>
                    <w:color w:val="000000" w:themeColor="text1"/>
                    <w:highlight w:val="lightGray"/>
                    <w:u w:val="single"/>
                    <w:lang w:val="ru-RU"/>
                  </w:rPr>
                  <w:t xml:space="preserve"> </w:t>
                </w:r>
                <w:r w:rsidR="00F21C81" w:rsidRPr="0028208B">
                  <w:rPr>
                    <w:rStyle w:val="31"/>
                    <w:rFonts w:ascii="Avenir Next Cyr Medium" w:hAnsi="Avenir Next Cyr Medium" w:cs="Calibri"/>
                    <w:bCs/>
                    <w:color w:val="000000" w:themeColor="text1"/>
                    <w:highlight w:val="lightGray"/>
                    <w:u w:val="single"/>
                    <w:lang w:val="ru-RU"/>
                  </w:rPr>
                  <w:t>списку</w:t>
                </w:r>
              </w:sdtContent>
            </w:sdt>
          </w:p>
          <w:p w14:paraId="496A4518" w14:textId="77777777" w:rsidR="00F21C81" w:rsidRPr="00C06D73" w:rsidRDefault="00F21C81" w:rsidP="00B945D5">
            <w:pPr>
              <w:pStyle w:val="MediumShading1-Accent11"/>
              <w:spacing w:line="276" w:lineRule="auto"/>
              <w:rPr>
                <w:rStyle w:val="31"/>
                <w:rFonts w:ascii="Avenir Next Cyr Medium" w:hAnsi="Avenir Next Cyr Medium"/>
                <w:bCs/>
                <w:color w:val="000000" w:themeColor="text1"/>
                <w:sz w:val="18"/>
                <w:szCs w:val="18"/>
                <w:u w:val="single"/>
              </w:rPr>
            </w:pPr>
            <w:r w:rsidRPr="00C06D73">
              <w:rPr>
                <w:rStyle w:val="31"/>
                <w:rFonts w:ascii="Avenir Next Cyr Medium" w:hAnsi="Avenir Next Cyr Medium"/>
                <w:bCs/>
                <w:color w:val="000000" w:themeColor="text1"/>
                <w:sz w:val="18"/>
                <w:szCs w:val="18"/>
                <w:u w:val="single"/>
              </w:rPr>
              <w:t>D-58. Sustained Success: Non-Profit</w:t>
            </w:r>
          </w:p>
          <w:p w14:paraId="0CE987D5" w14:textId="77777777" w:rsidR="00F21C81" w:rsidRPr="00F21C81" w:rsidRDefault="00F21C81" w:rsidP="00B945D5">
            <w:pPr>
              <w:pStyle w:val="MediumShading1-Accent11"/>
              <w:spacing w:line="276" w:lineRule="auto"/>
              <w:rPr>
                <w:rStyle w:val="31"/>
                <w:rFonts w:ascii="Avenir Next Cyr Medium" w:hAnsi="Avenir Next Cyr Medium"/>
                <w:bCs/>
                <w:color w:val="000000" w:themeColor="text1"/>
                <w:sz w:val="18"/>
                <w:szCs w:val="18"/>
                <w:u w:val="single"/>
              </w:rPr>
            </w:pPr>
            <w:r w:rsidRPr="00C06D73">
              <w:rPr>
                <w:rStyle w:val="31"/>
                <w:rFonts w:ascii="Avenir Next Cyr Medium" w:hAnsi="Avenir Next Cyr Medium"/>
                <w:bCs/>
                <w:color w:val="000000" w:themeColor="text1"/>
                <w:sz w:val="18"/>
                <w:szCs w:val="18"/>
                <w:u w:val="single"/>
              </w:rPr>
              <w:t xml:space="preserve">D-59. </w:t>
            </w:r>
            <w:r w:rsidRPr="00F21C81">
              <w:rPr>
                <w:rStyle w:val="31"/>
                <w:rFonts w:ascii="Avenir Next Cyr Medium" w:hAnsi="Avenir Next Cyr Medium"/>
                <w:bCs/>
                <w:color w:val="000000" w:themeColor="text1"/>
                <w:sz w:val="18"/>
                <w:szCs w:val="18"/>
                <w:u w:val="single"/>
              </w:rPr>
              <w:t>Sustained Success: Products/Services</w:t>
            </w:r>
          </w:p>
          <w:p w14:paraId="760CAF3F" w14:textId="77777777" w:rsidR="00F21C81" w:rsidRPr="0028208B" w:rsidRDefault="00F21C81" w:rsidP="00B945D5">
            <w:pPr>
              <w:pStyle w:val="MediumShading1-Accent11"/>
              <w:spacing w:line="276" w:lineRule="auto"/>
              <w:rPr>
                <w:rFonts w:ascii="Avenir Next Cyr" w:hAnsi="Avenir Next Cyr" w:cs="Arial"/>
                <w:color w:val="000000"/>
                <w:sz w:val="18"/>
                <w:szCs w:val="18"/>
                <w:shd w:val="clear" w:color="auto" w:fill="FFFFFF"/>
                <w:lang w:val="ru-RU"/>
              </w:rPr>
            </w:pPr>
            <w:r>
              <w:rPr>
                <w:rFonts w:ascii="Avenir Next Cyr" w:hAnsi="Avenir Next Cyr" w:cs="Arial"/>
                <w:b/>
                <w:bCs/>
                <w:color w:val="000000"/>
                <w:sz w:val="20"/>
                <w:szCs w:val="20"/>
                <w:shd w:val="clear" w:color="auto" w:fill="FFFFFF"/>
                <w:lang w:val="uk-UA"/>
              </w:rPr>
              <w:br/>
            </w:r>
            <w:r w:rsidRPr="0028208B">
              <w:rPr>
                <w:rFonts w:ascii="Avenir Next Cyr" w:hAnsi="Avenir Next Cyr" w:cs="Arial"/>
                <w:b/>
                <w:bCs/>
                <w:color w:val="000000"/>
                <w:sz w:val="18"/>
                <w:szCs w:val="18"/>
                <w:shd w:val="clear" w:color="auto" w:fill="FFFFFF"/>
                <w:lang w:val="uk-UA"/>
              </w:rPr>
              <w:t>Опис категорії:</w:t>
            </w:r>
            <w:r w:rsidRPr="0028208B">
              <w:rPr>
                <w:rFonts w:ascii="Avenir Next Cyr" w:hAnsi="Avenir Next Cyr" w:cs="Arial"/>
                <w:color w:val="000000"/>
                <w:sz w:val="18"/>
                <w:szCs w:val="18"/>
                <w:shd w:val="clear" w:color="auto" w:fill="FFFFFF"/>
                <w:lang w:val="uk-UA"/>
              </w:rPr>
              <w:t xml:space="preserve"> </w:t>
            </w:r>
            <w:r w:rsidRPr="0028208B">
              <w:rPr>
                <w:rFonts w:ascii="Arial" w:hAnsi="Arial" w:cs="Arial"/>
                <w:i/>
                <w:iCs/>
                <w:color w:val="000000"/>
                <w:sz w:val="18"/>
                <w:szCs w:val="18"/>
                <w:shd w:val="clear" w:color="auto" w:fill="FFFFFF"/>
                <w:lang w:val="uk-UA"/>
              </w:rPr>
              <w:t xml:space="preserve"> </w:t>
            </w:r>
            <w:r w:rsidRPr="0028208B">
              <w:rPr>
                <w:rFonts w:ascii="Avenir Next Cyr" w:hAnsi="Avenir Next Cyr" w:cs="Arial"/>
                <w:color w:val="000000"/>
                <w:sz w:val="18"/>
                <w:szCs w:val="18"/>
                <w:shd w:val="clear" w:color="auto" w:fill="FFFFFF"/>
                <w:lang w:val="uk-UA"/>
              </w:rPr>
              <w:t xml:space="preserve">Кампанії тривалістю мінімум 3 роки. </w:t>
            </w:r>
            <w:proofErr w:type="spellStart"/>
            <w:r w:rsidRPr="0028208B">
              <w:rPr>
                <w:rFonts w:ascii="Avenir Next Cyr" w:hAnsi="Avenir Next Cyr" w:cs="Arial"/>
                <w:color w:val="000000"/>
                <w:sz w:val="18"/>
                <w:szCs w:val="18"/>
                <w:shd w:val="clear" w:color="auto" w:fill="FFFFFF"/>
                <w:lang w:val="ru-RU"/>
              </w:rPr>
              <w:t>Необхідно</w:t>
            </w:r>
            <w:proofErr w:type="spellEnd"/>
            <w:r w:rsidRPr="0028208B">
              <w:rPr>
                <w:rFonts w:ascii="Avenir Next Cyr" w:hAnsi="Avenir Next Cyr" w:cs="Arial"/>
                <w:color w:val="000000"/>
                <w:sz w:val="18"/>
                <w:szCs w:val="18"/>
                <w:shd w:val="clear" w:color="auto" w:fill="FFFFFF"/>
                <w:lang w:val="ru-RU"/>
              </w:rPr>
              <w:t xml:space="preserve"> навести </w:t>
            </w:r>
            <w:proofErr w:type="spellStart"/>
            <w:r w:rsidRPr="0028208B">
              <w:rPr>
                <w:rFonts w:ascii="Avenir Next Cyr" w:hAnsi="Avenir Next Cyr" w:cs="Arial"/>
                <w:color w:val="000000"/>
                <w:sz w:val="18"/>
                <w:szCs w:val="18"/>
                <w:shd w:val="clear" w:color="auto" w:fill="FFFFFF"/>
                <w:lang w:val="ru-RU"/>
              </w:rPr>
              <w:t>докази</w:t>
            </w:r>
            <w:proofErr w:type="spellEnd"/>
            <w:r w:rsidRPr="0028208B">
              <w:rPr>
                <w:rFonts w:ascii="Avenir Next Cyr" w:hAnsi="Avenir Next Cyr" w:cs="Arial"/>
                <w:color w:val="000000"/>
                <w:sz w:val="18"/>
                <w:szCs w:val="18"/>
                <w:shd w:val="clear" w:color="auto" w:fill="FFFFFF"/>
                <w:lang w:val="ru-RU"/>
              </w:rPr>
              <w:t xml:space="preserve"> того, </w:t>
            </w:r>
            <w:proofErr w:type="spellStart"/>
            <w:r w:rsidRPr="0028208B">
              <w:rPr>
                <w:rFonts w:ascii="Avenir Next Cyr" w:hAnsi="Avenir Next Cyr" w:cs="Arial"/>
                <w:color w:val="000000"/>
                <w:sz w:val="18"/>
                <w:szCs w:val="18"/>
                <w:shd w:val="clear" w:color="auto" w:fill="FFFFFF"/>
                <w:lang w:val="ru-RU"/>
              </w:rPr>
              <w:t>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саме</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термін</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тривалості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кампанії</w:t>
            </w:r>
            <w:proofErr w:type="spellEnd"/>
            <w:r w:rsidRPr="0028208B">
              <w:rPr>
                <w:rFonts w:ascii="Avenir Next Cyr" w:hAnsi="Avenir Next Cyr" w:cs="Arial"/>
                <w:color w:val="000000"/>
                <w:sz w:val="18"/>
                <w:szCs w:val="18"/>
                <w:shd w:val="clear" w:color="auto" w:fill="FFFFFF"/>
                <w:lang w:val="ru-RU"/>
              </w:rPr>
              <w:t xml:space="preserve"> став </w:t>
            </w:r>
            <w:proofErr w:type="spellStart"/>
            <w:r w:rsidRPr="0028208B">
              <w:rPr>
                <w:rFonts w:ascii="Avenir Next Cyr" w:hAnsi="Avenir Next Cyr" w:cs="Arial"/>
                <w:color w:val="000000"/>
                <w:sz w:val="18"/>
                <w:szCs w:val="18"/>
                <w:shd w:val="clear" w:color="auto" w:fill="FFFFFF"/>
                <w:lang w:val="ru-RU"/>
              </w:rPr>
              <w:t>запорукою</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її</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успіху</w:t>
            </w:r>
            <w:proofErr w:type="spellEnd"/>
            <w:r w:rsidRPr="0028208B">
              <w:rPr>
                <w:rFonts w:ascii="Avenir Next Cyr" w:hAnsi="Avenir Next Cyr" w:cs="Arial"/>
                <w:color w:val="000000"/>
                <w:sz w:val="18"/>
                <w:szCs w:val="18"/>
                <w:shd w:val="clear" w:color="auto" w:fill="FFFFFF"/>
                <w:lang w:val="ru-RU"/>
              </w:rPr>
              <w:t>.</w:t>
            </w:r>
          </w:p>
          <w:p w14:paraId="5FABFEEB" w14:textId="77777777" w:rsidR="00F21C81" w:rsidRPr="0071702D" w:rsidRDefault="00F21C81" w:rsidP="00B945D5">
            <w:pPr>
              <w:pStyle w:val="MediumShading1-Accent11"/>
              <w:spacing w:line="276" w:lineRule="auto"/>
              <w:rPr>
                <w:rFonts w:ascii="Avenir Next Cyr" w:hAnsi="Avenir Next Cyr" w:cs="Arial"/>
                <w:color w:val="000000"/>
                <w:sz w:val="20"/>
                <w:szCs w:val="20"/>
                <w:shd w:val="clear" w:color="auto" w:fill="FFFFFF"/>
                <w:lang w:val="uk-UA"/>
              </w:rPr>
            </w:pPr>
            <w:r w:rsidRPr="0028208B">
              <w:rPr>
                <w:rFonts w:ascii="Avenir Next Cyr" w:hAnsi="Avenir Next Cyr" w:cs="Arial"/>
                <w:color w:val="000000"/>
                <w:sz w:val="18"/>
                <w:szCs w:val="18"/>
                <w:shd w:val="clear" w:color="auto" w:fill="FFFFFF"/>
                <w:lang w:val="ru-RU"/>
              </w:rPr>
              <w:t xml:space="preserve">• Ви </w:t>
            </w:r>
            <w:proofErr w:type="spellStart"/>
            <w:r w:rsidRPr="0028208B">
              <w:rPr>
                <w:rFonts w:ascii="Avenir Next Cyr" w:hAnsi="Avenir Next Cyr" w:cs="Arial"/>
                <w:color w:val="000000"/>
                <w:sz w:val="18"/>
                <w:szCs w:val="18"/>
                <w:shd w:val="clear" w:color="auto" w:fill="FFFFFF"/>
                <w:lang w:val="ru-RU"/>
              </w:rPr>
              <w:t>повинні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продемонструвати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креативні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матеріали</w:t>
            </w:r>
            <w:proofErr w:type="spellEnd"/>
            <w:r w:rsidRPr="0028208B">
              <w:rPr>
                <w:rFonts w:ascii="Avenir Next Cyr" w:hAnsi="Avenir Next Cyr" w:cs="Arial"/>
                <w:color w:val="000000"/>
                <w:sz w:val="18"/>
                <w:szCs w:val="18"/>
                <w:shd w:val="clear" w:color="auto" w:fill="FFFFFF"/>
                <w:lang w:val="ru-RU"/>
              </w:rPr>
              <w:t xml:space="preserve"> та </w:t>
            </w:r>
            <w:proofErr w:type="spellStart"/>
            <w:r w:rsidRPr="0028208B">
              <w:rPr>
                <w:rFonts w:ascii="Avenir Next Cyr" w:hAnsi="Avenir Next Cyr" w:cs="Arial"/>
                <w:color w:val="000000"/>
                <w:sz w:val="18"/>
                <w:szCs w:val="18"/>
                <w:shd w:val="clear" w:color="auto" w:fill="FFFFFF"/>
                <w:lang w:val="ru-RU"/>
              </w:rPr>
              <w:t>результати</w:t>
            </w:r>
            <w:proofErr w:type="spellEnd"/>
            <w:r w:rsidRPr="0028208B">
              <w:rPr>
                <w:rFonts w:ascii="Avenir Next Cyr" w:hAnsi="Avenir Next Cyr" w:cs="Arial"/>
                <w:color w:val="000000"/>
                <w:sz w:val="18"/>
                <w:szCs w:val="18"/>
                <w:shd w:val="clear" w:color="auto" w:fill="FFFFFF"/>
                <w:lang w:val="ru-RU"/>
              </w:rPr>
              <w:t xml:space="preserve"> кейсу, як </w:t>
            </w:r>
            <w:proofErr w:type="spellStart"/>
            <w:r w:rsidRPr="0028208B">
              <w:rPr>
                <w:rFonts w:ascii="Avenir Next Cyr" w:hAnsi="Avenir Next Cyr" w:cs="Arial"/>
                <w:color w:val="000000"/>
                <w:sz w:val="18"/>
                <w:szCs w:val="18"/>
                <w:shd w:val="clear" w:color="auto" w:fill="FFFFFF"/>
                <w:lang w:val="ru-RU"/>
              </w:rPr>
              <w:t>мінімум</w:t>
            </w:r>
            <w:proofErr w:type="spellEnd"/>
            <w:r w:rsidRPr="0028208B">
              <w:rPr>
                <w:rFonts w:ascii="Avenir Next Cyr" w:hAnsi="Avenir Next Cyr" w:cs="Arial"/>
                <w:color w:val="000000"/>
                <w:sz w:val="18"/>
                <w:szCs w:val="18"/>
                <w:shd w:val="clear" w:color="auto" w:fill="FFFFFF"/>
                <w:lang w:val="ru-RU"/>
              </w:rPr>
              <w:t xml:space="preserve"> за 3 роки, </w:t>
            </w:r>
            <w:proofErr w:type="spellStart"/>
            <w:r w:rsidRPr="0028208B">
              <w:rPr>
                <w:rFonts w:ascii="Avenir Next Cyr" w:hAnsi="Avenir Next Cyr" w:cs="Arial"/>
                <w:color w:val="000000"/>
                <w:sz w:val="18"/>
                <w:szCs w:val="18"/>
                <w:shd w:val="clear" w:color="auto" w:fill="FFFFFF"/>
                <w:lang w:val="ru-RU"/>
              </w:rPr>
              <w:t>включаючи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дані</w:t>
            </w:r>
            <w:proofErr w:type="spellEnd"/>
            <w:r w:rsidRPr="0028208B">
              <w:rPr>
                <w:rFonts w:ascii="Avenir Next Cyr" w:hAnsi="Avenir Next Cyr" w:cs="Arial"/>
                <w:color w:val="000000"/>
                <w:sz w:val="18"/>
                <w:szCs w:val="18"/>
                <w:shd w:val="clear" w:color="auto" w:fill="FFFFFF"/>
                <w:lang w:val="ru-RU"/>
              </w:rPr>
              <w:t xml:space="preserve"> в рамках </w:t>
            </w:r>
            <w:proofErr w:type="spellStart"/>
            <w:r w:rsidRPr="0028208B">
              <w:rPr>
                <w:rFonts w:ascii="Avenir Next Cyr" w:hAnsi="Avenir Next Cyr" w:cs="Arial"/>
                <w:color w:val="000000"/>
                <w:sz w:val="18"/>
                <w:szCs w:val="18"/>
                <w:shd w:val="clear" w:color="auto" w:fill="FFFFFF"/>
                <w:lang w:val="ru-RU"/>
              </w:rPr>
              <w:t>встановленого</w:t>
            </w:r>
            <w:proofErr w:type="spellEnd"/>
            <w:r w:rsidRPr="0028208B">
              <w:rPr>
                <w:rFonts w:ascii="Avenir Next Cyr" w:hAnsi="Avenir Next Cyr" w:cs="Arial"/>
                <w:color w:val="000000"/>
                <w:sz w:val="18"/>
                <w:szCs w:val="18"/>
                <w:shd w:val="clear" w:color="auto" w:fill="FFFFFF"/>
                <w:lang w:val="ru-RU"/>
              </w:rPr>
              <w:t xml:space="preserve"> поточного конкурсного </w:t>
            </w:r>
            <w:proofErr w:type="spellStart"/>
            <w:r w:rsidRPr="0028208B">
              <w:rPr>
                <w:rFonts w:ascii="Avenir Next Cyr" w:hAnsi="Avenir Next Cyr" w:cs="Arial"/>
                <w:color w:val="000000"/>
                <w:sz w:val="18"/>
                <w:szCs w:val="18"/>
                <w:shd w:val="clear" w:color="auto" w:fill="FFFFFF"/>
                <w:lang w:val="ru-RU"/>
              </w:rPr>
              <w:t>періоду</w:t>
            </w:r>
            <w:proofErr w:type="spellEnd"/>
            <w:r w:rsidRPr="0028208B">
              <w:rPr>
                <w:rFonts w:ascii="Avenir Next Cyr" w:hAnsi="Avenir Next Cyr" w:cs="Arial"/>
                <w:color w:val="000000"/>
                <w:sz w:val="18"/>
                <w:szCs w:val="18"/>
                <w:shd w:val="clear" w:color="auto" w:fill="FFFFFF"/>
                <w:lang w:val="ru-RU"/>
              </w:rPr>
              <w:t xml:space="preserve">. </w:t>
            </w:r>
            <w:r w:rsidRPr="0028208B">
              <w:rPr>
                <w:rFonts w:ascii="Avenir Next Cyr" w:hAnsi="Avenir Next Cyr" w:cs="Arial"/>
                <w:color w:val="000000"/>
                <w:sz w:val="18"/>
                <w:szCs w:val="18"/>
                <w:shd w:val="clear" w:color="auto" w:fill="FFFFFF"/>
                <w:lang w:val="ru-RU"/>
              </w:rPr>
              <w:br/>
              <w:t xml:space="preserve">• Робота повинна </w:t>
            </w:r>
            <w:proofErr w:type="spellStart"/>
            <w:r w:rsidRPr="0028208B">
              <w:rPr>
                <w:rFonts w:ascii="Avenir Next Cyr" w:hAnsi="Avenir Next Cyr" w:cs="Arial"/>
                <w:color w:val="000000"/>
                <w:sz w:val="18"/>
                <w:szCs w:val="18"/>
                <w:shd w:val="clear" w:color="auto" w:fill="FFFFFF"/>
                <w:lang w:val="ru-RU"/>
              </w:rPr>
              <w:t>мати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спільну</w:t>
            </w:r>
            <w:proofErr w:type="spellEnd"/>
            <w:r w:rsidRPr="0028208B">
              <w:rPr>
                <w:rFonts w:ascii="Avenir Next Cyr" w:hAnsi="Avenir Next Cyr" w:cs="Arial"/>
                <w:color w:val="000000"/>
                <w:sz w:val="18"/>
                <w:szCs w:val="18"/>
                <w:shd w:val="clear" w:color="auto" w:fill="FFFFFF"/>
                <w:lang w:val="ru-RU"/>
              </w:rPr>
              <w:t xml:space="preserve"> мету як у </w:t>
            </w:r>
            <w:proofErr w:type="spellStart"/>
            <w:r w:rsidRPr="0028208B">
              <w:rPr>
                <w:rFonts w:ascii="Avenir Next Cyr" w:hAnsi="Avenir Next Cyr" w:cs="Arial"/>
                <w:color w:val="000000"/>
                <w:sz w:val="18"/>
                <w:szCs w:val="18"/>
                <w:shd w:val="clear" w:color="auto" w:fill="FFFFFF"/>
                <w:lang w:val="ru-RU"/>
              </w:rPr>
              <w:t>стратегії</w:t>
            </w:r>
            <w:proofErr w:type="spellEnd"/>
            <w:r w:rsidRPr="0028208B">
              <w:rPr>
                <w:rFonts w:ascii="Avenir Next Cyr" w:hAnsi="Avenir Next Cyr" w:cs="Arial"/>
                <w:color w:val="000000"/>
                <w:sz w:val="18"/>
                <w:szCs w:val="18"/>
                <w:shd w:val="clear" w:color="auto" w:fill="FFFFFF"/>
                <w:lang w:val="ru-RU"/>
              </w:rPr>
              <w:t xml:space="preserve">, так і в </w:t>
            </w:r>
            <w:proofErr w:type="spellStart"/>
            <w:r w:rsidRPr="0028208B">
              <w:rPr>
                <w:rFonts w:ascii="Avenir Next Cyr" w:hAnsi="Avenir Next Cyr" w:cs="Arial"/>
                <w:color w:val="000000"/>
                <w:sz w:val="18"/>
                <w:szCs w:val="18"/>
                <w:shd w:val="clear" w:color="auto" w:fill="FFFFFF"/>
                <w:lang w:val="ru-RU"/>
              </w:rPr>
              <w:t>креативі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збереженням</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основних</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елементів</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стратегічного</w:t>
            </w:r>
            <w:proofErr w:type="spellEnd"/>
            <w:r w:rsidRPr="0028208B">
              <w:rPr>
                <w:rFonts w:ascii="Avenir Next Cyr" w:hAnsi="Avenir Next Cyr" w:cs="Arial"/>
                <w:color w:val="000000"/>
                <w:sz w:val="18"/>
                <w:szCs w:val="18"/>
                <w:shd w:val="clear" w:color="auto" w:fill="FFFFFF"/>
                <w:lang w:val="ru-RU"/>
              </w:rPr>
              <w:t xml:space="preserve"> характеру (</w:t>
            </w:r>
            <w:proofErr w:type="spellStart"/>
            <w:r w:rsidRPr="0028208B">
              <w:rPr>
                <w:rFonts w:ascii="Avenir Next Cyr" w:hAnsi="Avenir Next Cyr" w:cs="Arial"/>
                <w:color w:val="000000"/>
                <w:sz w:val="18"/>
                <w:szCs w:val="18"/>
                <w:shd w:val="clear" w:color="auto" w:fill="FFFFFF"/>
                <w:lang w:val="ru-RU"/>
              </w:rPr>
              <w:t>наприклад</w:t>
            </w:r>
            <w:proofErr w:type="spellEnd"/>
            <w:r w:rsidRPr="0028208B">
              <w:rPr>
                <w:rFonts w:ascii="Avenir Next Cyr" w:hAnsi="Avenir Next Cyr" w:cs="Arial"/>
                <w:color w:val="000000"/>
                <w:sz w:val="18"/>
                <w:szCs w:val="18"/>
                <w:shd w:val="clear" w:color="auto" w:fill="FFFFFF"/>
                <w:lang w:val="ru-RU"/>
              </w:rPr>
              <w:t xml:space="preserve">, «голос» </w:t>
            </w:r>
            <w:proofErr w:type="spellStart"/>
            <w:r w:rsidRPr="0028208B">
              <w:rPr>
                <w:rFonts w:ascii="Avenir Next Cyr" w:hAnsi="Avenir Next Cyr" w:cs="Arial"/>
                <w:color w:val="000000"/>
                <w:sz w:val="18"/>
                <w:szCs w:val="18"/>
                <w:shd w:val="clear" w:color="auto" w:fill="FFFFFF"/>
                <w:lang w:val="ru-RU"/>
              </w:rPr>
              <w:t>реклами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пісня</w:t>
            </w:r>
            <w:proofErr w:type="spellEnd"/>
            <w:r w:rsidRPr="0028208B">
              <w:rPr>
                <w:rFonts w:ascii="Avenir Next Cyr" w:hAnsi="Avenir Next Cyr" w:cs="Arial"/>
                <w:color w:val="000000"/>
                <w:sz w:val="18"/>
                <w:szCs w:val="18"/>
                <w:shd w:val="clear" w:color="auto" w:fill="FFFFFF"/>
                <w:lang w:val="ru-RU"/>
              </w:rPr>
              <w:t xml:space="preserve">, тема, </w:t>
            </w:r>
            <w:proofErr w:type="spellStart"/>
            <w:r w:rsidRPr="0028208B">
              <w:rPr>
                <w:rFonts w:ascii="Avenir Next Cyr" w:hAnsi="Avenir Next Cyr" w:cs="Arial"/>
                <w:color w:val="000000"/>
                <w:sz w:val="18"/>
                <w:szCs w:val="18"/>
                <w:shd w:val="clear" w:color="auto" w:fill="FFFFFF"/>
                <w:lang w:val="ru-RU"/>
              </w:rPr>
              <w:t>девіз</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тощо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що</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демонструє</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ефективність</w:t>
            </w:r>
            <w:proofErr w:type="spellEnd"/>
            <w:r w:rsidRPr="0028208B">
              <w:rPr>
                <w:rFonts w:ascii="Avenir Next Cyr" w:hAnsi="Avenir Next Cyr" w:cs="Arial"/>
                <w:color w:val="000000"/>
                <w:sz w:val="18"/>
                <w:szCs w:val="18"/>
                <w:shd w:val="clear" w:color="auto" w:fill="FFFFFF"/>
                <w:lang w:val="ru-RU"/>
              </w:rPr>
              <w:t xml:space="preserve"> з часом. </w:t>
            </w:r>
            <w:r w:rsidRPr="0028208B">
              <w:rPr>
                <w:rFonts w:ascii="Avenir Next Cyr" w:hAnsi="Avenir Next Cyr" w:cs="Arial"/>
                <w:color w:val="000000"/>
                <w:sz w:val="18"/>
                <w:szCs w:val="18"/>
                <w:shd w:val="clear" w:color="auto" w:fill="FFFFFF"/>
                <w:lang w:val="ru-RU"/>
              </w:rPr>
              <w:br/>
              <w:t xml:space="preserve">• Конкретно </w:t>
            </w:r>
            <w:proofErr w:type="spellStart"/>
            <w:r w:rsidRPr="0028208B">
              <w:rPr>
                <w:rFonts w:ascii="Avenir Next Cyr" w:hAnsi="Avenir Next Cyr" w:cs="Arial"/>
                <w:color w:val="000000"/>
                <w:sz w:val="18"/>
                <w:szCs w:val="18"/>
                <w:shd w:val="clear" w:color="auto" w:fill="FFFFFF"/>
                <w:lang w:val="ru-RU"/>
              </w:rPr>
              <w:t>вкажіть</w:t>
            </w:r>
            <w:proofErr w:type="spellEnd"/>
            <w:r w:rsidRPr="0028208B">
              <w:rPr>
                <w:rFonts w:ascii="Avenir Next Cyr" w:hAnsi="Avenir Next Cyr" w:cs="Arial"/>
                <w:color w:val="000000"/>
                <w:sz w:val="18"/>
                <w:szCs w:val="18"/>
                <w:shd w:val="clear" w:color="auto" w:fill="FFFFFF"/>
                <w:lang w:val="ru-RU"/>
              </w:rPr>
              <w:t xml:space="preserve">, як </w:t>
            </w:r>
            <w:proofErr w:type="spellStart"/>
            <w:r w:rsidRPr="0028208B">
              <w:rPr>
                <w:rFonts w:ascii="Avenir Next Cyr" w:hAnsi="Avenir Next Cyr" w:cs="Arial"/>
                <w:color w:val="000000"/>
                <w:sz w:val="18"/>
                <w:szCs w:val="18"/>
                <w:shd w:val="clear" w:color="auto" w:fill="FFFFFF"/>
                <w:lang w:val="ru-RU"/>
              </w:rPr>
              <w:t>ці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зусилля</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розвивалися</w:t>
            </w:r>
            <w:proofErr w:type="spellEnd"/>
            <w:r w:rsidRPr="0028208B">
              <w:rPr>
                <w:rFonts w:ascii="Avenir Next Cyr" w:hAnsi="Avenir Next Cyr" w:cs="Arial"/>
                <w:color w:val="000000"/>
                <w:sz w:val="18"/>
                <w:szCs w:val="18"/>
                <w:shd w:val="clear" w:color="auto" w:fill="FFFFFF"/>
                <w:lang w:val="ru-RU"/>
              </w:rPr>
              <w:t xml:space="preserve"> з часом (</w:t>
            </w:r>
            <w:proofErr w:type="spellStart"/>
            <w:r w:rsidRPr="0028208B">
              <w:rPr>
                <w:rFonts w:ascii="Avenir Next Cyr" w:hAnsi="Avenir Next Cyr" w:cs="Arial"/>
                <w:color w:val="000000"/>
                <w:sz w:val="18"/>
                <w:szCs w:val="18"/>
                <w:shd w:val="clear" w:color="auto" w:fill="FFFFFF"/>
                <w:lang w:val="ru-RU"/>
              </w:rPr>
              <w:t>наприклад</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вибір</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медіа</w:t>
            </w:r>
            <w:proofErr w:type="spellEnd"/>
            <w:r w:rsidRPr="0028208B">
              <w:rPr>
                <w:rFonts w:ascii="Avenir Next Cyr" w:hAnsi="Avenir Next Cyr" w:cs="Arial"/>
                <w:color w:val="000000"/>
                <w:sz w:val="18"/>
                <w:szCs w:val="18"/>
                <w:shd w:val="clear" w:color="auto" w:fill="FFFFFF"/>
                <w:lang w:val="ru-RU"/>
              </w:rPr>
              <w:t xml:space="preserve">, таргетинг, </w:t>
            </w:r>
            <w:proofErr w:type="spellStart"/>
            <w:r w:rsidRPr="0028208B">
              <w:rPr>
                <w:rFonts w:ascii="Avenir Next Cyr" w:hAnsi="Avenir Next Cyr" w:cs="Arial"/>
                <w:color w:val="000000"/>
                <w:sz w:val="18"/>
                <w:szCs w:val="18"/>
                <w:shd w:val="clear" w:color="auto" w:fill="FFFFFF"/>
                <w:lang w:val="ru-RU"/>
              </w:rPr>
              <w:t>інсайти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нові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продукти</w:t>
            </w:r>
            <w:proofErr w:type="spellEnd"/>
            <w:r w:rsidRPr="0028208B">
              <w:rPr>
                <w:rFonts w:ascii="Avenir Next Cyr" w:hAnsi="Avenir Next Cyr" w:cs="Arial"/>
                <w:color w:val="000000"/>
                <w:sz w:val="18"/>
                <w:szCs w:val="18"/>
                <w:shd w:val="clear" w:color="auto" w:fill="FFFFFF"/>
                <w:lang w:val="ru-RU"/>
              </w:rPr>
              <w:t>/</w:t>
            </w:r>
            <w:proofErr w:type="spellStart"/>
            <w:r w:rsidRPr="0028208B">
              <w:rPr>
                <w:rFonts w:ascii="Avenir Next Cyr" w:hAnsi="Avenir Next Cyr" w:cs="Arial"/>
                <w:color w:val="000000"/>
                <w:sz w:val="18"/>
                <w:szCs w:val="18"/>
                <w:shd w:val="clear" w:color="auto" w:fill="FFFFFF"/>
                <w:lang w:val="ru-RU"/>
              </w:rPr>
              <w:t>послуги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тощо</w:t>
            </w:r>
            <w:proofErr w:type="spellEnd"/>
            <w:r w:rsidRPr="0028208B">
              <w:rPr>
                <w:rFonts w:ascii="Avenir Next Cyr" w:hAnsi="Avenir Next Cyr" w:cs="Arial"/>
                <w:color w:val="000000"/>
                <w:sz w:val="18"/>
                <w:szCs w:val="18"/>
                <w:shd w:val="clear" w:color="auto" w:fill="FFFFFF"/>
                <w:lang w:val="ru-RU"/>
              </w:rPr>
              <w:t xml:space="preserve">). Дайте </w:t>
            </w:r>
            <w:proofErr w:type="spellStart"/>
            <w:r w:rsidRPr="0028208B">
              <w:rPr>
                <w:rFonts w:ascii="Avenir Next Cyr" w:hAnsi="Avenir Next Cyr" w:cs="Arial"/>
                <w:color w:val="000000"/>
                <w:sz w:val="18"/>
                <w:szCs w:val="18"/>
                <w:shd w:val="clear" w:color="auto" w:fill="FFFFFF"/>
                <w:lang w:val="ru-RU"/>
              </w:rPr>
              <w:t>відповіді</w:t>
            </w:r>
            <w:proofErr w:type="spellEnd"/>
            <w:r w:rsidRPr="0028208B">
              <w:rPr>
                <w:rFonts w:ascii="Avenir Next Cyr" w:hAnsi="Avenir Next Cyr" w:cs="Arial"/>
                <w:color w:val="000000"/>
                <w:sz w:val="18"/>
                <w:szCs w:val="18"/>
                <w:shd w:val="clear" w:color="auto" w:fill="FFFFFF"/>
                <w:lang w:val="ru-RU"/>
              </w:rPr>
              <w:t xml:space="preserve"> на </w:t>
            </w:r>
            <w:proofErr w:type="spellStart"/>
            <w:r w:rsidRPr="0028208B">
              <w:rPr>
                <w:rFonts w:ascii="Avenir Next Cyr" w:hAnsi="Avenir Next Cyr" w:cs="Arial"/>
                <w:color w:val="000000"/>
                <w:sz w:val="18"/>
                <w:szCs w:val="18"/>
                <w:shd w:val="clear" w:color="auto" w:fill="FFFFFF"/>
                <w:lang w:val="ru-RU"/>
              </w:rPr>
              <w:t>всі</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запитання</w:t>
            </w:r>
            <w:proofErr w:type="spellEnd"/>
            <w:r w:rsidRPr="0028208B">
              <w:rPr>
                <w:rFonts w:ascii="Avenir Next Cyr" w:hAnsi="Avenir Next Cyr" w:cs="Arial"/>
                <w:color w:val="000000"/>
                <w:sz w:val="18"/>
                <w:szCs w:val="18"/>
                <w:shd w:val="clear" w:color="auto" w:fill="FFFFFF"/>
                <w:lang w:val="ru-RU"/>
              </w:rPr>
              <w:t xml:space="preserve"> в межах </w:t>
            </w:r>
            <w:proofErr w:type="spellStart"/>
            <w:r w:rsidRPr="0028208B">
              <w:rPr>
                <w:rFonts w:ascii="Avenir Next Cyr" w:hAnsi="Avenir Next Cyr" w:cs="Arial"/>
                <w:color w:val="000000"/>
                <w:sz w:val="18"/>
                <w:szCs w:val="18"/>
                <w:shd w:val="clear" w:color="auto" w:fill="FFFFFF"/>
                <w:lang w:val="ru-RU"/>
              </w:rPr>
              <w:t>першого</w:t>
            </w:r>
            <w:proofErr w:type="spellEnd"/>
            <w:r w:rsidRPr="0028208B">
              <w:rPr>
                <w:rFonts w:ascii="Avenir Next Cyr" w:hAnsi="Avenir Next Cyr" w:cs="Arial"/>
                <w:color w:val="000000"/>
                <w:sz w:val="18"/>
                <w:szCs w:val="18"/>
                <w:shd w:val="clear" w:color="auto" w:fill="FFFFFF"/>
                <w:lang w:val="ru-RU"/>
              </w:rPr>
              <w:t xml:space="preserve"> року і </w:t>
            </w:r>
            <w:proofErr w:type="spellStart"/>
            <w:r w:rsidRPr="0028208B">
              <w:rPr>
                <w:rFonts w:ascii="Avenir Next Cyr" w:hAnsi="Avenir Next Cyr" w:cs="Arial"/>
                <w:color w:val="000000"/>
                <w:sz w:val="18"/>
                <w:szCs w:val="18"/>
                <w:shd w:val="clear" w:color="auto" w:fill="FFFFFF"/>
                <w:lang w:val="ru-RU"/>
              </w:rPr>
              <w:t>опишіть</w:t>
            </w:r>
            <w:proofErr w:type="spellEnd"/>
            <w:r w:rsidRPr="0028208B">
              <w:rPr>
                <w:rFonts w:ascii="Avenir Next Cyr" w:hAnsi="Avenir Next Cyr" w:cs="Arial"/>
                <w:color w:val="000000"/>
                <w:sz w:val="18"/>
                <w:szCs w:val="18"/>
                <w:shd w:val="clear" w:color="auto" w:fill="FFFFFF"/>
                <w:lang w:val="ru-RU"/>
              </w:rPr>
              <w:t>, як/</w:t>
            </w:r>
            <w:proofErr w:type="spellStart"/>
            <w:r w:rsidRPr="0028208B">
              <w:rPr>
                <w:rFonts w:ascii="Avenir Next Cyr" w:hAnsi="Avenir Next Cyr" w:cs="Arial"/>
                <w:color w:val="000000"/>
                <w:sz w:val="18"/>
                <w:szCs w:val="18"/>
                <w:shd w:val="clear" w:color="auto" w:fill="FFFFFF"/>
                <w:lang w:val="ru-RU"/>
              </w:rPr>
              <w:t>чому</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зміни</w:t>
            </w:r>
            <w:proofErr w:type="spellEnd"/>
            <w:r w:rsidRPr="0028208B">
              <w:rPr>
                <w:rFonts w:ascii="Avenir Next Cyr" w:hAnsi="Avenir Next Cyr" w:cs="Arial"/>
                <w:color w:val="000000"/>
                <w:sz w:val="18"/>
                <w:szCs w:val="18"/>
                <w:shd w:val="clear" w:color="auto" w:fill="FFFFFF"/>
                <w:lang w:val="ru-RU"/>
              </w:rPr>
              <w:t xml:space="preserve"> </w:t>
            </w:r>
            <w:proofErr w:type="spellStart"/>
            <w:r w:rsidRPr="0028208B">
              <w:rPr>
                <w:rFonts w:ascii="Avenir Next Cyr" w:hAnsi="Avenir Next Cyr" w:cs="Arial"/>
                <w:color w:val="000000"/>
                <w:sz w:val="18"/>
                <w:szCs w:val="18"/>
                <w:shd w:val="clear" w:color="auto" w:fill="FFFFFF"/>
                <w:lang w:val="ru-RU"/>
              </w:rPr>
              <w:t>відбулися</w:t>
            </w:r>
            <w:proofErr w:type="spellEnd"/>
            <w:r w:rsidRPr="0028208B">
              <w:rPr>
                <w:rFonts w:ascii="Avenir Next Cyr" w:hAnsi="Avenir Next Cyr" w:cs="Arial"/>
                <w:color w:val="000000"/>
                <w:sz w:val="18"/>
                <w:szCs w:val="18"/>
                <w:shd w:val="clear" w:color="auto" w:fill="FFFFFF"/>
                <w:lang w:val="ru-RU"/>
              </w:rPr>
              <w:t xml:space="preserve"> з часом. </w:t>
            </w:r>
            <w:r w:rsidRPr="0028208B">
              <w:rPr>
                <w:rFonts w:ascii="Avenir Next Cyr" w:hAnsi="Avenir Next Cyr" w:cs="Arial"/>
                <w:color w:val="000000"/>
                <w:sz w:val="18"/>
                <w:szCs w:val="18"/>
                <w:shd w:val="clear" w:color="auto" w:fill="FFFFFF"/>
                <w:lang w:val="ru-RU"/>
              </w:rPr>
              <w:br/>
            </w:r>
            <w:proofErr w:type="spellStart"/>
            <w:r w:rsidRPr="0028208B">
              <w:rPr>
                <w:rFonts w:ascii="Avenir Next Cyr" w:hAnsi="Avenir Next Cyr" w:cs="Arial"/>
                <w:i/>
                <w:iCs/>
                <w:color w:val="000000"/>
                <w:sz w:val="16"/>
                <w:szCs w:val="16"/>
                <w:shd w:val="clear" w:color="auto" w:fill="FFFFFF"/>
                <w:lang w:val="ru-RU"/>
              </w:rPr>
              <w:t>Зверніть</w:t>
            </w:r>
            <w:proofErr w:type="spellEnd"/>
            <w:r w:rsidRPr="0028208B">
              <w:rPr>
                <w:rFonts w:ascii="Avenir Next Cyr" w:hAnsi="Avenir Next Cyr" w:cs="Arial"/>
                <w:i/>
                <w:iCs/>
                <w:color w:val="000000"/>
                <w:sz w:val="16"/>
                <w:szCs w:val="16"/>
                <w:shd w:val="clear" w:color="auto" w:fill="FFFFFF"/>
                <w:lang w:val="ru-RU"/>
              </w:rPr>
              <w:t xml:space="preserve"> </w:t>
            </w:r>
            <w:proofErr w:type="spellStart"/>
            <w:proofErr w:type="gramStart"/>
            <w:r w:rsidRPr="0028208B">
              <w:rPr>
                <w:rFonts w:ascii="Avenir Next Cyr" w:hAnsi="Avenir Next Cyr" w:cs="Arial"/>
                <w:i/>
                <w:iCs/>
                <w:color w:val="000000"/>
                <w:sz w:val="16"/>
                <w:szCs w:val="16"/>
                <w:shd w:val="clear" w:color="auto" w:fill="FFFFFF"/>
                <w:lang w:val="ru-RU"/>
              </w:rPr>
              <w:t>увагу</w:t>
            </w:r>
            <w:proofErr w:type="spellEnd"/>
            <w:r w:rsidRPr="0028208B">
              <w:rPr>
                <w:rFonts w:ascii="Avenir Next Cyr" w:hAnsi="Avenir Next Cyr" w:cs="Arial"/>
                <w:i/>
                <w:iCs/>
                <w:color w:val="000000"/>
                <w:sz w:val="16"/>
                <w:szCs w:val="16"/>
                <w:shd w:val="clear" w:color="auto" w:fill="FFFFFF"/>
                <w:lang w:val="ru-RU"/>
              </w:rPr>
              <w:t xml:space="preserve">: </w:t>
            </w:r>
            <w:r w:rsidRPr="0028208B">
              <w:rPr>
                <w:i/>
                <w:iCs/>
                <w:sz w:val="16"/>
                <w:szCs w:val="16"/>
                <w:lang w:val="ru-RU"/>
              </w:rPr>
              <w:t xml:space="preserve"> </w:t>
            </w:r>
            <w:r w:rsidRPr="0028208B">
              <w:rPr>
                <w:rFonts w:ascii="Avenir Next Cyr" w:hAnsi="Avenir Next Cyr" w:cs="Arial"/>
                <w:i/>
                <w:iCs/>
                <w:color w:val="000000"/>
                <w:sz w:val="16"/>
                <w:szCs w:val="16"/>
                <w:shd w:val="clear" w:color="auto" w:fill="FFFFFF"/>
                <w:lang w:val="ru-RU"/>
              </w:rPr>
              <w:t>Для</w:t>
            </w:r>
            <w:proofErr w:type="gramEnd"/>
            <w:r w:rsidRPr="0028208B">
              <w:rPr>
                <w:rFonts w:ascii="Avenir Next Cyr" w:hAnsi="Avenir Next Cyr" w:cs="Arial"/>
                <w:i/>
                <w:iCs/>
                <w:color w:val="000000"/>
                <w:sz w:val="16"/>
                <w:szCs w:val="16"/>
                <w:shd w:val="clear" w:color="auto" w:fill="FFFFFF"/>
                <w:lang w:val="ru-RU"/>
              </w:rPr>
              <w:t xml:space="preserve"> ц</w:t>
            </w:r>
            <w:proofErr w:type="spellStart"/>
            <w:r w:rsidRPr="0028208B">
              <w:rPr>
                <w:rFonts w:ascii="Avenir Next Cyr" w:hAnsi="Avenir Next Cyr" w:cs="Arial"/>
                <w:i/>
                <w:iCs/>
                <w:color w:val="000000"/>
                <w:sz w:val="16"/>
                <w:szCs w:val="16"/>
                <w:shd w:val="clear" w:color="auto" w:fill="FFFFFF"/>
                <w:lang w:val="uk-UA"/>
              </w:rPr>
              <w:t>ієї</w:t>
            </w:r>
            <w:proofErr w:type="spellEnd"/>
            <w:r w:rsidRPr="0028208B">
              <w:rPr>
                <w:rFonts w:ascii="Avenir Next Cyr" w:hAnsi="Avenir Next Cyr" w:cs="Arial"/>
                <w:i/>
                <w:iCs/>
                <w:color w:val="000000"/>
                <w:sz w:val="16"/>
                <w:szCs w:val="16"/>
                <w:shd w:val="clear" w:color="auto" w:fill="FFFFFF"/>
                <w:lang w:val="uk-UA"/>
              </w:rPr>
              <w:t xml:space="preserve"> </w:t>
            </w:r>
            <w:proofErr w:type="spellStart"/>
            <w:r w:rsidRPr="0028208B">
              <w:rPr>
                <w:rFonts w:ascii="Avenir Next Cyr" w:hAnsi="Avenir Next Cyr" w:cs="Arial"/>
                <w:i/>
                <w:iCs/>
                <w:color w:val="000000"/>
                <w:sz w:val="16"/>
                <w:szCs w:val="16"/>
                <w:shd w:val="clear" w:color="auto" w:fill="FFFFFF"/>
                <w:lang w:val="ru-RU"/>
              </w:rPr>
              <w:t>категорії</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заповнюється</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Pr>
                <w:rFonts w:ascii="Avenir Next Cyr" w:hAnsi="Avenir Next Cyr" w:cs="Arial"/>
                <w:i/>
                <w:iCs/>
                <w:color w:val="000000"/>
                <w:sz w:val="16"/>
                <w:szCs w:val="16"/>
                <w:shd w:val="clear" w:color="auto" w:fill="FFFFFF"/>
                <w:lang w:val="ru-RU"/>
              </w:rPr>
              <w:t>саме</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Sustained</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Success</w:t>
            </w:r>
            <w:proofErr w:type="spellEnd"/>
            <w:r w:rsidRPr="0028208B">
              <w:rPr>
                <w:rFonts w:ascii="Avenir Next Cyr" w:hAnsi="Avenir Next Cyr" w:cs="Arial"/>
                <w:i/>
                <w:iCs/>
                <w:color w:val="000000"/>
                <w:sz w:val="16"/>
                <w:szCs w:val="16"/>
                <w:shd w:val="clear" w:color="auto" w:fill="FFFFFF"/>
                <w:lang w:val="ru-RU"/>
              </w:rPr>
              <w:t xml:space="preserve"> форма заявки, а </w:t>
            </w:r>
            <w:proofErr w:type="spellStart"/>
            <w:r w:rsidRPr="0028208B">
              <w:rPr>
                <w:rFonts w:ascii="Avenir Next Cyr" w:hAnsi="Avenir Next Cyr" w:cs="Arial"/>
                <w:i/>
                <w:iCs/>
                <w:color w:val="000000"/>
                <w:sz w:val="16"/>
                <w:szCs w:val="16"/>
                <w:shd w:val="clear" w:color="auto" w:fill="FFFFFF"/>
                <w:lang w:val="ru-RU"/>
              </w:rPr>
              <w:t>також</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застосовуються</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дещо</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інші</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вимоги</w:t>
            </w:r>
            <w:proofErr w:type="spellEnd"/>
            <w:r w:rsidRPr="0028208B">
              <w:rPr>
                <w:rFonts w:ascii="Avenir Next Cyr" w:hAnsi="Avenir Next Cyr" w:cs="Arial"/>
                <w:i/>
                <w:iCs/>
                <w:color w:val="000000"/>
                <w:sz w:val="16"/>
                <w:szCs w:val="16"/>
                <w:shd w:val="clear" w:color="auto" w:fill="FFFFFF"/>
                <w:lang w:val="ru-RU"/>
              </w:rPr>
              <w:t xml:space="preserve"> до </w:t>
            </w:r>
            <w:proofErr w:type="spellStart"/>
            <w:r w:rsidRPr="0028208B">
              <w:rPr>
                <w:rFonts w:ascii="Avenir Next Cyr" w:hAnsi="Avenir Next Cyr" w:cs="Arial"/>
                <w:i/>
                <w:iCs/>
                <w:color w:val="000000"/>
                <w:sz w:val="16"/>
                <w:szCs w:val="16"/>
                <w:shd w:val="clear" w:color="auto" w:fill="FFFFFF"/>
                <w:lang w:val="ru-RU"/>
              </w:rPr>
              <w:t>креативних</w:t>
            </w:r>
            <w:proofErr w:type="spellEnd"/>
            <w:r w:rsidRPr="0028208B">
              <w:rPr>
                <w:rFonts w:ascii="Avenir Next Cyr" w:hAnsi="Avenir Next Cyr" w:cs="Arial"/>
                <w:i/>
                <w:iCs/>
                <w:color w:val="000000"/>
                <w:sz w:val="16"/>
                <w:szCs w:val="16"/>
                <w:shd w:val="clear" w:color="auto" w:fill="FFFFFF"/>
                <w:lang w:val="ru-RU"/>
              </w:rPr>
              <w:t xml:space="preserve"> </w:t>
            </w:r>
            <w:proofErr w:type="spellStart"/>
            <w:r w:rsidRPr="0028208B">
              <w:rPr>
                <w:rFonts w:ascii="Avenir Next Cyr" w:hAnsi="Avenir Next Cyr" w:cs="Arial"/>
                <w:i/>
                <w:iCs/>
                <w:color w:val="000000"/>
                <w:sz w:val="16"/>
                <w:szCs w:val="16"/>
                <w:shd w:val="clear" w:color="auto" w:fill="FFFFFF"/>
                <w:lang w:val="ru-RU"/>
              </w:rPr>
              <w:t>матеріалів</w:t>
            </w:r>
            <w:proofErr w:type="spellEnd"/>
            <w:r w:rsidRPr="0028208B">
              <w:rPr>
                <w:rFonts w:ascii="Avenir Next Cyr" w:hAnsi="Avenir Next Cyr" w:cs="Arial"/>
                <w:i/>
                <w:iCs/>
                <w:color w:val="000000"/>
                <w:sz w:val="16"/>
                <w:szCs w:val="16"/>
                <w:shd w:val="clear" w:color="auto" w:fill="FFFFFF"/>
                <w:lang w:val="ru-RU"/>
              </w:rPr>
              <w:t>.</w:t>
            </w:r>
          </w:p>
        </w:tc>
      </w:tr>
      <w:tr w:rsidR="00F21C81" w:rsidRPr="00584574" w14:paraId="6AF0487D" w14:textId="77777777" w:rsidTr="00B945D5">
        <w:trPr>
          <w:trHeight w:val="725"/>
        </w:trPr>
        <w:tc>
          <w:tcPr>
            <w:tcW w:w="5395" w:type="dxa"/>
            <w:shd w:val="clear" w:color="auto" w:fill="D9D9D9" w:themeFill="background1" w:themeFillShade="D9"/>
          </w:tcPr>
          <w:p w14:paraId="3A1CF338" w14:textId="77777777" w:rsidR="00F21C81" w:rsidRPr="00584574" w:rsidRDefault="00F21C81" w:rsidP="00B945D5">
            <w:pPr>
              <w:spacing w:after="0" w:line="240" w:lineRule="auto"/>
              <w:rPr>
                <w:rFonts w:asciiTheme="minorHAnsi" w:hAnsiTheme="minorHAnsi"/>
                <w:color w:val="auto"/>
                <w:sz w:val="20"/>
                <w:lang w:val="uk-UA"/>
              </w:rPr>
            </w:pPr>
            <w:r w:rsidRPr="00584574">
              <w:rPr>
                <w:rFonts w:ascii="Avenir Next Cyr Medium" w:hAnsi="Avenir Next Cyr Medium" w:cs="Calibri"/>
                <w:b/>
                <w:color w:val="auto"/>
                <w:sz w:val="28"/>
                <w:szCs w:val="28"/>
                <w:lang w:val="uk-UA"/>
              </w:rPr>
              <w:t>НАЗВА</w:t>
            </w:r>
            <w:r w:rsidRPr="00584574">
              <w:rPr>
                <w:rFonts w:ascii="Avenir Next Cyr Medium" w:hAnsi="Avenir Next Cyr Medium"/>
                <w:b/>
                <w:color w:val="auto"/>
                <w:sz w:val="28"/>
                <w:szCs w:val="28"/>
                <w:lang w:val="uk-UA"/>
              </w:rPr>
              <w:t xml:space="preserve"> </w:t>
            </w:r>
            <w:r w:rsidRPr="00584574">
              <w:rPr>
                <w:rFonts w:ascii="Avenir Next Cyr Medium" w:hAnsi="Avenir Next Cyr Medium" w:cs="Calibri"/>
                <w:b/>
                <w:color w:val="auto"/>
                <w:sz w:val="28"/>
                <w:szCs w:val="28"/>
                <w:lang w:val="uk-UA"/>
              </w:rPr>
              <w:t>БРЕНДУ</w:t>
            </w:r>
            <w:r w:rsidRPr="00584574">
              <w:rPr>
                <w:rFonts w:ascii="AvenirNext LT Pro Bold" w:hAnsi="AvenirNext LT Pro Bold"/>
                <w:b/>
                <w:color w:val="auto"/>
                <w:sz w:val="28"/>
                <w:szCs w:val="28"/>
                <w:lang w:val="uk-UA"/>
              </w:rPr>
              <w:t xml:space="preserve"> </w:t>
            </w:r>
            <w:r w:rsidRPr="00584574">
              <w:rPr>
                <w:rFonts w:ascii="AvenirNext LT Pro Bold" w:hAnsi="AvenirNext LT Pro Bold"/>
                <w:color w:val="auto"/>
                <w:sz w:val="28"/>
                <w:szCs w:val="28"/>
                <w:lang w:val="uk-UA"/>
              </w:rPr>
              <w:br/>
            </w:r>
            <w:r w:rsidRPr="00584574">
              <w:rPr>
                <w:rFonts w:ascii="Avenir Next Cyr" w:hAnsi="Avenir Next Cyr"/>
                <w:iCs/>
                <w:sz w:val="16"/>
                <w:szCs w:val="16"/>
                <w:lang w:val="uk-UA"/>
              </w:rPr>
              <w:t>Вкажіть назву саме бренду (не назву головної (материнської) компанії бренду)</w:t>
            </w:r>
            <w:r w:rsidRPr="00584574">
              <w:rPr>
                <w:rFonts w:ascii="AvenirNext LT Pro Regular" w:hAnsi="AvenirNext LT Pro Regular"/>
                <w:iCs/>
                <w:sz w:val="16"/>
                <w:szCs w:val="16"/>
                <w:lang w:val="uk-UA"/>
              </w:rPr>
              <w:t>.</w:t>
            </w:r>
          </w:p>
        </w:tc>
        <w:tc>
          <w:tcPr>
            <w:tcW w:w="5395" w:type="dxa"/>
          </w:tcPr>
          <w:p w14:paraId="03AB7DD8" w14:textId="77777777" w:rsidR="00F21C81" w:rsidRPr="00584574" w:rsidRDefault="00F21C81" w:rsidP="00B945D5">
            <w:pPr>
              <w:spacing w:after="0" w:line="240" w:lineRule="auto"/>
              <w:rPr>
                <w:rFonts w:ascii="Avenir Next LT Pro" w:hAnsi="Avenir Next LT Pro"/>
                <w:bCs/>
                <w:sz w:val="18"/>
                <w:szCs w:val="18"/>
                <w:lang w:val="uk-UA"/>
              </w:rPr>
            </w:pPr>
          </w:p>
          <w:p w14:paraId="65077A6B" w14:textId="77777777" w:rsidR="00F21C81" w:rsidRPr="00584574" w:rsidRDefault="00F21C81" w:rsidP="00B945D5">
            <w:pPr>
              <w:spacing w:after="0" w:line="240" w:lineRule="auto"/>
              <w:rPr>
                <w:rFonts w:ascii="Avenir Next LT Pro" w:hAnsi="Avenir Next LT Pro"/>
                <w:bCs/>
                <w:sz w:val="20"/>
                <w:szCs w:val="20"/>
                <w:lang w:val="uk-UA"/>
              </w:rPr>
            </w:pPr>
            <w:r w:rsidRPr="00584574">
              <w:rPr>
                <w:rFonts w:ascii="Avenir Next Cyr" w:hAnsi="Avenir Next Cyr"/>
                <w:bCs/>
                <w:sz w:val="20"/>
                <w:szCs w:val="20"/>
                <w:lang w:val="uk-UA"/>
              </w:rPr>
              <w:t>Заповніть тут</w:t>
            </w:r>
          </w:p>
        </w:tc>
      </w:tr>
      <w:tr w:rsidR="00F21C81" w:rsidRPr="00584574" w14:paraId="7E340946" w14:textId="77777777" w:rsidTr="00B945D5">
        <w:trPr>
          <w:trHeight w:val="1085"/>
        </w:trPr>
        <w:tc>
          <w:tcPr>
            <w:tcW w:w="5395" w:type="dxa"/>
            <w:shd w:val="clear" w:color="auto" w:fill="D9D9D9" w:themeFill="background1" w:themeFillShade="D9"/>
          </w:tcPr>
          <w:p w14:paraId="1F19D9A6" w14:textId="77777777" w:rsidR="00F21C81" w:rsidRPr="00584574" w:rsidRDefault="00F21C81" w:rsidP="00B945D5">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 xml:space="preserve">НАЗВА ЗАЯВКИ </w:t>
            </w:r>
            <w:r w:rsidRPr="00584574">
              <w:rPr>
                <w:rFonts w:ascii="AvenirNext LT Pro Bold" w:hAnsi="AvenirNext LT Pro Bold"/>
                <w:sz w:val="28"/>
                <w:szCs w:val="28"/>
                <w:lang w:val="uk-UA"/>
              </w:rPr>
              <w:br/>
            </w:r>
            <w:r w:rsidRPr="00584574">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3DBF810F" w14:textId="77777777" w:rsidR="00F21C81" w:rsidRPr="00584574" w:rsidRDefault="00F21C81" w:rsidP="00B945D5">
            <w:pPr>
              <w:spacing w:after="0" w:line="240" w:lineRule="auto"/>
              <w:rPr>
                <w:rFonts w:ascii="Avenir Next LT Pro" w:hAnsi="Avenir Next LT Pro"/>
                <w:i/>
                <w:sz w:val="16"/>
                <w:szCs w:val="18"/>
                <w:lang w:val="uk-UA"/>
              </w:rPr>
            </w:pPr>
            <w:r w:rsidRPr="00584574">
              <w:rPr>
                <w:rFonts w:ascii="Avenir Next Cyr" w:hAnsi="Avenir Next Cyr"/>
                <w:iCs/>
                <w:sz w:val="16"/>
                <w:szCs w:val="16"/>
                <w:lang w:val="uk-UA"/>
              </w:rPr>
              <w:t>Назва бренду завжди розташована поряд з назвою заявки, тому не обов’язково її включати до назви заявки.</w:t>
            </w:r>
          </w:p>
        </w:tc>
        <w:tc>
          <w:tcPr>
            <w:tcW w:w="5395" w:type="dxa"/>
          </w:tcPr>
          <w:p w14:paraId="76C6E86C" w14:textId="77777777" w:rsidR="00F21C81" w:rsidRPr="00584574" w:rsidRDefault="00F21C81" w:rsidP="00B945D5">
            <w:pPr>
              <w:spacing w:after="0" w:line="240" w:lineRule="auto"/>
              <w:rPr>
                <w:rFonts w:ascii="Avenir Next LT Pro" w:hAnsi="Avenir Next LT Pro"/>
                <w:bCs/>
                <w:sz w:val="18"/>
                <w:szCs w:val="18"/>
                <w:lang w:val="uk-UA"/>
              </w:rPr>
            </w:pPr>
          </w:p>
          <w:p w14:paraId="47CF7E7B" w14:textId="77777777" w:rsidR="00F21C81" w:rsidRPr="00584574" w:rsidRDefault="00F21C81" w:rsidP="00B945D5">
            <w:pPr>
              <w:spacing w:after="0" w:line="240" w:lineRule="auto"/>
              <w:rPr>
                <w:rFonts w:ascii="Avenir Next LT Pro" w:hAnsi="Avenir Next LT Pro"/>
                <w:bCs/>
                <w:sz w:val="18"/>
                <w:szCs w:val="18"/>
                <w:lang w:val="uk-UA"/>
              </w:rPr>
            </w:pPr>
            <w:r w:rsidRPr="00584574">
              <w:rPr>
                <w:rFonts w:ascii="Avenir Next Cyr" w:hAnsi="Avenir Next Cyr"/>
                <w:bCs/>
                <w:sz w:val="20"/>
                <w:szCs w:val="20"/>
                <w:lang w:val="uk-UA"/>
              </w:rPr>
              <w:t>Заповніть тут</w:t>
            </w:r>
          </w:p>
        </w:tc>
      </w:tr>
      <w:tr w:rsidR="00F21C81" w:rsidRPr="00C011FF" w14:paraId="0755839D" w14:textId="77777777" w:rsidTr="00B945D5">
        <w:trPr>
          <w:trHeight w:val="725"/>
        </w:trPr>
        <w:tc>
          <w:tcPr>
            <w:tcW w:w="5395" w:type="dxa"/>
            <w:shd w:val="clear" w:color="auto" w:fill="D9D9D9" w:themeFill="background1" w:themeFillShade="D9"/>
          </w:tcPr>
          <w:p w14:paraId="2D54C568" w14:textId="77777777" w:rsidR="00F21C81" w:rsidRPr="00584574" w:rsidRDefault="00F21C81" w:rsidP="00B945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ДАТИ КАМПАНІЇ</w:t>
            </w:r>
          </w:p>
          <w:p w14:paraId="2825EDBD" w14:textId="77777777" w:rsidR="00F21C81" w:rsidRPr="00584574" w:rsidRDefault="00F21C81" w:rsidP="00B945D5">
            <w:pPr>
              <w:spacing w:after="0" w:line="240" w:lineRule="auto"/>
              <w:rPr>
                <w:rFonts w:ascii="Avenir Next LT Pro" w:hAnsi="Avenir Next LT Pro"/>
                <w:b/>
                <w:iCs/>
                <w:sz w:val="16"/>
                <w:szCs w:val="16"/>
                <w:lang w:val="uk-UA"/>
              </w:rPr>
            </w:pPr>
            <w:r w:rsidRPr="00584574">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w:t>
            </w:r>
            <w:proofErr w:type="spellStart"/>
            <w:r w:rsidRPr="00584574">
              <w:rPr>
                <w:rFonts w:ascii="Avenir Next Cyr" w:hAnsi="Avenir Next Cyr"/>
                <w:iCs/>
                <w:sz w:val="16"/>
                <w:szCs w:val="16"/>
                <w:lang w:val="uk-UA"/>
              </w:rPr>
              <w:t>Effie</w:t>
            </w:r>
            <w:proofErr w:type="spellEnd"/>
            <w:r w:rsidRPr="00584574">
              <w:rPr>
                <w:rFonts w:ascii="Avenir Next Cyr" w:hAnsi="Avenir Next Cyr"/>
                <w:iCs/>
                <w:sz w:val="16"/>
                <w:szCs w:val="16"/>
                <w:lang w:val="uk-UA"/>
              </w:rPr>
              <w:t xml:space="preserve"> Ukraine періоду часу, щоб надати суддям повне та чітке розуміння щодо тривалості кампанії. </w:t>
            </w:r>
          </w:p>
        </w:tc>
        <w:tc>
          <w:tcPr>
            <w:tcW w:w="5395" w:type="dxa"/>
          </w:tcPr>
          <w:p w14:paraId="521E4606" w14:textId="77777777" w:rsidR="00F21C81" w:rsidRPr="00584574" w:rsidRDefault="00F21C81" w:rsidP="00B945D5">
            <w:pPr>
              <w:spacing w:after="0" w:line="240" w:lineRule="auto"/>
              <w:rPr>
                <w:rFonts w:ascii="Avenir Next Cyr" w:hAnsi="Avenir Next Cyr"/>
                <w:sz w:val="20"/>
                <w:szCs w:val="20"/>
                <w:lang w:val="uk-UA"/>
              </w:rPr>
            </w:pPr>
            <w:r w:rsidRPr="00584574">
              <w:rPr>
                <w:rFonts w:ascii="Avenir Next Cyr" w:hAnsi="Avenir Next Cyr"/>
                <w:sz w:val="20"/>
                <w:szCs w:val="20"/>
                <w:lang w:val="uk-UA"/>
              </w:rPr>
              <w:t xml:space="preserve">ДД/ММ/РР –  ДД/ММ/РР або продовжується </w:t>
            </w:r>
          </w:p>
          <w:p w14:paraId="6E713044" w14:textId="77777777" w:rsidR="00F21C81" w:rsidRPr="00584574" w:rsidRDefault="00F21C81" w:rsidP="00B945D5">
            <w:pPr>
              <w:spacing w:after="0" w:line="240" w:lineRule="auto"/>
              <w:rPr>
                <w:rFonts w:ascii="Avenir Next LT Pro" w:hAnsi="Avenir Next LT Pro"/>
                <w:b/>
                <w:sz w:val="20"/>
                <w:szCs w:val="20"/>
                <w:lang w:val="uk-UA"/>
              </w:rPr>
            </w:pPr>
            <w:r w:rsidRPr="00584574">
              <w:rPr>
                <w:rFonts w:ascii="Avenir Next Cyr" w:hAnsi="Avenir Next Cyr"/>
                <w:sz w:val="20"/>
                <w:szCs w:val="20"/>
                <w:lang w:val="uk-UA"/>
              </w:rPr>
              <w:t>(у форматі день/місяць/рік)</w:t>
            </w:r>
          </w:p>
        </w:tc>
      </w:tr>
      <w:tr w:rsidR="00F21C81" w:rsidRPr="00C011FF" w14:paraId="66A1CCCE" w14:textId="77777777" w:rsidTr="00B945D5">
        <w:trPr>
          <w:trHeight w:val="868"/>
        </w:trPr>
        <w:tc>
          <w:tcPr>
            <w:tcW w:w="5395" w:type="dxa"/>
            <w:shd w:val="clear" w:color="auto" w:fill="D9D9D9" w:themeFill="background1" w:themeFillShade="D9"/>
          </w:tcPr>
          <w:p w14:paraId="76A6C884" w14:textId="77777777" w:rsidR="00F21C81" w:rsidRPr="00584574" w:rsidRDefault="00F21C81" w:rsidP="00B945D5">
            <w:pPr>
              <w:spacing w:after="0" w:line="240" w:lineRule="auto"/>
              <w:rPr>
                <w:rFonts w:ascii="Avenir Next Cyr Medium" w:hAnsi="Avenir Next Cyr Medium"/>
                <w:b/>
                <w:color w:val="auto"/>
                <w:sz w:val="28"/>
                <w:szCs w:val="28"/>
                <w:lang w:val="uk-UA"/>
              </w:rPr>
            </w:pPr>
            <w:r w:rsidRPr="00584574">
              <w:rPr>
                <w:rFonts w:ascii="Avenir Next Cyr Medium" w:hAnsi="Avenir Next Cyr Medium" w:cs="Calibri"/>
                <w:b/>
                <w:color w:val="auto"/>
                <w:sz w:val="28"/>
                <w:szCs w:val="28"/>
                <w:lang w:val="uk-UA"/>
              </w:rPr>
              <w:t>РЕГІОНАЛЬНА КЛАСИФІКАЦІЯ</w:t>
            </w:r>
            <w:r w:rsidRPr="00584574">
              <w:rPr>
                <w:rFonts w:ascii="Avenir Next Cyr Medium" w:hAnsi="Avenir Next Cyr Medium"/>
                <w:b/>
                <w:color w:val="auto"/>
                <w:sz w:val="28"/>
                <w:szCs w:val="28"/>
                <w:lang w:val="uk-UA"/>
              </w:rPr>
              <w:t xml:space="preserve"> </w:t>
            </w:r>
          </w:p>
          <w:p w14:paraId="77676FC7" w14:textId="77777777" w:rsidR="00F21C81" w:rsidRPr="00584574" w:rsidRDefault="00F21C81" w:rsidP="00B945D5">
            <w:pPr>
              <w:spacing w:after="0" w:line="240" w:lineRule="auto"/>
              <w:rPr>
                <w:rFonts w:ascii="Avenir Next Cyr Medium" w:hAnsi="Avenir Next Cyr Medium" w:cs="Calibri"/>
                <w:b/>
                <w:color w:val="auto"/>
                <w:sz w:val="28"/>
                <w:szCs w:val="28"/>
                <w:lang w:val="uk-UA"/>
              </w:rPr>
            </w:pPr>
            <w:r w:rsidRPr="00584574">
              <w:rPr>
                <w:rFonts w:ascii="Avenir Next Cyr Medium" w:hAnsi="Avenir Next Cyr Medium" w:cs="Calibri"/>
                <w:b/>
                <w:color w:val="auto"/>
                <w:sz w:val="28"/>
                <w:szCs w:val="28"/>
                <w:lang w:val="uk-UA"/>
              </w:rPr>
              <w:t>КАМПАНІЇ</w:t>
            </w:r>
          </w:p>
          <w:p w14:paraId="56382100" w14:textId="77777777" w:rsidR="00F21C81" w:rsidRPr="00584574" w:rsidRDefault="00F21C81" w:rsidP="00B945D5">
            <w:pPr>
              <w:spacing w:after="0" w:line="240" w:lineRule="auto"/>
              <w:rPr>
                <w:rFonts w:ascii="Avenir Next Cyr" w:hAnsi="Avenir Next Cyr"/>
                <w:b/>
                <w:iCs/>
                <w:color w:val="auto"/>
                <w:sz w:val="16"/>
                <w:szCs w:val="16"/>
                <w:lang w:val="uk-UA"/>
              </w:rPr>
            </w:pPr>
            <w:r w:rsidRPr="00584574">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584574">
              <w:rPr>
                <w:sz w:val="16"/>
                <w:szCs w:val="16"/>
                <w:lang w:val="uk-UA"/>
              </w:rPr>
              <w:t xml:space="preserve"> </w:t>
            </w:r>
            <w:r w:rsidRPr="00584574">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395" w:type="dxa"/>
          </w:tcPr>
          <w:p w14:paraId="4256D2A5" w14:textId="77777777" w:rsidR="00F21C81" w:rsidRPr="00584574" w:rsidRDefault="00F21C81" w:rsidP="00B945D5">
            <w:pPr>
              <w:spacing w:after="0" w:line="240" w:lineRule="auto"/>
              <w:rPr>
                <w:rFonts w:ascii="Avenir Next Cyr" w:hAnsi="Avenir Next Cyr"/>
                <w:sz w:val="20"/>
                <w:szCs w:val="20"/>
                <w:lang w:val="uk-UA"/>
              </w:rPr>
            </w:pPr>
            <w:r w:rsidRPr="00584574">
              <w:rPr>
                <w:rFonts w:ascii="Avenir Next Cyr" w:hAnsi="Avenir Next Cyr"/>
                <w:b/>
                <w:bCs/>
                <w:sz w:val="20"/>
                <w:szCs w:val="20"/>
                <w:lang w:val="uk-UA"/>
              </w:rPr>
              <w:t xml:space="preserve">ЛОКАЛЬНА / РЕГІОНАЛЬНА / НАЦІОНАЛЬНА / </w:t>
            </w:r>
            <w:r w:rsidRPr="00584574">
              <w:rPr>
                <w:b/>
                <w:bCs/>
                <w:lang w:val="uk-UA"/>
              </w:rPr>
              <w:t xml:space="preserve"> </w:t>
            </w:r>
            <w:r w:rsidRPr="00584574">
              <w:rPr>
                <w:rFonts w:ascii="Avenir Next Cyr" w:hAnsi="Avenir Next Cyr"/>
                <w:b/>
                <w:bCs/>
                <w:sz w:val="20"/>
                <w:szCs w:val="20"/>
                <w:lang w:val="uk-UA"/>
              </w:rPr>
              <w:t>БАГАТОНАЦІОНАЛЬНА</w:t>
            </w:r>
            <w:r w:rsidRPr="00584574">
              <w:rPr>
                <w:rFonts w:ascii="Avenir Next Cyr" w:hAnsi="Avenir Next Cyr"/>
                <w:sz w:val="20"/>
                <w:szCs w:val="20"/>
                <w:lang w:val="uk-UA"/>
              </w:rPr>
              <w:t xml:space="preserve"> </w:t>
            </w:r>
            <w:r w:rsidRPr="00584574">
              <w:rPr>
                <w:rFonts w:asciiTheme="minorHAnsi" w:hAnsiTheme="minorHAnsi"/>
                <w:sz w:val="20"/>
                <w:szCs w:val="20"/>
                <w:lang w:val="uk-UA"/>
              </w:rPr>
              <w:br/>
            </w:r>
            <w:r w:rsidRPr="00584574">
              <w:rPr>
                <w:rFonts w:ascii="AvenirNext LT Pro Regular" w:hAnsi="AvenirNext LT Pro Regular"/>
                <w:sz w:val="20"/>
                <w:szCs w:val="20"/>
                <w:lang w:val="uk-UA"/>
              </w:rPr>
              <w:t>(</w:t>
            </w:r>
            <w:r w:rsidRPr="00584574">
              <w:rPr>
                <w:rFonts w:ascii="Avenir Next Cyr" w:hAnsi="Avenir Next Cyr"/>
                <w:sz w:val="20"/>
                <w:szCs w:val="20"/>
                <w:lang w:val="uk-UA"/>
              </w:rPr>
              <w:t>підкресліть ваш варіант</w:t>
            </w:r>
            <w:r w:rsidRPr="00584574">
              <w:rPr>
                <w:rFonts w:ascii="AvenirNext LT Pro Regular" w:hAnsi="AvenirNext LT Pro Regular"/>
                <w:sz w:val="20"/>
                <w:szCs w:val="20"/>
                <w:lang w:val="uk-UA"/>
              </w:rPr>
              <w:t>)</w:t>
            </w:r>
          </w:p>
          <w:p w14:paraId="17DBCF06" w14:textId="77777777" w:rsidR="00F21C81" w:rsidRPr="00584574" w:rsidRDefault="00F21C81" w:rsidP="00B945D5">
            <w:pPr>
              <w:spacing w:after="0" w:line="240" w:lineRule="auto"/>
              <w:rPr>
                <w:rFonts w:ascii="Avenir Next LT Pro" w:hAnsi="Avenir Next LT Pro"/>
                <w:sz w:val="20"/>
                <w:szCs w:val="20"/>
                <w:lang w:val="uk-UA"/>
              </w:rPr>
            </w:pPr>
            <w:r w:rsidRPr="00584574">
              <w:rPr>
                <w:rFonts w:ascii="Avenir Next Cyr" w:hAnsi="Avenir Next Cyr"/>
                <w:b/>
                <w:bCs/>
                <w:sz w:val="20"/>
                <w:szCs w:val="20"/>
                <w:lang w:val="uk-UA"/>
              </w:rPr>
              <w:t xml:space="preserve">*Якщо багатонаціональна, вкажіть інші країни реалізації кампанії: </w:t>
            </w:r>
            <w:r w:rsidRPr="00584574">
              <w:rPr>
                <w:rFonts w:ascii="Avenir Next Cyr" w:hAnsi="Avenir Next Cyr"/>
                <w:sz w:val="20"/>
                <w:szCs w:val="20"/>
                <w:lang w:val="uk-UA"/>
              </w:rPr>
              <w:t>заповніть тут</w:t>
            </w:r>
          </w:p>
        </w:tc>
      </w:tr>
      <w:tr w:rsidR="000F59DB" w:rsidRPr="00C011FF" w14:paraId="515A04F6" w14:textId="77777777" w:rsidTr="00B945D5">
        <w:trPr>
          <w:trHeight w:val="135"/>
        </w:trPr>
        <w:tc>
          <w:tcPr>
            <w:tcW w:w="5395" w:type="dxa"/>
            <w:shd w:val="clear" w:color="auto" w:fill="D9D9D9" w:themeFill="background1" w:themeFillShade="D9"/>
          </w:tcPr>
          <w:p w14:paraId="683ADA71" w14:textId="77777777" w:rsidR="000F59DB" w:rsidRPr="00584574" w:rsidRDefault="000F59DB" w:rsidP="000F59DB">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СЕКТОР ІНДУСТРІЇ</w:t>
            </w:r>
          </w:p>
          <w:p w14:paraId="34DB1890" w14:textId="77777777" w:rsidR="000F59DB" w:rsidRPr="00584574" w:rsidRDefault="000F59DB" w:rsidP="000F59DB">
            <w:pPr>
              <w:spacing w:after="0" w:line="240" w:lineRule="auto"/>
              <w:rPr>
                <w:rFonts w:ascii="Avenir Next Cyr" w:hAnsi="Avenir Next Cyr"/>
                <w:bCs/>
                <w:color w:val="auto"/>
                <w:sz w:val="16"/>
                <w:szCs w:val="14"/>
                <w:lang w:val="uk-UA"/>
              </w:rPr>
            </w:pPr>
            <w:r w:rsidRPr="00584574">
              <w:rPr>
                <w:rFonts w:ascii="Avenir Next Cyr" w:hAnsi="Avenir Next Cyr"/>
                <w:bCs/>
                <w:color w:val="auto"/>
                <w:sz w:val="16"/>
                <w:szCs w:val="14"/>
                <w:lang w:val="uk-UA"/>
              </w:rPr>
              <w:t>Оберіть сектор індустрії що відповідає вашому бренду.</w:t>
            </w:r>
          </w:p>
          <w:p w14:paraId="544A1B49" w14:textId="77777777" w:rsidR="000F59DB" w:rsidRPr="00584574" w:rsidRDefault="000F59DB" w:rsidP="000F59DB">
            <w:pPr>
              <w:spacing w:after="0" w:line="240" w:lineRule="auto"/>
              <w:rPr>
                <w:rFonts w:ascii="Avenir Next LT Pro" w:hAnsi="Avenir Next LT Pro"/>
                <w:bCs/>
                <w:i/>
                <w:iCs/>
                <w:color w:val="auto"/>
                <w:sz w:val="16"/>
                <w:szCs w:val="14"/>
                <w:lang w:val="uk-UA"/>
              </w:rPr>
            </w:pPr>
          </w:p>
        </w:tc>
        <w:tc>
          <w:tcPr>
            <w:tcW w:w="5395" w:type="dxa"/>
          </w:tcPr>
          <w:p w14:paraId="3DAFCF28" w14:textId="77777777" w:rsidR="000F59DB" w:rsidRPr="004317FE" w:rsidRDefault="000F59DB" w:rsidP="000F59DB">
            <w:pPr>
              <w:spacing w:after="0" w:line="240" w:lineRule="auto"/>
              <w:rPr>
                <w:rFonts w:ascii="Avenir Next Cyr" w:hAnsi="Avenir Next Cyr"/>
                <w:b/>
                <w:bCs/>
                <w:sz w:val="20"/>
                <w:szCs w:val="20"/>
                <w:lang w:val="uk-UA"/>
              </w:rPr>
            </w:pPr>
            <w:proofErr w:type="spellStart"/>
            <w:r w:rsidRPr="004317FE">
              <w:rPr>
                <w:rFonts w:ascii="Avenir Next Cyr Medium" w:hAnsi="Avenir Next Cyr Medium"/>
                <w:b/>
                <w:bCs/>
                <w:sz w:val="20"/>
                <w:szCs w:val="20"/>
                <w:lang w:val="uk-UA"/>
              </w:rPr>
              <w:t>Випадаючий</w:t>
            </w:r>
            <w:proofErr w:type="spellEnd"/>
            <w:r w:rsidRPr="004317FE">
              <w:rPr>
                <w:rFonts w:ascii="Avenir Next Cyr Medium" w:hAnsi="Avenir Next Cyr Medium"/>
                <w:b/>
                <w:bCs/>
                <w:sz w:val="20"/>
                <w:szCs w:val="20"/>
                <w:lang w:val="uk-UA"/>
              </w:rPr>
              <w:t xml:space="preserve"> список на онлайн-порталі виглядає наступним чином:</w:t>
            </w:r>
            <w:r w:rsidRPr="004317FE">
              <w:rPr>
                <w:rFonts w:ascii="Avenir Next Cyr" w:hAnsi="Avenir Next Cyr"/>
                <w:b/>
                <w:bCs/>
                <w:sz w:val="20"/>
                <w:szCs w:val="20"/>
                <w:lang w:val="uk-UA"/>
              </w:rPr>
              <w:br/>
              <w:t xml:space="preserve">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w:t>
            </w:r>
            <w:r w:rsidRPr="004317FE">
              <w:rPr>
                <w:rFonts w:ascii="Avenir Next Cyr" w:hAnsi="Avenir Next Cyr"/>
                <w:b/>
                <w:bCs/>
                <w:sz w:val="20"/>
                <w:szCs w:val="20"/>
                <w:lang w:val="uk-UA"/>
              </w:rPr>
              <w:lastRenderedPageBreak/>
              <w:t>(безалкогольні)/</w:t>
            </w:r>
            <w:proofErr w:type="spellStart"/>
            <w:r w:rsidRPr="004317FE">
              <w:rPr>
                <w:rFonts w:ascii="Avenir Next Cyr" w:hAnsi="Avenir Next Cyr"/>
                <w:b/>
                <w:bCs/>
                <w:sz w:val="20"/>
                <w:szCs w:val="20"/>
                <w:lang w:val="uk-UA"/>
              </w:rPr>
              <w:t>Канабіс</w:t>
            </w:r>
            <w:proofErr w:type="spellEnd"/>
            <w:r w:rsidRPr="004317FE">
              <w:rPr>
                <w:rFonts w:ascii="Avenir Next Cyr" w:hAnsi="Avenir Next Cyr"/>
                <w:b/>
                <w:bCs/>
                <w:sz w:val="20"/>
                <w:szCs w:val="20"/>
                <w:lang w:val="uk-UA"/>
              </w:rPr>
              <w:t xml:space="preserve">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w:t>
            </w:r>
            <w:proofErr w:type="spellStart"/>
            <w:r w:rsidRPr="004317FE">
              <w:rPr>
                <w:rFonts w:ascii="Avenir Next Cyr" w:hAnsi="Avenir Next Cyr"/>
                <w:b/>
                <w:bCs/>
                <w:sz w:val="20"/>
                <w:szCs w:val="20"/>
                <w:lang w:val="uk-UA"/>
              </w:rPr>
              <w:t>маркетплейси</w:t>
            </w:r>
            <w:proofErr w:type="spellEnd"/>
            <w:r w:rsidRPr="004317FE">
              <w:rPr>
                <w:rFonts w:ascii="Avenir Next Cyr" w:hAnsi="Avenir Next Cyr"/>
                <w:b/>
                <w:bCs/>
                <w:sz w:val="20"/>
                <w:szCs w:val="20"/>
                <w:lang w:val="uk-UA"/>
              </w:rPr>
              <w:t>/Стиль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066E525A" w14:textId="1CAB157D" w:rsidR="000F59DB" w:rsidRPr="00584574" w:rsidRDefault="000F59DB" w:rsidP="000F59DB">
            <w:pPr>
              <w:spacing w:after="0" w:line="240" w:lineRule="auto"/>
              <w:rPr>
                <w:rFonts w:ascii="Avenir Next LT Pro" w:hAnsi="Avenir Next LT Pro"/>
                <w:sz w:val="20"/>
                <w:szCs w:val="20"/>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0F59DB" w:rsidRPr="00C011FF" w14:paraId="30CE8245" w14:textId="77777777" w:rsidTr="00B945D5">
        <w:trPr>
          <w:trHeight w:val="135"/>
        </w:trPr>
        <w:tc>
          <w:tcPr>
            <w:tcW w:w="5395" w:type="dxa"/>
            <w:shd w:val="clear" w:color="auto" w:fill="D9D9D9" w:themeFill="background1" w:themeFillShade="D9"/>
          </w:tcPr>
          <w:p w14:paraId="057D290A" w14:textId="77777777" w:rsidR="000F59DB" w:rsidRPr="00584574" w:rsidRDefault="000F59DB" w:rsidP="000F59DB">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lastRenderedPageBreak/>
              <w:t>СТАН ІНДУСТРІЇ/КАТЕГОРІЇ</w:t>
            </w:r>
          </w:p>
          <w:p w14:paraId="2D9C05AD" w14:textId="77777777" w:rsidR="000F59DB" w:rsidRPr="00584574" w:rsidRDefault="000F59DB" w:rsidP="000F59DB">
            <w:pPr>
              <w:spacing w:after="0" w:line="240" w:lineRule="auto"/>
              <w:rPr>
                <w:rFonts w:ascii="Avenir Next Cyr" w:hAnsi="Avenir Next Cyr"/>
                <w:bCs/>
                <w:color w:val="auto"/>
                <w:sz w:val="16"/>
                <w:szCs w:val="16"/>
                <w:lang w:val="uk-UA"/>
              </w:rPr>
            </w:pPr>
            <w:r w:rsidRPr="00584574">
              <w:rPr>
                <w:rFonts w:ascii="Avenir Next Cyr" w:hAnsi="Avenir Next Cyr"/>
                <w:bCs/>
                <w:color w:val="auto"/>
                <w:sz w:val="16"/>
                <w:szCs w:val="16"/>
                <w:lang w:val="uk-UA"/>
              </w:rPr>
              <w:t>Оберіть один варіант.</w:t>
            </w:r>
          </w:p>
        </w:tc>
        <w:tc>
          <w:tcPr>
            <w:tcW w:w="5395" w:type="dxa"/>
          </w:tcPr>
          <w:p w14:paraId="55929BA8" w14:textId="77777777" w:rsidR="000F59DB" w:rsidRPr="00584574" w:rsidRDefault="000F59DB" w:rsidP="000F59DB">
            <w:pPr>
              <w:spacing w:after="0" w:line="240" w:lineRule="auto"/>
              <w:rPr>
                <w:rFonts w:ascii="Avenir Next Cyr Medium" w:hAnsi="Avenir Next Cyr Medium" w:cs="Calibri"/>
                <w:b/>
                <w:bCs/>
                <w:sz w:val="20"/>
                <w:szCs w:val="20"/>
                <w:lang w:val="uk-UA"/>
              </w:rPr>
            </w:pPr>
            <w:r w:rsidRPr="00584574">
              <w:rPr>
                <w:rFonts w:ascii="Avenir Next Cyr Medium" w:hAnsi="Avenir Next Cyr Medium" w:cs="Calibri"/>
                <w:b/>
                <w:bCs/>
                <w:sz w:val="20"/>
                <w:szCs w:val="20"/>
                <w:lang w:val="uk-UA"/>
              </w:rPr>
              <w:t xml:space="preserve">ЗРОСТАННЯ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 xml:space="preserve">СТАБІЛЬНІСТЬ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СПАД</w:t>
            </w:r>
          </w:p>
          <w:p w14:paraId="746A65C1" w14:textId="77777777" w:rsidR="000F59DB" w:rsidRPr="00584574" w:rsidRDefault="000F59DB" w:rsidP="000F59DB">
            <w:pPr>
              <w:spacing w:after="0" w:line="240" w:lineRule="auto"/>
              <w:rPr>
                <w:rFonts w:ascii="Avenir Next LT Pro" w:hAnsi="Avenir Next LT Pro"/>
                <w:sz w:val="18"/>
                <w:szCs w:val="18"/>
                <w:lang w:val="uk-UA"/>
              </w:rPr>
            </w:pPr>
            <w:r w:rsidRPr="00584574">
              <w:rPr>
                <w:rFonts w:ascii="AvenirNext LT Pro Regular" w:hAnsi="AvenirNext LT Pro Regular"/>
                <w:sz w:val="20"/>
                <w:szCs w:val="20"/>
                <w:lang w:val="uk-UA"/>
              </w:rPr>
              <w:t>(</w:t>
            </w:r>
            <w:r w:rsidRPr="00584574">
              <w:rPr>
                <w:rFonts w:ascii="Avenir Next Cyr" w:hAnsi="Avenir Next Cyr"/>
                <w:sz w:val="20"/>
                <w:szCs w:val="20"/>
                <w:lang w:val="uk-UA"/>
              </w:rPr>
              <w:t>підкресліть ваш варіант)</w:t>
            </w:r>
          </w:p>
        </w:tc>
      </w:tr>
    </w:tbl>
    <w:p w14:paraId="40196E1B" w14:textId="2AA1D5F4" w:rsidR="00F21C81" w:rsidRDefault="00F21C81">
      <w:pPr>
        <w:pStyle w:val="MediumShading1-Accent11"/>
        <w:rPr>
          <w:rFonts w:ascii="Avenir Next Cyr" w:hAnsi="Avenir Next Cyr"/>
          <w:b/>
          <w:color w:val="B4975A"/>
          <w:sz w:val="18"/>
          <w:lang w:val="uk-UA"/>
        </w:rPr>
      </w:pPr>
    </w:p>
    <w:p w14:paraId="1D99CACF" w14:textId="30062085" w:rsidR="00F21C81" w:rsidRDefault="00F21C81">
      <w:pPr>
        <w:pStyle w:val="MediumShading1-Accent11"/>
        <w:rPr>
          <w:rFonts w:ascii="Avenir Next Cyr" w:hAnsi="Avenir Next Cyr"/>
          <w:b/>
          <w:color w:val="B4975A"/>
          <w:sz w:val="18"/>
          <w:lang w:val="uk-UA"/>
        </w:rPr>
      </w:pPr>
    </w:p>
    <w:tbl>
      <w:tblPr>
        <w:tblW w:w="10773" w:type="dxa"/>
        <w:tblLook w:val="04A0" w:firstRow="1" w:lastRow="0" w:firstColumn="1" w:lastColumn="0" w:noHBand="0" w:noVBand="1"/>
      </w:tblPr>
      <w:tblGrid>
        <w:gridCol w:w="3114"/>
        <w:gridCol w:w="7659"/>
      </w:tblGrid>
      <w:tr w:rsidR="000F59DB" w:rsidRPr="00584574" w14:paraId="22B80A62" w14:textId="77777777" w:rsidTr="00895B49">
        <w:tc>
          <w:tcPr>
            <w:tcW w:w="10773" w:type="dxa"/>
            <w:gridSpan w:val="2"/>
            <w:shd w:val="clear" w:color="auto" w:fill="000000" w:themeFill="text1"/>
            <w:vAlign w:val="center"/>
          </w:tcPr>
          <w:p w14:paraId="3DB6A3D5" w14:textId="77777777" w:rsidR="000F59DB" w:rsidRPr="00584574" w:rsidRDefault="000F59DB" w:rsidP="00B945D5">
            <w:pPr>
              <w:pStyle w:val="MediumShading1-Accent11"/>
              <w:spacing w:after="120"/>
              <w:rPr>
                <w:rFonts w:ascii="AvenirNext LT Pro Bold" w:hAnsi="AvenirNext LT Pro Bold"/>
                <w:b/>
                <w:sz w:val="19"/>
                <w:szCs w:val="19"/>
                <w:lang w:val="uk-UA"/>
              </w:rPr>
            </w:pPr>
            <w:r w:rsidRPr="00584574">
              <w:rPr>
                <w:rFonts w:ascii="Avenir Next Cyr Medium" w:hAnsi="Avenir Next Cyr Medium"/>
                <w:b/>
                <w:color w:val="FFFFFF"/>
                <w:sz w:val="28"/>
                <w:szCs w:val="19"/>
                <w:lang w:val="uk-UA"/>
              </w:rPr>
              <w:t>РЕЗЮМЕ</w:t>
            </w:r>
          </w:p>
        </w:tc>
      </w:tr>
      <w:tr w:rsidR="000F59DB" w:rsidRPr="00584574" w14:paraId="46C2C128"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1D431A2E" w14:textId="77777777" w:rsidR="000F59DB" w:rsidRPr="00584574" w:rsidRDefault="000F59DB" w:rsidP="00B945D5">
            <w:pPr>
              <w:pStyle w:val="MediumShading1-Accent11"/>
              <w:spacing w:before="120" w:after="120"/>
              <w:rPr>
                <w:rFonts w:ascii="Avenir Next Cyr Medium" w:hAnsi="Avenir Next Cyr Medium" w:cs="Tahoma"/>
                <w:b/>
                <w:color w:val="auto"/>
                <w:sz w:val="20"/>
                <w:szCs w:val="20"/>
                <w:lang w:val="uk-UA"/>
              </w:rPr>
            </w:pPr>
            <w:r w:rsidRPr="00584574">
              <w:rPr>
                <w:rFonts w:ascii="Avenir Next Cyr Medium" w:hAnsi="Avenir Next Cyr Medium" w:cs="Tahoma"/>
                <w:b/>
                <w:color w:val="auto"/>
                <w:sz w:val="20"/>
                <w:szCs w:val="20"/>
                <w:lang w:val="uk-UA"/>
              </w:rPr>
              <w:t>Надайте резюме для кожного розділу оцінювання заявки.</w:t>
            </w:r>
          </w:p>
          <w:p w14:paraId="32501F05" w14:textId="77777777" w:rsidR="000F59DB" w:rsidRPr="00584574" w:rsidRDefault="000F59DB" w:rsidP="00B945D5">
            <w:pPr>
              <w:pStyle w:val="MediumShading1-Accent11"/>
              <w:spacing w:before="120" w:after="120"/>
              <w:rPr>
                <w:rFonts w:asciiTheme="minorHAnsi" w:hAnsiTheme="minorHAnsi" w:cs="Tahoma"/>
                <w:color w:val="auto"/>
                <w:sz w:val="16"/>
                <w:szCs w:val="16"/>
                <w:lang w:val="uk-UA"/>
              </w:rPr>
            </w:pPr>
            <w:r w:rsidRPr="00584574">
              <w:rPr>
                <w:rFonts w:ascii="Avenir Next Cyr" w:hAnsi="Avenir Next Cyr" w:cs="Tahoma"/>
                <w:i/>
                <w:color w:val="auto"/>
                <w:sz w:val="16"/>
                <w:szCs w:val="16"/>
                <w:lang w:val="uk-UA"/>
              </w:rPr>
              <w:t xml:space="preserve">(Одне речення, </w:t>
            </w:r>
            <w:r w:rsidRPr="00584574">
              <w:rPr>
                <w:rFonts w:ascii="Avenir Next Cyr" w:hAnsi="Avenir Next Cyr" w:cs="Calibri"/>
                <w:i/>
                <w:color w:val="auto"/>
                <w:sz w:val="16"/>
                <w:szCs w:val="16"/>
                <w:lang w:val="uk-UA"/>
              </w:rPr>
              <w:t>~</w:t>
            </w:r>
            <w:r w:rsidRPr="00584574">
              <w:rPr>
                <w:rFonts w:ascii="Avenir Next Cyr" w:hAnsi="Avenir Next Cyr" w:cs="Tahoma"/>
                <w:i/>
                <w:color w:val="auto"/>
                <w:sz w:val="16"/>
                <w:szCs w:val="16"/>
                <w:lang w:val="uk-UA"/>
              </w:rPr>
              <w:t>20 слів.)</w:t>
            </w:r>
          </w:p>
        </w:tc>
      </w:tr>
      <w:tr w:rsidR="000F59DB" w:rsidRPr="00584574" w14:paraId="786FD077"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3878FA2B"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1. Виклик:</w:t>
            </w:r>
          </w:p>
        </w:tc>
        <w:tc>
          <w:tcPr>
            <w:tcW w:w="7659" w:type="dxa"/>
            <w:shd w:val="clear" w:color="auto" w:fill="auto"/>
            <w:vAlign w:val="center"/>
          </w:tcPr>
          <w:p w14:paraId="142206E9"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78AB9C0A"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49D4B6E"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Інсайт:</w:t>
            </w:r>
          </w:p>
        </w:tc>
        <w:tc>
          <w:tcPr>
            <w:tcW w:w="7659" w:type="dxa"/>
            <w:shd w:val="clear" w:color="auto" w:fill="auto"/>
            <w:vAlign w:val="center"/>
          </w:tcPr>
          <w:p w14:paraId="5163B1DF" w14:textId="77777777" w:rsidR="000F59DB" w:rsidRPr="00584574" w:rsidRDefault="000F59DB" w:rsidP="00B945D5">
            <w:pPr>
              <w:pStyle w:val="MediumShading1-Accent11"/>
              <w:spacing w:before="120" w:after="120"/>
              <w:rPr>
                <w:rFonts w:ascii="Avenir Next LT Pro" w:hAnsi="Avenir Next LT Pro"/>
                <w:color w:val="auto"/>
                <w:sz w:val="19"/>
                <w:szCs w:val="19"/>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6AB7C02C"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6A8E1847"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Стратегічна Ідея/П</w:t>
            </w:r>
            <w:r>
              <w:rPr>
                <w:rFonts w:ascii="Avenir Next Cyr Medium" w:hAnsi="Avenir Next Cyr Medium"/>
                <w:b/>
                <w:bCs/>
                <w:sz w:val="20"/>
                <w:szCs w:val="20"/>
                <w:lang w:val="uk-UA"/>
              </w:rPr>
              <w:t>лан</w:t>
            </w:r>
            <w:r w:rsidRPr="00584574">
              <w:rPr>
                <w:rFonts w:ascii="Avenir Next Cyr Medium" w:hAnsi="Avenir Next Cyr Medium"/>
                <w:b/>
                <w:bCs/>
                <w:sz w:val="20"/>
                <w:szCs w:val="20"/>
                <w:lang w:val="uk-UA"/>
              </w:rPr>
              <w:t>:</w:t>
            </w:r>
          </w:p>
        </w:tc>
        <w:tc>
          <w:tcPr>
            <w:tcW w:w="7659" w:type="dxa"/>
            <w:shd w:val="clear" w:color="auto" w:fill="auto"/>
            <w:vAlign w:val="center"/>
          </w:tcPr>
          <w:p w14:paraId="68464451"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499F2A47"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265455A4"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3. Втілення Стратегії та Ідеї в життя (Реалізація):</w:t>
            </w:r>
          </w:p>
        </w:tc>
        <w:tc>
          <w:tcPr>
            <w:tcW w:w="7659" w:type="dxa"/>
            <w:tcBorders>
              <w:bottom w:val="single" w:sz="4" w:space="0" w:color="auto"/>
            </w:tcBorders>
            <w:shd w:val="clear" w:color="auto" w:fill="auto"/>
            <w:vAlign w:val="center"/>
          </w:tcPr>
          <w:p w14:paraId="0C663F83"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4D3FF6B3"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7A25CDA4" w14:textId="77777777" w:rsidR="000F59DB" w:rsidRPr="00584574" w:rsidRDefault="000F59DB" w:rsidP="00B945D5">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174F0358" w14:textId="77777777" w:rsidR="000F59DB" w:rsidRPr="00584574" w:rsidRDefault="000F59DB" w:rsidP="00B945D5">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0F59DB" w:rsidRPr="00584574" w14:paraId="5B299351"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9E7FF8E" w14:textId="77777777" w:rsidR="000F59DB" w:rsidRPr="00584574" w:rsidRDefault="000F59DB" w:rsidP="00B945D5">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 xml:space="preserve">Поясніть, чому </w:t>
            </w:r>
            <w:r w:rsidRPr="00584574">
              <w:rPr>
                <w:rFonts w:ascii="Avenir Next Cyr Medium" w:hAnsi="Avenir Next Cyr Medium" w:cs="Calibri"/>
                <w:b/>
                <w:sz w:val="20"/>
                <w:lang w:val="uk-UA"/>
              </w:rPr>
              <w:t>ця</w:t>
            </w:r>
            <w:r w:rsidRPr="00584574">
              <w:rPr>
                <w:rFonts w:ascii="Avenir Next Cyr Medium" w:hAnsi="Avenir Next Cyr Medium" w:cs="Tahoma"/>
                <w:b/>
                <w:sz w:val="20"/>
                <w:lang w:val="uk-UA"/>
              </w:rPr>
              <w:t xml:space="preserve"> </w:t>
            </w:r>
            <w:r w:rsidRPr="00584574">
              <w:rPr>
                <w:rFonts w:ascii="Avenir Next Cyr Medium" w:hAnsi="Avenir Next Cyr Medium" w:cs="Calibri"/>
                <w:b/>
                <w:sz w:val="20"/>
                <w:lang w:val="uk-UA"/>
              </w:rPr>
              <w:t xml:space="preserve">кампанія </w:t>
            </w:r>
            <w:r w:rsidRPr="00584574">
              <w:rPr>
                <w:rFonts w:ascii="Avenir Next Cyr Medium" w:hAnsi="Avenir Next Cyr Medium" w:cs="Tahoma"/>
                <w:b/>
                <w:sz w:val="20"/>
                <w:lang w:val="uk-UA"/>
              </w:rPr>
              <w:t xml:space="preserve">є </w:t>
            </w:r>
            <w:proofErr w:type="spellStart"/>
            <w:r w:rsidRPr="00584574">
              <w:rPr>
                <w:rFonts w:ascii="Avenir Next Cyr Medium" w:hAnsi="Avenir Next Cyr Medium" w:cs="Tahoma"/>
                <w:b/>
                <w:sz w:val="20"/>
                <w:lang w:val="uk-UA"/>
              </w:rPr>
              <w:t>вирізняючим</w:t>
            </w:r>
            <w:proofErr w:type="spellEnd"/>
            <w:r w:rsidRPr="00584574">
              <w:rPr>
                <w:rFonts w:ascii="Avenir Next Cyr Medium" w:hAnsi="Avenir Next Cyr Medium" w:cs="Tahoma"/>
                <w:b/>
                <w:sz w:val="20"/>
                <w:lang w:val="uk-UA"/>
              </w:rPr>
              <w:t xml:space="preserve"> прикладом ефективного маркетингу в даній категорії </w:t>
            </w:r>
            <w:proofErr w:type="spellStart"/>
            <w:r w:rsidRPr="00584574">
              <w:rPr>
                <w:rFonts w:ascii="Avenir Next Cyr Medium" w:hAnsi="Avenir Next Cyr Medium" w:cs="Tahoma"/>
                <w:b/>
                <w:sz w:val="20"/>
                <w:lang w:val="uk-UA"/>
              </w:rPr>
              <w:t>Effie</w:t>
            </w:r>
            <w:proofErr w:type="spellEnd"/>
            <w:r w:rsidRPr="00584574">
              <w:rPr>
                <w:rFonts w:ascii="Avenir Next Cyr Medium" w:hAnsi="Avenir Next Cyr Medium" w:cs="Tahoma"/>
                <w:b/>
                <w:sz w:val="20"/>
                <w:lang w:val="uk-UA"/>
              </w:rPr>
              <w:t>?</w:t>
            </w:r>
          </w:p>
          <w:p w14:paraId="4443ABD9" w14:textId="77777777" w:rsidR="000F59DB" w:rsidRPr="00584574" w:rsidRDefault="000F59DB" w:rsidP="00B945D5">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Узагальніть ваш кейс, зосередившись на тому, наскільки ваші результати безпосередньо відповідають вашим завданням і цілями. У випадку реєстрації кампанії в декілька категорій, ваша відповідь на це питання повинна відрізнятися у заявці для кожної категорії. Якщо у суддів виникнуть запитання щодо відповідності кейсу даній категорії, вони звернуться саме до цієї відповіді.</w:t>
            </w:r>
          </w:p>
          <w:p w14:paraId="732485B0" w14:textId="77777777" w:rsidR="000F59DB" w:rsidRPr="00584574" w:rsidRDefault="000F59DB" w:rsidP="00B945D5">
            <w:pPr>
              <w:pStyle w:val="FreeForm"/>
              <w:tabs>
                <w:tab w:val="left" w:pos="660"/>
              </w:tabs>
              <w:spacing w:before="120" w:after="120"/>
              <w:rPr>
                <w:rFonts w:asciiTheme="minorHAnsi" w:hAnsiTheme="minorHAnsi" w:cs="Tahoma"/>
                <w:i/>
                <w:sz w:val="20"/>
                <w:szCs w:val="19"/>
                <w:highlight w:val="yellow"/>
                <w:lang w:val="uk-UA"/>
              </w:rPr>
            </w:pPr>
            <w:r w:rsidRPr="00584574">
              <w:rPr>
                <w:rFonts w:ascii="Avenir Next Cyr" w:hAnsi="Avenir Next Cyr" w:cs="Tahoma"/>
                <w:i/>
                <w:sz w:val="19"/>
                <w:szCs w:val="19"/>
                <w:lang w:val="uk-UA"/>
              </w:rPr>
              <w:t>(</w:t>
            </w:r>
            <w:r w:rsidRPr="00584574">
              <w:rPr>
                <w:rFonts w:ascii="Avenir Next Cyr" w:hAnsi="Avenir Next Cyr" w:cs="Calibri"/>
                <w:i/>
                <w:sz w:val="19"/>
                <w:szCs w:val="19"/>
                <w:lang w:val="uk-UA"/>
              </w:rPr>
              <w:t>~</w:t>
            </w:r>
            <w:r w:rsidRPr="00584574">
              <w:rPr>
                <w:rFonts w:ascii="Avenir Next Cyr" w:hAnsi="Avenir Next Cyr" w:cs="Tahoma"/>
                <w:i/>
                <w:sz w:val="19"/>
                <w:szCs w:val="19"/>
                <w:lang w:val="uk-UA"/>
              </w:rPr>
              <w:t>100 слів)</w:t>
            </w:r>
          </w:p>
        </w:tc>
      </w:tr>
      <w:tr w:rsidR="000F59DB" w:rsidRPr="00584574" w14:paraId="2EAF8A7F"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05774B" w14:textId="77777777" w:rsidR="000F59DB" w:rsidRPr="00584574" w:rsidRDefault="000F59DB" w:rsidP="00B945D5">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1DBE7587" w14:textId="77777777" w:rsidR="000F59DB" w:rsidRPr="00584574" w:rsidRDefault="000F59DB" w:rsidP="00B945D5">
            <w:pPr>
              <w:pStyle w:val="FreeForm"/>
              <w:tabs>
                <w:tab w:val="left" w:pos="660"/>
              </w:tabs>
              <w:spacing w:before="120" w:after="120"/>
              <w:rPr>
                <w:rFonts w:ascii="Avenir Next LT Pro" w:hAnsi="Avenir Next LT Pro" w:cs="Tahoma"/>
                <w:color w:val="000000" w:themeColor="text1"/>
                <w:sz w:val="20"/>
                <w:szCs w:val="19"/>
                <w:highlight w:val="yellow"/>
                <w:lang w:val="uk-UA"/>
              </w:rPr>
            </w:pPr>
          </w:p>
        </w:tc>
      </w:tr>
      <w:tr w:rsidR="000F59DB" w:rsidRPr="00584574" w14:paraId="632835F0" w14:textId="77777777" w:rsidTr="00895B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tcBorders>
              <w:top w:val="single" w:sz="4" w:space="0" w:color="auto"/>
              <w:left w:val="nil"/>
              <w:bottom w:val="nil"/>
              <w:right w:val="nil"/>
            </w:tcBorders>
            <w:shd w:val="clear" w:color="auto" w:fill="auto"/>
          </w:tcPr>
          <w:p w14:paraId="1F60E46F" w14:textId="77777777" w:rsidR="000F59DB" w:rsidRPr="00584574" w:rsidRDefault="000F59DB" w:rsidP="00B945D5">
            <w:pPr>
              <w:pStyle w:val="MediumShading1-Accent11"/>
              <w:spacing w:before="120" w:after="120"/>
              <w:rPr>
                <w:rFonts w:ascii="AvenirNext LT Pro Bold" w:hAnsi="AvenirNext LT Pro Bold"/>
                <w:color w:val="auto"/>
                <w:sz w:val="19"/>
                <w:szCs w:val="19"/>
                <w:lang w:val="uk-UA"/>
              </w:rPr>
            </w:pPr>
          </w:p>
        </w:tc>
      </w:tr>
    </w:tbl>
    <w:p w14:paraId="4DB4453A" w14:textId="1A305504" w:rsidR="00ED2B56" w:rsidRPr="00584574" w:rsidRDefault="00ED2B56" w:rsidP="0095252F">
      <w:pPr>
        <w:pStyle w:val="MediumShading1-Accent11"/>
        <w:spacing w:after="120"/>
        <w:rPr>
          <w:rFonts w:asciiTheme="minorHAnsi" w:hAnsiTheme="minorHAnsi"/>
          <w:i/>
          <w:iCs/>
          <w:color w:val="auto"/>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C011FF" w14:paraId="74BAB327" w14:textId="77777777" w:rsidTr="00687186">
        <w:tc>
          <w:tcPr>
            <w:tcW w:w="10790" w:type="dxa"/>
            <w:tcBorders>
              <w:top w:val="nil"/>
              <w:left w:val="nil"/>
              <w:bottom w:val="nil"/>
              <w:right w:val="nil"/>
            </w:tcBorders>
            <w:shd w:val="clear" w:color="auto" w:fill="000000" w:themeFill="text1"/>
          </w:tcPr>
          <w:p w14:paraId="74BAB325" w14:textId="3EB2DA21" w:rsidR="00FD665D" w:rsidRPr="00584574"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584574">
              <w:rPr>
                <w:rFonts w:ascii="AvenirNext LT Pro Bold" w:hAnsi="AvenirNext LT Pro Bold"/>
                <w:lang w:val="uk-UA"/>
              </w:rPr>
              <w:br w:type="page"/>
            </w:r>
            <w:r w:rsidR="0029537D" w:rsidRPr="00584574">
              <w:rPr>
                <w:rFonts w:ascii="Avenir Next Cyr Medium" w:hAnsi="Avenir Next Cyr Medium"/>
                <w:b/>
                <w:color w:val="FFFFFF"/>
                <w:sz w:val="28"/>
                <w:szCs w:val="19"/>
                <w:lang w:val="uk-UA"/>
              </w:rPr>
              <w:t>SECTION 1: ВИКЛИК, ОПИС СИТУАЦІЇ ТА ЦІЛІ</w:t>
            </w:r>
            <w:r w:rsidR="0029537D" w:rsidRPr="00584574">
              <w:rPr>
                <w:rFonts w:ascii="Avenir Next Cyr Medium" w:hAnsi="Avenir Next Cyr Medium"/>
                <w:b/>
                <w:color w:val="FFFFFF"/>
                <w:sz w:val="28"/>
                <w:szCs w:val="19"/>
                <w:lang w:val="uk-UA"/>
              </w:rPr>
              <w:br/>
            </w:r>
            <w:r w:rsidR="0029537D" w:rsidRPr="00584574">
              <w:rPr>
                <w:rFonts w:ascii="Avenir Next Cyr Medium" w:hAnsi="Avenir Next Cyr Medium"/>
                <w:b/>
                <w:color w:val="FFFFFF"/>
                <w:lang w:val="uk-UA"/>
              </w:rPr>
              <w:t>23.3% ВІД ЗАГАЛЬНОЇ ОЦІНКИ</w:t>
            </w:r>
          </w:p>
          <w:p w14:paraId="3F9621E4" w14:textId="0C759369" w:rsidR="007A7CA9"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15A4CC5C" w14:textId="0D194C74" w:rsidR="00C37663"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584574">
              <w:rPr>
                <w:rFonts w:ascii="Avenir Next Cyr" w:hAnsi="Avenir Next Cyr"/>
                <w:color w:val="FFFFFF" w:themeColor="background1"/>
                <w:sz w:val="20"/>
                <w:szCs w:val="19"/>
                <w:lang w:val="uk-UA"/>
              </w:rPr>
              <w:t xml:space="preserve"> і так</w:t>
            </w:r>
            <w:r w:rsidR="00EA10B4" w:rsidRPr="00584574">
              <w:rPr>
                <w:rFonts w:ascii="Avenir Next Cyr" w:hAnsi="Avenir Next Cyr"/>
                <w:color w:val="FFFFFF" w:themeColor="background1"/>
                <w:sz w:val="20"/>
                <w:szCs w:val="19"/>
                <w:lang w:val="uk-UA"/>
              </w:rPr>
              <w:t>,</w:t>
            </w:r>
            <w:r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 xml:space="preserve">щоб незнайомі з вашою галуззю судді </w:t>
            </w:r>
            <w:r w:rsidRPr="00584574">
              <w:rPr>
                <w:rFonts w:ascii="Avenir Next Cyr" w:hAnsi="Avenir Next Cyr"/>
                <w:color w:val="FFFFFF" w:themeColor="background1"/>
                <w:sz w:val="20"/>
                <w:szCs w:val="19"/>
                <w:lang w:val="uk-UA"/>
              </w:rPr>
              <w:t>могли оцінити вашу заявку.</w:t>
            </w:r>
          </w:p>
          <w:p w14:paraId="08B11CD2" w14:textId="77777777" w:rsidR="00C37663" w:rsidRDefault="0065147C" w:rsidP="00AA4F9C">
            <w:pPr>
              <w:pStyle w:val="MediumShading1-Accent11"/>
              <w:spacing w:after="120"/>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Поясніть</w:t>
            </w:r>
            <w:r w:rsidR="003F3D2C" w:rsidRPr="00584574">
              <w:rPr>
                <w:rFonts w:ascii="Avenir Next Cyr" w:hAnsi="Avenir Next Cyr"/>
                <w:color w:val="FFFFFF" w:themeColor="background1"/>
                <w:sz w:val="20"/>
                <w:szCs w:val="19"/>
                <w:lang w:val="uk-UA"/>
              </w:rPr>
              <w:t xml:space="preserve">, чому ваш бізнес-виклик (завдання) був </w:t>
            </w:r>
            <w:r w:rsidR="00596474">
              <w:rPr>
                <w:rFonts w:ascii="Avenir Next Cyr" w:hAnsi="Avenir Next Cyr"/>
                <w:color w:val="FFFFFF" w:themeColor="background1"/>
                <w:sz w:val="20"/>
                <w:szCs w:val="19"/>
                <w:lang w:val="uk-UA"/>
              </w:rPr>
              <w:t>хорошою</w:t>
            </w:r>
            <w:r w:rsidR="00EA10B4"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можливістю д</w:t>
            </w:r>
            <w:r w:rsidR="00596474">
              <w:rPr>
                <w:rFonts w:ascii="Avenir Next Cyr" w:hAnsi="Avenir Next Cyr"/>
                <w:color w:val="FFFFFF" w:themeColor="background1"/>
                <w:sz w:val="20"/>
                <w:szCs w:val="19"/>
                <w:lang w:val="uk-UA"/>
              </w:rPr>
              <w:t>ля розвитку</w:t>
            </w:r>
            <w:r w:rsidR="003F3D2C" w:rsidRPr="00584574">
              <w:rPr>
                <w:rFonts w:ascii="Avenir Next Cyr" w:hAnsi="Avenir Next Cyr"/>
                <w:color w:val="FFFFFF" w:themeColor="background1"/>
                <w:sz w:val="20"/>
                <w:szCs w:val="19"/>
                <w:lang w:val="uk-UA"/>
              </w:rPr>
              <w:t xml:space="preserve"> і </w:t>
            </w:r>
            <w:r w:rsidR="00EA10B4" w:rsidRPr="00584574">
              <w:rPr>
                <w:rFonts w:ascii="Avenir Next Cyr" w:hAnsi="Avenir Next Cyr"/>
                <w:color w:val="FFFFFF" w:themeColor="background1"/>
                <w:sz w:val="20"/>
                <w:szCs w:val="19"/>
                <w:lang w:val="uk-UA"/>
              </w:rPr>
              <w:t xml:space="preserve">тим </w:t>
            </w:r>
            <w:r w:rsidR="003F3D2C" w:rsidRPr="00584574">
              <w:rPr>
                <w:rFonts w:ascii="Avenir Next Cyr" w:hAnsi="Avenir Next Cyr"/>
                <w:color w:val="FFFFFF" w:themeColor="background1"/>
                <w:sz w:val="20"/>
                <w:szCs w:val="19"/>
                <w:lang w:val="uk-UA"/>
              </w:rPr>
              <w:t xml:space="preserve">рівнем амбіцій, </w:t>
            </w:r>
            <w:r w:rsidR="00EA10B4" w:rsidRPr="00584574">
              <w:rPr>
                <w:rFonts w:ascii="Avenir Next Cyr" w:hAnsi="Avenir Next Cyr"/>
                <w:color w:val="FFFFFF" w:themeColor="background1"/>
                <w:sz w:val="20"/>
                <w:szCs w:val="19"/>
                <w:lang w:val="uk-UA"/>
              </w:rPr>
              <w:t xml:space="preserve">що були заявлені </w:t>
            </w:r>
            <w:r w:rsidR="003F3D2C" w:rsidRPr="00584574">
              <w:rPr>
                <w:rFonts w:ascii="Avenir Next Cyr" w:hAnsi="Avenir Next Cyr"/>
                <w:color w:val="FFFFFF" w:themeColor="background1"/>
                <w:sz w:val="20"/>
                <w:szCs w:val="19"/>
                <w:lang w:val="uk-UA"/>
              </w:rPr>
              <w:t>у ваших цілях.</w:t>
            </w:r>
          </w:p>
          <w:p w14:paraId="74BAB326" w14:textId="7C600264" w:rsidR="0069674C" w:rsidRPr="00596474" w:rsidRDefault="0069674C" w:rsidP="00AA4F9C">
            <w:pPr>
              <w:pStyle w:val="MediumShading1-Accent11"/>
              <w:spacing w:after="120"/>
              <w:rPr>
                <w:rFonts w:ascii="Avenir Next Cyr" w:hAnsi="Avenir Next Cyr"/>
                <w:color w:val="FFFFFF" w:themeColor="background1"/>
                <w:sz w:val="20"/>
                <w:szCs w:val="19"/>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74BAB328" w14:textId="77777777" w:rsidR="003114F2" w:rsidRPr="00584574"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C011FF" w14:paraId="74BAB32E" w14:textId="77777777" w:rsidTr="00CC076E">
        <w:tc>
          <w:tcPr>
            <w:tcW w:w="6295" w:type="dxa"/>
            <w:gridSpan w:val="2"/>
            <w:shd w:val="clear" w:color="auto" w:fill="B8B8B8"/>
          </w:tcPr>
          <w:p w14:paraId="767CDE90" w14:textId="2E611A29" w:rsidR="00567738" w:rsidRDefault="00567738" w:rsidP="00567738">
            <w:pPr>
              <w:pStyle w:val="MediumShading1-Accent11"/>
              <w:spacing w:before="120" w:after="120"/>
              <w:rPr>
                <w:rFonts w:ascii="Avenir Next Cyr Medium" w:hAnsi="Avenir Next Cyr Medium"/>
                <w:b/>
                <w:color w:val="auto"/>
                <w:spacing w:val="-3"/>
                <w:sz w:val="20"/>
                <w:szCs w:val="20"/>
                <w:lang w:val="uk-UA"/>
              </w:rPr>
            </w:pPr>
            <w:r w:rsidRPr="00584574">
              <w:rPr>
                <w:rFonts w:ascii="Avenir Next Cyr Medium" w:hAnsi="Avenir Next Cyr Medium"/>
                <w:b/>
                <w:color w:val="auto"/>
                <w:spacing w:val="-3"/>
                <w:sz w:val="20"/>
                <w:szCs w:val="20"/>
                <w:lang w:val="uk-UA"/>
              </w:rPr>
              <w:t>1A. Я</w:t>
            </w:r>
            <w:r w:rsidRPr="00584574">
              <w:rPr>
                <w:rFonts w:ascii="Avenir Next Cyr Medium" w:hAnsi="Avenir Next Cyr Medium" w:cs="Calibri"/>
                <w:b/>
                <w:color w:val="auto"/>
                <w:spacing w:val="-3"/>
                <w:sz w:val="20"/>
                <w:szCs w:val="20"/>
                <w:lang w:val="uk-UA"/>
              </w:rPr>
              <w:t>ким був стан бізнесу бренду,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які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позиції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на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ринку</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категорії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займав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бренд</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його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конкуренти</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запуску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кампанії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чому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полягав</w:t>
            </w:r>
            <w:r w:rsidR="00351D17">
              <w:rPr>
                <w:rFonts w:ascii="Avenir Next Cyr Medium" w:hAnsi="Avenir Next Cyr Medium" w:cs="Calibri"/>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стратегічний</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що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виник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внаслідок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цієї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бізнес</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ситуації</w:t>
            </w:r>
            <w:r w:rsidRPr="00584574">
              <w:rPr>
                <w:rFonts w:ascii="Avenir Next Cyr Medium" w:hAnsi="Avenir Next Cyr Medium"/>
                <w:b/>
                <w:color w:val="auto"/>
                <w:spacing w:val="-3"/>
                <w:sz w:val="20"/>
                <w:szCs w:val="20"/>
                <w:lang w:val="uk-UA"/>
              </w:rPr>
              <w:t>?</w:t>
            </w:r>
            <w:r w:rsidR="0094367F">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Розкажіть</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про</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ступінь</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складності</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даного</w:t>
            </w:r>
            <w:r w:rsidR="006F5116" w:rsidRPr="00584574">
              <w:rPr>
                <w:rFonts w:ascii="Avenir Next Cyr Medium" w:hAnsi="Avenir Next Cyr Medium"/>
                <w:b/>
                <w:color w:val="auto"/>
                <w:spacing w:val="-3"/>
                <w:sz w:val="20"/>
                <w:szCs w:val="20"/>
                <w:lang w:val="uk-UA"/>
              </w:rPr>
              <w:t xml:space="preserve"> </w:t>
            </w:r>
            <w:r w:rsidR="006F5116" w:rsidRPr="00584574">
              <w:rPr>
                <w:rFonts w:ascii="Avenir Next Cyr Medium" w:hAnsi="Avenir Next Cyr Medium" w:cs="Calibri"/>
                <w:b/>
                <w:color w:val="auto"/>
                <w:spacing w:val="-3"/>
                <w:sz w:val="20"/>
                <w:szCs w:val="20"/>
                <w:lang w:val="uk-UA"/>
              </w:rPr>
              <w:t>виклику</w:t>
            </w:r>
            <w:r w:rsidR="006F5116" w:rsidRPr="00584574">
              <w:rPr>
                <w:rFonts w:ascii="Avenir Next Cyr Medium" w:hAnsi="Avenir Next Cyr Medium"/>
                <w:b/>
                <w:color w:val="auto"/>
                <w:spacing w:val="-3"/>
                <w:sz w:val="20"/>
                <w:szCs w:val="20"/>
                <w:lang w:val="uk-UA"/>
              </w:rPr>
              <w:t>.</w:t>
            </w:r>
            <w:r w:rsidR="006F5116">
              <w:rPr>
                <w:rFonts w:ascii="Avenir Next Cyr Medium" w:hAnsi="Avenir Next Cyr Medium"/>
                <w:b/>
                <w:color w:val="auto"/>
                <w:spacing w:val="-3"/>
                <w:sz w:val="20"/>
                <w:szCs w:val="20"/>
                <w:lang w:val="uk-UA"/>
              </w:rPr>
              <w:t xml:space="preserve"> </w:t>
            </w:r>
            <w:r w:rsidR="0094367F" w:rsidRPr="0094367F">
              <w:rPr>
                <w:rFonts w:ascii="Avenir Next Cyr Medium" w:hAnsi="Avenir Next Cyr Medium"/>
                <w:b/>
                <w:color w:val="auto"/>
                <w:spacing w:val="-3"/>
                <w:sz w:val="20"/>
                <w:szCs w:val="20"/>
                <w:lang w:val="uk-UA"/>
              </w:rPr>
              <w:t xml:space="preserve">Як </w:t>
            </w:r>
            <w:r w:rsidR="0094367F">
              <w:rPr>
                <w:rFonts w:ascii="Avenir Next Cyr Medium" w:hAnsi="Avenir Next Cyr Medium"/>
                <w:b/>
                <w:color w:val="auto"/>
                <w:spacing w:val="-3"/>
                <w:sz w:val="20"/>
                <w:szCs w:val="20"/>
                <w:lang w:val="uk-UA"/>
              </w:rPr>
              <w:t>він</w:t>
            </w:r>
            <w:r w:rsidR="0094367F" w:rsidRPr="0094367F">
              <w:rPr>
                <w:rFonts w:ascii="Avenir Next Cyr Medium" w:hAnsi="Avenir Next Cyr Medium"/>
                <w:b/>
                <w:color w:val="auto"/>
                <w:spacing w:val="-3"/>
                <w:sz w:val="20"/>
                <w:szCs w:val="20"/>
                <w:lang w:val="uk-UA"/>
              </w:rPr>
              <w:t xml:space="preserve"> зміни</w:t>
            </w:r>
            <w:r w:rsidR="0094367F">
              <w:rPr>
                <w:rFonts w:ascii="Avenir Next Cyr Medium" w:hAnsi="Avenir Next Cyr Medium"/>
                <w:b/>
                <w:color w:val="auto"/>
                <w:spacing w:val="-3"/>
                <w:sz w:val="20"/>
                <w:szCs w:val="20"/>
                <w:lang w:val="uk-UA"/>
              </w:rPr>
              <w:t>в</w:t>
            </w:r>
            <w:r w:rsidR="0094367F" w:rsidRPr="0094367F">
              <w:rPr>
                <w:rFonts w:ascii="Avenir Next Cyr Medium" w:hAnsi="Avenir Next Cyr Medium"/>
                <w:b/>
                <w:color w:val="auto"/>
                <w:spacing w:val="-3"/>
                <w:sz w:val="20"/>
                <w:szCs w:val="20"/>
                <w:lang w:val="uk-UA"/>
              </w:rPr>
              <w:t>ся з часом?</w:t>
            </w:r>
          </w:p>
          <w:p w14:paraId="13152CB7" w14:textId="2E99FEB7" w:rsidR="006F5116" w:rsidRPr="00584574" w:rsidRDefault="006F5116" w:rsidP="006F5116">
            <w:pPr>
              <w:pStyle w:val="MediumShading1-Accent11"/>
              <w:spacing w:before="120" w:after="120"/>
              <w:rPr>
                <w:rFonts w:ascii="Avenir Next Cyr Medium" w:hAnsi="Avenir Next Cyr Medium"/>
                <w:b/>
                <w:color w:val="auto"/>
                <w:spacing w:val="-3"/>
                <w:sz w:val="20"/>
                <w:szCs w:val="20"/>
                <w:lang w:val="uk-UA"/>
              </w:rPr>
            </w:pPr>
            <w:r>
              <w:rPr>
                <w:rFonts w:ascii="Avenir Next Cyr Medium" w:hAnsi="Avenir Next Cyr Medium"/>
                <w:b/>
                <w:color w:val="auto"/>
                <w:spacing w:val="-3"/>
                <w:sz w:val="20"/>
                <w:szCs w:val="20"/>
                <w:lang w:val="uk-UA"/>
              </w:rPr>
              <w:t>Надайте опис ситуації</w:t>
            </w:r>
            <w:r w:rsidRPr="006F5116">
              <w:rPr>
                <w:rFonts w:ascii="Avenir Next Cyr Medium" w:hAnsi="Avenir Next Cyr Medium"/>
                <w:b/>
                <w:color w:val="auto"/>
                <w:spacing w:val="-3"/>
                <w:sz w:val="20"/>
                <w:szCs w:val="20"/>
                <w:lang w:val="uk-UA"/>
              </w:rPr>
              <w:t xml:space="preserve"> </w:t>
            </w:r>
            <w:r>
              <w:rPr>
                <w:rFonts w:ascii="Avenir Next Cyr Medium" w:hAnsi="Avenir Next Cyr Medium"/>
                <w:b/>
                <w:color w:val="auto"/>
                <w:spacing w:val="-3"/>
                <w:sz w:val="20"/>
                <w:szCs w:val="20"/>
                <w:lang w:val="uk-UA"/>
              </w:rPr>
              <w:t xml:space="preserve">станом </w:t>
            </w:r>
            <w:r w:rsidRPr="006F5116">
              <w:rPr>
                <w:rFonts w:ascii="Avenir Next Cyr Medium" w:hAnsi="Avenir Next Cyr Medium"/>
                <w:b/>
                <w:color w:val="auto"/>
                <w:spacing w:val="-3"/>
                <w:sz w:val="20"/>
                <w:szCs w:val="20"/>
                <w:lang w:val="uk-UA"/>
              </w:rPr>
              <w:t>на почат</w:t>
            </w:r>
            <w:r>
              <w:rPr>
                <w:rFonts w:ascii="Avenir Next Cyr Medium" w:hAnsi="Avenir Next Cyr Medium"/>
                <w:b/>
                <w:color w:val="auto"/>
                <w:spacing w:val="-3"/>
                <w:sz w:val="20"/>
                <w:szCs w:val="20"/>
                <w:lang w:val="uk-UA"/>
              </w:rPr>
              <w:t>ок кампанії</w:t>
            </w:r>
            <w:r w:rsidRPr="006F5116">
              <w:rPr>
                <w:rFonts w:ascii="Avenir Next Cyr Medium" w:hAnsi="Avenir Next Cyr Medium"/>
                <w:b/>
                <w:color w:val="auto"/>
                <w:spacing w:val="-3"/>
                <w:sz w:val="20"/>
                <w:szCs w:val="20"/>
                <w:lang w:val="uk-UA"/>
              </w:rPr>
              <w:t xml:space="preserve"> та згодом у процесі.</w:t>
            </w:r>
          </w:p>
          <w:p w14:paraId="6B42C00E" w14:textId="6EB3095C" w:rsidR="00567738" w:rsidRPr="00584574" w:rsidRDefault="00567738" w:rsidP="00567738">
            <w:pPr>
              <w:pStyle w:val="MediumShading1-Accent11"/>
              <w:spacing w:before="120" w:after="120"/>
              <w:rPr>
                <w:rFonts w:ascii="Avenir Next Cyr" w:hAnsi="Avenir Next Cyr"/>
                <w:bCs/>
                <w:i/>
                <w:iCs/>
                <w:color w:val="auto"/>
                <w:spacing w:val="-3"/>
                <w:sz w:val="16"/>
                <w:szCs w:val="16"/>
                <w:lang w:val="uk-UA"/>
              </w:rPr>
            </w:pPr>
            <w:r w:rsidRPr="00584574">
              <w:rPr>
                <w:rFonts w:ascii="Avenir Next Cyr" w:hAnsi="Avenir Next Cyr"/>
                <w:bCs/>
                <w:i/>
                <w:iCs/>
                <w:color w:val="auto"/>
                <w:spacing w:val="-3"/>
                <w:sz w:val="16"/>
                <w:szCs w:val="16"/>
                <w:lang w:val="uk-UA"/>
              </w:rPr>
              <w:t>(~</w:t>
            </w:r>
            <w:r w:rsidR="0094367F" w:rsidRPr="0094367F">
              <w:rPr>
                <w:rFonts w:ascii="Avenir Next Cyr" w:hAnsi="Avenir Next Cyr"/>
                <w:bCs/>
                <w:i/>
                <w:iCs/>
                <w:color w:val="auto"/>
                <w:spacing w:val="-3"/>
                <w:sz w:val="16"/>
                <w:szCs w:val="16"/>
                <w:lang w:val="uk-UA"/>
              </w:rPr>
              <w:t>425</w:t>
            </w:r>
            <w:r w:rsidRPr="00584574">
              <w:rPr>
                <w:rFonts w:ascii="Avenir Next Cyr" w:hAnsi="Avenir Next Cyr"/>
                <w:bCs/>
                <w:i/>
                <w:iCs/>
                <w:color w:val="auto"/>
                <w:spacing w:val="-3"/>
                <w:sz w:val="16"/>
                <w:szCs w:val="16"/>
                <w:lang w:val="uk-UA"/>
              </w:rPr>
              <w:t xml:space="preserve"> </w:t>
            </w:r>
            <w:r w:rsidRPr="00584574">
              <w:rPr>
                <w:rFonts w:ascii="Avenir Next Cyr" w:hAnsi="Avenir Next Cyr" w:cs="Calibri"/>
                <w:bCs/>
                <w:i/>
                <w:iCs/>
                <w:color w:val="auto"/>
                <w:spacing w:val="-3"/>
                <w:sz w:val="16"/>
                <w:szCs w:val="16"/>
                <w:lang w:val="uk-UA"/>
              </w:rPr>
              <w:t>слів</w:t>
            </w:r>
            <w:r w:rsidRPr="00584574">
              <w:rPr>
                <w:rFonts w:ascii="Avenir Next Cyr" w:hAnsi="Avenir Next Cyr"/>
                <w:bCs/>
                <w:i/>
                <w:iCs/>
                <w:color w:val="auto"/>
                <w:spacing w:val="-3"/>
                <w:sz w:val="16"/>
                <w:szCs w:val="16"/>
                <w:lang w:val="uk-UA"/>
              </w:rPr>
              <w:t xml:space="preserve">; ≤3 </w:t>
            </w:r>
            <w:r w:rsidRPr="00584574">
              <w:rPr>
                <w:rFonts w:ascii="Avenir Next Cyr" w:hAnsi="Avenir Next Cyr" w:cs="Calibri"/>
                <w:bCs/>
                <w:i/>
                <w:iCs/>
                <w:color w:val="auto"/>
                <w:spacing w:val="-3"/>
                <w:sz w:val="16"/>
                <w:szCs w:val="16"/>
                <w:lang w:val="uk-UA"/>
              </w:rPr>
              <w:t>таблиці</w:t>
            </w:r>
            <w:r w:rsidRPr="00584574">
              <w:rPr>
                <w:rFonts w:ascii="Avenir Next Cyr" w:hAnsi="Avenir Next Cyr"/>
                <w:bCs/>
                <w:i/>
                <w:iCs/>
                <w:color w:val="auto"/>
                <w:spacing w:val="-3"/>
                <w:sz w:val="16"/>
                <w:szCs w:val="16"/>
                <w:lang w:val="uk-UA"/>
              </w:rPr>
              <w:t>/</w:t>
            </w:r>
            <w:r w:rsidRPr="00584574">
              <w:rPr>
                <w:rFonts w:ascii="Avenir Next Cyr" w:hAnsi="Avenir Next Cyr" w:cs="Calibri"/>
                <w:bCs/>
                <w:i/>
                <w:iCs/>
                <w:color w:val="auto"/>
                <w:spacing w:val="-3"/>
                <w:sz w:val="16"/>
                <w:szCs w:val="16"/>
                <w:lang w:val="uk-UA"/>
              </w:rPr>
              <w:t>графіки</w:t>
            </w:r>
            <w:r w:rsidRPr="00584574">
              <w:rPr>
                <w:rFonts w:ascii="Avenir Next Cyr" w:hAnsi="Avenir Next Cyr"/>
                <w:bCs/>
                <w:i/>
                <w:iCs/>
                <w:color w:val="auto"/>
                <w:spacing w:val="-3"/>
                <w:sz w:val="16"/>
                <w:szCs w:val="16"/>
                <w:lang w:val="uk-UA"/>
              </w:rPr>
              <w:t>)</w:t>
            </w:r>
          </w:p>
          <w:p w14:paraId="685C6CB4"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23BE8A00"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093F7C25"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74BAB32A" w14:textId="1103BD23" w:rsidR="00132CCF" w:rsidRPr="00584574"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2273E839" w14:textId="77777777" w:rsidR="009B06EE" w:rsidRPr="00584574" w:rsidRDefault="009B06EE" w:rsidP="009B06EE">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53A09D69"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53C3A2A7"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 xml:space="preserve">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w:t>
            </w:r>
            <w:proofErr w:type="spellStart"/>
            <w:r w:rsidRPr="00584574">
              <w:rPr>
                <w:rFonts w:ascii="Avenir Next Cyr" w:hAnsi="Avenir Next Cyr"/>
                <w:bCs/>
                <w:color w:val="auto"/>
                <w:sz w:val="18"/>
                <w:szCs w:val="18"/>
                <w:lang w:val="uk-UA"/>
              </w:rPr>
              <w:t>т.д</w:t>
            </w:r>
            <w:proofErr w:type="spellEnd"/>
            <w:r w:rsidRPr="00584574">
              <w:rPr>
                <w:rFonts w:ascii="Avenir Next Cyr" w:hAnsi="Avenir Next Cyr"/>
                <w:bCs/>
                <w:color w:val="auto"/>
                <w:sz w:val="18"/>
                <w:szCs w:val="18"/>
                <w:lang w:val="uk-UA"/>
              </w:rPr>
              <w:t>.) і про стандарти у вашій категорії. Які бар’єри необхідно було подолати?</w:t>
            </w:r>
          </w:p>
          <w:p w14:paraId="74BAB32D" w14:textId="1343D4E3" w:rsidR="00C127B9" w:rsidRPr="00584574" w:rsidRDefault="009B06EE" w:rsidP="009B06EE">
            <w:pPr>
              <w:pStyle w:val="MediumShading1-Accent11"/>
              <w:numPr>
                <w:ilvl w:val="0"/>
                <w:numId w:val="4"/>
              </w:numPr>
              <w:spacing w:after="120"/>
              <w:ind w:left="342" w:hanging="270"/>
              <w:rPr>
                <w:rFonts w:ascii="Avenir Next LT Pro" w:hAnsi="Avenir Next LT Pro"/>
                <w:b/>
                <w:color w:val="auto"/>
                <w:sz w:val="19"/>
                <w:szCs w:val="19"/>
                <w:lang w:val="uk-UA"/>
              </w:rPr>
            </w:pPr>
            <w:r w:rsidRPr="00584574">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584574" w14:paraId="74BAB332" w14:textId="77777777" w:rsidTr="00CC076E">
        <w:trPr>
          <w:trHeight w:val="1195"/>
        </w:trPr>
        <w:tc>
          <w:tcPr>
            <w:tcW w:w="10773" w:type="dxa"/>
            <w:gridSpan w:val="3"/>
            <w:shd w:val="clear" w:color="auto" w:fill="auto"/>
          </w:tcPr>
          <w:p w14:paraId="28F8553C" w14:textId="77777777" w:rsidR="009B06EE" w:rsidRPr="00584574" w:rsidRDefault="009B06EE" w:rsidP="009B06EE">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31" w14:textId="1F1CA526" w:rsidR="00597083" w:rsidRPr="00584574"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C011FF" w14:paraId="74BAB346" w14:textId="77777777" w:rsidTr="00CC076E">
        <w:tc>
          <w:tcPr>
            <w:tcW w:w="6295" w:type="dxa"/>
            <w:gridSpan w:val="2"/>
            <w:shd w:val="clear" w:color="auto" w:fill="B8B8B8"/>
          </w:tcPr>
          <w:p w14:paraId="07EA5B73" w14:textId="6D7A36D9" w:rsidR="00620AE0" w:rsidRDefault="00620AE0" w:rsidP="00620AE0">
            <w:pPr>
              <w:pStyle w:val="Verdana-Body-9forAnswers"/>
              <w:spacing w:before="120" w:after="120"/>
              <w:rPr>
                <w:rFonts w:ascii="Avenir Next Cyr Medium" w:eastAsia="Times New Roman" w:hAnsi="Avenir Next Cyr Medium"/>
                <w:b/>
                <w:bCs/>
                <w:color w:val="auto"/>
                <w:sz w:val="20"/>
                <w:lang w:val="uk-UA"/>
              </w:rPr>
            </w:pPr>
            <w:r w:rsidRPr="00584574">
              <w:rPr>
                <w:rFonts w:ascii="Avenir Next Cyr Medium" w:hAnsi="Avenir Next Cyr Medium"/>
                <w:b/>
                <w:color w:val="auto"/>
                <w:sz w:val="20"/>
                <w:lang w:val="uk-UA"/>
              </w:rPr>
              <w:t>1</w:t>
            </w:r>
            <w:r w:rsidR="00A66315" w:rsidRPr="00584574">
              <w:rPr>
                <w:rFonts w:ascii="Avenir Next Cyr Medium" w:hAnsi="Avenir Next Cyr Medium"/>
                <w:b/>
                <w:color w:val="auto"/>
                <w:sz w:val="20"/>
                <w:lang w:val="uk-UA"/>
              </w:rPr>
              <w:t>B</w:t>
            </w:r>
            <w:r w:rsidRPr="00584574">
              <w:rPr>
                <w:rFonts w:ascii="Avenir Next Cyr Medium" w:hAnsi="Avenir Next Cyr Medium"/>
                <w:b/>
                <w:color w:val="auto"/>
                <w:sz w:val="20"/>
                <w:lang w:val="uk-UA"/>
              </w:rPr>
              <w:t>.</w:t>
            </w:r>
            <w:r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Які</w:t>
            </w:r>
            <w:r w:rsidR="003E454B" w:rsidRPr="00584574">
              <w:rPr>
                <w:rFonts w:ascii="Avenir Next Cyr Medium" w:eastAsia="Times New Roman" w:hAnsi="Avenir Next Cyr Medium"/>
                <w:b/>
                <w:bCs/>
                <w:color w:val="auto"/>
                <w:sz w:val="20"/>
                <w:lang w:val="uk-UA"/>
              </w:rPr>
              <w:t xml:space="preserve"> </w:t>
            </w:r>
            <w:r w:rsidR="00207C63" w:rsidRPr="00584574">
              <w:rPr>
                <w:rFonts w:ascii="Avenir Next Cyr Medium" w:eastAsia="Times New Roman" w:hAnsi="Avenir Next Cyr Medium"/>
                <w:b/>
                <w:bCs/>
                <w:color w:val="auto"/>
                <w:sz w:val="20"/>
                <w:lang w:val="uk-UA"/>
              </w:rPr>
              <w:t>Б</w:t>
            </w:r>
            <w:r w:rsidR="003E454B" w:rsidRPr="00584574">
              <w:rPr>
                <w:rFonts w:ascii="Avenir Next Cyr Medium" w:eastAsia="Times New Roman" w:hAnsi="Avenir Next Cyr Medium" w:cs="Calibri"/>
                <w:b/>
                <w:bCs/>
                <w:color w:val="auto"/>
                <w:sz w:val="20"/>
                <w:lang w:val="uk-UA"/>
              </w:rPr>
              <w:t>ізнес</w:t>
            </w:r>
            <w:r w:rsidR="00207C63" w:rsidRPr="00584574">
              <w:rPr>
                <w:rFonts w:ascii="Avenir Next Cyr Medium" w:eastAsia="Times New Roman" w:hAnsi="Avenir Next Cyr Medium" w:cs="Calibri"/>
                <w:b/>
                <w:bCs/>
                <w:color w:val="auto"/>
                <w:sz w:val="20"/>
                <w:lang w:val="uk-UA"/>
              </w:rPr>
              <w:t>-цілі</w:t>
            </w:r>
            <w:r w:rsidR="003E454B" w:rsidRPr="00584574">
              <w:rPr>
                <w:rFonts w:ascii="Avenir Next Cyr Medium" w:eastAsia="Times New Roman" w:hAnsi="Avenir Next Cyr Medium"/>
                <w:b/>
                <w:bCs/>
                <w:color w:val="auto"/>
                <w:sz w:val="20"/>
                <w:lang w:val="uk-UA"/>
              </w:rPr>
              <w:t xml:space="preserve">, </w:t>
            </w:r>
            <w:r w:rsidR="00207C63" w:rsidRPr="00584574">
              <w:rPr>
                <w:rFonts w:ascii="Avenir Next Cyr Medium" w:eastAsia="Times New Roman" w:hAnsi="Avenir Next Cyr Medium"/>
                <w:b/>
                <w:bCs/>
                <w:color w:val="auto"/>
                <w:sz w:val="20"/>
                <w:lang w:val="uk-UA"/>
              </w:rPr>
              <w:t>М</w:t>
            </w:r>
            <w:r w:rsidR="003E454B" w:rsidRPr="00584574">
              <w:rPr>
                <w:rFonts w:ascii="Avenir Next Cyr Medium" w:eastAsia="Times New Roman" w:hAnsi="Avenir Next Cyr Medium" w:cs="Calibri"/>
                <w:b/>
                <w:bCs/>
                <w:color w:val="auto"/>
                <w:sz w:val="20"/>
                <w:lang w:val="uk-UA"/>
              </w:rPr>
              <w:t>аркетинг</w:t>
            </w:r>
            <w:r w:rsidR="00207C63" w:rsidRPr="00584574">
              <w:rPr>
                <w:rFonts w:ascii="Avenir Next Cyr Medium" w:eastAsia="Times New Roman" w:hAnsi="Avenir Next Cyr Medium" w:cs="Calibri"/>
                <w:b/>
                <w:bCs/>
                <w:color w:val="auto"/>
                <w:sz w:val="20"/>
                <w:lang w:val="uk-UA"/>
              </w:rPr>
              <w:t>ові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207C63" w:rsidRPr="00584574">
              <w:rPr>
                <w:rFonts w:ascii="Avenir Next Cyr Medium" w:eastAsia="Times New Roman" w:hAnsi="Avenir Next Cyr Medium" w:cs="Calibri"/>
                <w:b/>
                <w:bCs/>
                <w:color w:val="auto"/>
                <w:sz w:val="20"/>
                <w:lang w:val="uk-UA"/>
              </w:rPr>
              <w:t xml:space="preserve"> </w:t>
            </w:r>
            <w:r w:rsidR="00510D98" w:rsidRPr="001F244E">
              <w:rPr>
                <w:rFonts w:ascii="Avenir Next Cyr Medium" w:eastAsia="Times New Roman" w:hAnsi="Avenir Next Cyr Medium" w:cs="Calibri"/>
                <w:b/>
                <w:bCs/>
                <w:color w:val="000000" w:themeColor="text1"/>
                <w:sz w:val="20"/>
                <w:lang w:val="uk-UA"/>
              </w:rPr>
              <w:t xml:space="preserve">Цілі Активності </w:t>
            </w:r>
            <w:r w:rsidR="003E454B" w:rsidRPr="001F244E">
              <w:rPr>
                <w:rFonts w:ascii="Avenir Next Cyr Medium" w:eastAsia="Times New Roman" w:hAnsi="Avenir Next Cyr Medium" w:cs="Calibri"/>
                <w:b/>
                <w:bCs/>
                <w:color w:val="000000" w:themeColor="text1"/>
                <w:sz w:val="20"/>
                <w:lang w:val="uk-UA"/>
              </w:rPr>
              <w:t>ви</w:t>
            </w:r>
            <w:r w:rsidR="003E454B" w:rsidRPr="001F244E">
              <w:rPr>
                <w:rFonts w:ascii="Avenir Next Cyr Medium" w:eastAsia="Times New Roman" w:hAnsi="Avenir Next Cyr Medium"/>
                <w:b/>
                <w:bCs/>
                <w:color w:val="000000" w:themeColor="text1"/>
                <w:sz w:val="20"/>
                <w:lang w:val="uk-UA"/>
              </w:rPr>
              <w:t xml:space="preserve"> </w:t>
            </w:r>
            <w:r w:rsidR="003E454B" w:rsidRPr="00584574">
              <w:rPr>
                <w:rFonts w:ascii="Avenir Next Cyr Medium" w:eastAsia="Times New Roman" w:hAnsi="Avenir Next Cyr Medium" w:cs="Calibri"/>
                <w:b/>
                <w:bCs/>
                <w:color w:val="auto"/>
                <w:sz w:val="20"/>
                <w:lang w:val="uk-UA"/>
              </w:rPr>
              <w:t>поставили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вирішення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свого</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завдання</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xml:space="preserve"> </w:t>
            </w:r>
            <w:r w:rsidR="003E454B" w:rsidRPr="00584574">
              <w:rPr>
                <w:rFonts w:ascii="Avenir Next Cyr Medium" w:hAnsi="Avenir Next Cyr Medium"/>
                <w:b/>
                <w:color w:val="auto"/>
                <w:sz w:val="20"/>
                <w:lang w:val="uk-UA"/>
              </w:rPr>
              <w:t>Які основні показники ефективності (</w:t>
            </w:r>
            <w:proofErr w:type="spellStart"/>
            <w:r w:rsidR="003E454B" w:rsidRPr="00584574">
              <w:rPr>
                <w:rFonts w:ascii="Avenir Next Cyr Medium" w:hAnsi="Avenir Next Cyr Medium"/>
                <w:b/>
                <w:color w:val="auto"/>
                <w:sz w:val="20"/>
                <w:lang w:val="uk-UA"/>
              </w:rPr>
              <w:t>KPIs</w:t>
            </w:r>
            <w:proofErr w:type="spellEnd"/>
            <w:r w:rsidR="003E454B" w:rsidRPr="00584574">
              <w:rPr>
                <w:rFonts w:ascii="Avenir Next Cyr Medium" w:hAnsi="Avenir Next Cyr Medium"/>
                <w:b/>
                <w:color w:val="auto"/>
                <w:sz w:val="20"/>
                <w:lang w:val="uk-UA"/>
              </w:rPr>
              <w:t>) були встановлені для кожної цілі?</w:t>
            </w:r>
            <w:r w:rsidR="003E454B"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Надайте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конкретні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цифри</w:t>
            </w:r>
            <w:r w:rsidR="003E454B" w:rsidRPr="00584574">
              <w:rPr>
                <w:rFonts w:ascii="Avenir Next Cyr Medium" w:eastAsia="Times New Roman" w:hAnsi="Avenir Next Cyr Medium"/>
                <w:b/>
                <w:bCs/>
                <w:color w:val="auto"/>
                <w:sz w:val="20"/>
                <w:lang w:val="uk-UA"/>
              </w:rPr>
              <w:t>/</w:t>
            </w:r>
            <w:r w:rsidR="003E454B" w:rsidRPr="00584574">
              <w:rPr>
                <w:rFonts w:ascii="Avenir Next Cyr Medium" w:eastAsia="Times New Roman" w:hAnsi="Avenir Next Cyr Medium" w:cs="Calibri"/>
                <w:b/>
                <w:bCs/>
                <w:color w:val="auto"/>
                <w:sz w:val="20"/>
                <w:lang w:val="uk-UA"/>
              </w:rPr>
              <w:t>відсотки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кожно</w:t>
            </w:r>
            <w:r w:rsidR="000E5CC9">
              <w:rPr>
                <w:rFonts w:ascii="Avenir Next Cyr Medium" w:eastAsia="Times New Roman" w:hAnsi="Avenir Next Cyr Medium" w:cs="Calibri"/>
                <w:b/>
                <w:bCs/>
                <w:color w:val="auto"/>
                <w:sz w:val="20"/>
                <w:lang w:val="uk-UA"/>
              </w:rPr>
              <w:t>ї</w:t>
            </w:r>
            <w:r w:rsidR="003E454B" w:rsidRPr="00584574">
              <w:rPr>
                <w:rFonts w:ascii="Avenir Next Cyr Medium" w:eastAsia="Times New Roman" w:hAnsi="Avenir Next Cyr Medium" w:cs="Calibri"/>
                <w:b/>
                <w:bCs/>
                <w:color w:val="auto"/>
                <w:sz w:val="20"/>
                <w:lang w:val="uk-UA"/>
              </w:rPr>
              <w:t xml:space="preserve"> поставленої цілі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контрольні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показники</w:t>
            </w:r>
            <w:r w:rsidR="00F628EC">
              <w:rPr>
                <w:rFonts w:ascii="Avenir Next Cyr Medium" w:eastAsia="Times New Roman" w:hAnsi="Avenir Next Cyr Medium" w:cs="Calibri"/>
                <w:b/>
                <w:bCs/>
                <w:color w:val="auto"/>
                <w:sz w:val="20"/>
                <w:lang w:val="uk-UA"/>
              </w:rPr>
              <w:t xml:space="preserve"> попереднього року</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можливо</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w:t>
            </w:r>
          </w:p>
          <w:p w14:paraId="79144A82" w14:textId="775B29B2" w:rsidR="003E454B" w:rsidRPr="00584574" w:rsidRDefault="007F5802" w:rsidP="002F4E4C">
            <w:pPr>
              <w:pStyle w:val="MediumShading1-Accent11"/>
              <w:rPr>
                <w:rFonts w:ascii="Avenir Next Cyr Medium" w:eastAsia="Times New Roman" w:hAnsi="Avenir Next Cyr Medium" w:cs="Calibri"/>
                <w:b/>
                <w:bCs/>
                <w:color w:val="B4975A"/>
                <w:sz w:val="20"/>
                <w:szCs w:val="20"/>
                <w:lang w:val="uk-UA" w:eastAsia="en-US"/>
              </w:rPr>
            </w:pPr>
            <w:r w:rsidRPr="00584574">
              <w:rPr>
                <w:rFonts w:ascii="Avenir Next Cyr Medium" w:eastAsia="Times New Roman" w:hAnsi="Avenir Next Cyr Medium" w:cs="Calibri"/>
                <w:b/>
                <w:bCs/>
                <w:color w:val="B4975A"/>
                <w:sz w:val="20"/>
                <w:szCs w:val="20"/>
                <w:lang w:val="uk-UA" w:eastAsia="en-US"/>
              </w:rPr>
              <w:t>ФОРМАТ ВІДПОВІДІ</w:t>
            </w:r>
          </w:p>
          <w:p w14:paraId="0B69B824" w14:textId="44753E2A" w:rsidR="00513B48" w:rsidRPr="00683D3F" w:rsidRDefault="006C2B2A" w:rsidP="002F4E4C">
            <w:pPr>
              <w:pStyle w:val="MediumShading1-Accent11"/>
              <w:rPr>
                <w:rFonts w:ascii="Avenir Next Cyr" w:eastAsia="Times New Roman" w:hAnsi="Avenir Next Cyr"/>
                <w:i/>
                <w:iCs/>
                <w:color w:val="auto"/>
                <w:sz w:val="20"/>
                <w:szCs w:val="20"/>
                <w:lang w:val="uk-UA" w:eastAsia="en-US"/>
              </w:rPr>
            </w:pPr>
            <w:r w:rsidRPr="00683D3F">
              <w:rPr>
                <w:rFonts w:ascii="Avenir Next Cyr" w:eastAsia="Times New Roman" w:hAnsi="Avenir Next Cyr" w:cs="Calibri"/>
                <w:i/>
                <w:iCs/>
                <w:color w:val="auto"/>
                <w:sz w:val="20"/>
                <w:szCs w:val="20"/>
                <w:lang w:val="uk-UA" w:eastAsia="en-US"/>
              </w:rPr>
              <w:t>Перелічіть</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кожну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ціль окремо</w:t>
            </w:r>
            <w:r w:rsidRPr="00683D3F">
              <w:rPr>
                <w:rFonts w:ascii="Avenir Next Cyr" w:eastAsia="Times New Roman" w:hAnsi="Avenir Next Cyr"/>
                <w:i/>
                <w:iCs/>
                <w:color w:val="auto"/>
                <w:sz w:val="20"/>
                <w:szCs w:val="20"/>
                <w:lang w:val="uk-UA" w:eastAsia="en-US"/>
              </w:rPr>
              <w:t>.</w:t>
            </w:r>
            <w:r w:rsidR="00AA71D6" w:rsidRPr="00683D3F">
              <w:rPr>
                <w:rFonts w:ascii="Avenir Next Cyr" w:eastAsia="Times New Roman" w:hAnsi="Avenir Next Cyr"/>
                <w:i/>
                <w:iCs/>
                <w:color w:val="auto"/>
                <w:sz w:val="20"/>
                <w:szCs w:val="20"/>
                <w:lang w:val="uk-UA" w:eastAsia="en-US"/>
              </w:rPr>
              <w:t xml:space="preserve"> В заявці необхідно описати</w:t>
            </w:r>
            <w:r w:rsidR="00513B48" w:rsidRPr="00683D3F">
              <w:rPr>
                <w:rFonts w:ascii="Avenir Next Cyr" w:eastAsia="Times New Roman" w:hAnsi="Avenir Next Cyr"/>
                <w:i/>
                <w:iCs/>
                <w:color w:val="auto"/>
                <w:sz w:val="20"/>
                <w:szCs w:val="20"/>
                <w:lang w:val="uk-UA" w:eastAsia="en-US"/>
              </w:rPr>
              <w:t>:</w:t>
            </w:r>
          </w:p>
          <w:p w14:paraId="302ADFA6" w14:textId="64EE32A0" w:rsidR="00513B48" w:rsidRPr="00683D3F" w:rsidRDefault="006C2B2A" w:rsidP="00513B48">
            <w:pPr>
              <w:pStyle w:val="MediumShading1-Accent11"/>
              <w:numPr>
                <w:ilvl w:val="0"/>
                <w:numId w:val="37"/>
              </w:numPr>
              <w:rPr>
                <w:rFonts w:ascii="Avenir Next Cyr Medium" w:eastAsia="Times New Roman" w:hAnsi="Avenir Next Cyr Medium"/>
                <w:i/>
                <w:iCs/>
                <w:color w:val="auto"/>
                <w:sz w:val="20"/>
                <w:szCs w:val="20"/>
                <w:lang w:val="uk-UA" w:eastAsia="en-US"/>
              </w:rPr>
            </w:pPr>
            <w:r w:rsidRPr="00683D3F">
              <w:rPr>
                <w:rFonts w:ascii="Avenir Next Cyr Medium" w:eastAsia="Times New Roman" w:hAnsi="Avenir Next Cyr Medium"/>
                <w:b/>
                <w:bCs/>
                <w:i/>
                <w:iCs/>
                <w:color w:val="auto"/>
                <w:sz w:val="20"/>
                <w:szCs w:val="20"/>
                <w:lang w:val="uk-UA" w:eastAsia="en-US"/>
              </w:rPr>
              <w:t>одн</w:t>
            </w:r>
            <w:r w:rsidR="00AA71D6" w:rsidRPr="00683D3F">
              <w:rPr>
                <w:rFonts w:ascii="Avenir Next Cyr Medium" w:eastAsia="Times New Roman" w:hAnsi="Avenir Next Cyr Medium"/>
                <w:b/>
                <w:bCs/>
                <w:i/>
                <w:iCs/>
                <w:color w:val="auto"/>
                <w:sz w:val="20"/>
                <w:szCs w:val="20"/>
                <w:lang w:val="uk-UA" w:eastAsia="en-US"/>
              </w:rPr>
              <w:t>у</w:t>
            </w:r>
            <w:r w:rsidRPr="00683D3F">
              <w:rPr>
                <w:rFonts w:ascii="Avenir Next Cyr Medium" w:eastAsia="Times New Roman" w:hAnsi="Avenir Next Cyr Medium"/>
                <w:b/>
                <w:bCs/>
                <w:i/>
                <w:iCs/>
                <w:color w:val="auto"/>
                <w:sz w:val="20"/>
                <w:szCs w:val="20"/>
                <w:lang w:val="uk-UA" w:eastAsia="en-US"/>
              </w:rPr>
              <w:t xml:space="preserve"> ключов</w:t>
            </w:r>
            <w:r w:rsidR="00AA71D6" w:rsidRPr="00683D3F">
              <w:rPr>
                <w:rFonts w:ascii="Avenir Next Cyr Medium" w:eastAsia="Times New Roman" w:hAnsi="Avenir Next Cyr Medium"/>
                <w:b/>
                <w:bCs/>
                <w:i/>
                <w:iCs/>
                <w:color w:val="auto"/>
                <w:sz w:val="20"/>
                <w:szCs w:val="20"/>
                <w:lang w:val="uk-UA" w:eastAsia="en-US"/>
              </w:rPr>
              <w:t>у</w:t>
            </w:r>
            <w:r w:rsidRPr="00683D3F">
              <w:rPr>
                <w:rFonts w:ascii="Avenir Next Cyr Medium" w:eastAsia="Times New Roman" w:hAnsi="Avenir Next Cyr Medium"/>
                <w:b/>
                <w:bCs/>
                <w:i/>
                <w:iCs/>
                <w:color w:val="auto"/>
                <w:sz w:val="20"/>
                <w:szCs w:val="20"/>
                <w:lang w:val="uk-UA" w:eastAsia="en-US"/>
              </w:rPr>
              <w:t xml:space="preserve"> </w:t>
            </w:r>
            <w:r w:rsidR="00513B48" w:rsidRPr="00683D3F">
              <w:rPr>
                <w:rFonts w:ascii="Avenir Next Cyr Medium" w:eastAsia="Times New Roman" w:hAnsi="Avenir Next Cyr Medium"/>
                <w:b/>
                <w:bCs/>
                <w:i/>
                <w:iCs/>
                <w:color w:val="auto"/>
                <w:sz w:val="20"/>
                <w:szCs w:val="20"/>
                <w:lang w:val="uk-UA" w:eastAsia="en-US"/>
              </w:rPr>
              <w:t>Б</w:t>
            </w:r>
            <w:r w:rsidRPr="00683D3F">
              <w:rPr>
                <w:rFonts w:ascii="Avenir Next Cyr Medium" w:eastAsia="Times New Roman" w:hAnsi="Avenir Next Cyr Medium"/>
                <w:b/>
                <w:bCs/>
                <w:i/>
                <w:iCs/>
                <w:color w:val="auto"/>
                <w:sz w:val="20"/>
                <w:szCs w:val="20"/>
                <w:lang w:val="uk-UA" w:eastAsia="en-US"/>
              </w:rPr>
              <w:t>ізнес-ціль</w:t>
            </w:r>
            <w:r w:rsidRPr="00683D3F">
              <w:rPr>
                <w:rFonts w:ascii="Avenir Next Cyr Medium" w:eastAsia="Times New Roman" w:hAnsi="Avenir Next Cyr Medium"/>
                <w:i/>
                <w:iCs/>
                <w:color w:val="auto"/>
                <w:sz w:val="20"/>
                <w:szCs w:val="20"/>
                <w:lang w:val="uk-UA" w:eastAsia="en-US"/>
              </w:rPr>
              <w:t xml:space="preserve"> </w:t>
            </w:r>
            <w:r w:rsidRPr="00683D3F">
              <w:rPr>
                <w:rFonts w:ascii="Avenir Next Cyr Medium" w:eastAsia="Times New Roman" w:hAnsi="Avenir Next Cyr Medium"/>
                <w:b/>
                <w:bCs/>
                <w:i/>
                <w:iCs/>
                <w:color w:val="auto"/>
                <w:sz w:val="20"/>
                <w:szCs w:val="20"/>
                <w:lang w:val="uk-UA" w:eastAsia="en-US"/>
              </w:rPr>
              <w:t>(є обов’язковою</w:t>
            </w:r>
            <w:r w:rsidR="00513B48" w:rsidRPr="00683D3F">
              <w:rPr>
                <w:rFonts w:ascii="Avenir Next Cyr Medium" w:eastAsia="Times New Roman" w:hAnsi="Avenir Next Cyr Medium"/>
                <w:b/>
                <w:bCs/>
                <w:i/>
                <w:iCs/>
                <w:color w:val="auto"/>
                <w:sz w:val="20"/>
                <w:szCs w:val="20"/>
                <w:lang w:val="uk-UA" w:eastAsia="en-US"/>
              </w:rPr>
              <w:t xml:space="preserve"> до заповнення</w:t>
            </w:r>
            <w:r w:rsidRPr="00683D3F">
              <w:rPr>
                <w:rFonts w:ascii="Avenir Next Cyr Medium" w:eastAsia="Times New Roman" w:hAnsi="Avenir Next Cyr Medium"/>
                <w:b/>
                <w:bCs/>
                <w:i/>
                <w:iCs/>
                <w:color w:val="auto"/>
                <w:sz w:val="20"/>
                <w:szCs w:val="20"/>
                <w:lang w:val="uk-UA" w:eastAsia="en-US"/>
              </w:rPr>
              <w:t>)</w:t>
            </w:r>
          </w:p>
          <w:p w14:paraId="6D37145F" w14:textId="5D700011" w:rsidR="00513B48" w:rsidRPr="001F244E" w:rsidRDefault="006C2B2A" w:rsidP="00513B48">
            <w:pPr>
              <w:pStyle w:val="MediumShading1-Accent11"/>
              <w:numPr>
                <w:ilvl w:val="0"/>
                <w:numId w:val="37"/>
              </w:numPr>
              <w:rPr>
                <w:rFonts w:ascii="Avenir Next LT Pro" w:eastAsia="Times New Roman" w:hAnsi="Avenir Next LT Pro"/>
                <w:i/>
                <w:iCs/>
                <w:color w:val="000000" w:themeColor="text1"/>
                <w:sz w:val="20"/>
                <w:szCs w:val="20"/>
                <w:lang w:val="uk-UA" w:eastAsia="en-US"/>
              </w:rPr>
            </w:pPr>
            <w:r w:rsidRPr="00683D3F">
              <w:rPr>
                <w:rFonts w:ascii="Avenir Next Cyr" w:eastAsia="Times New Roman" w:hAnsi="Avenir Next Cyr"/>
                <w:i/>
                <w:iCs/>
                <w:color w:val="auto"/>
                <w:sz w:val="20"/>
                <w:szCs w:val="20"/>
                <w:lang w:val="uk-UA" w:eastAsia="en-US"/>
              </w:rPr>
              <w:t xml:space="preserve">до 3 (трьох) </w:t>
            </w:r>
            <w:r w:rsidRPr="00683D3F">
              <w:rPr>
                <w:rFonts w:ascii="Avenir Next Cyr Medium" w:eastAsia="Times New Roman" w:hAnsi="Avenir Next Cyr Medium"/>
                <w:b/>
                <w:bCs/>
                <w:i/>
                <w:iCs/>
                <w:color w:val="auto"/>
                <w:sz w:val="20"/>
                <w:szCs w:val="20"/>
                <w:lang w:val="uk-UA" w:eastAsia="en-US"/>
              </w:rPr>
              <w:t>Маркетингових</w:t>
            </w:r>
            <w:r w:rsidR="00513B48" w:rsidRPr="00683D3F">
              <w:rPr>
                <w:rFonts w:ascii="Avenir Next Cyr Medium" w:eastAsia="Times New Roman" w:hAnsi="Avenir Next Cyr Medium"/>
                <w:b/>
                <w:bCs/>
                <w:i/>
                <w:iCs/>
                <w:color w:val="auto"/>
                <w:sz w:val="20"/>
                <w:szCs w:val="20"/>
                <w:lang w:val="uk-UA" w:eastAsia="en-US"/>
              </w:rPr>
              <w:t xml:space="preserve"> </w:t>
            </w:r>
            <w:r w:rsidRPr="00683D3F">
              <w:rPr>
                <w:rFonts w:ascii="Avenir Next Cyr Medium" w:eastAsia="Times New Roman" w:hAnsi="Avenir Next Cyr Medium"/>
                <w:b/>
                <w:bCs/>
                <w:i/>
                <w:iCs/>
                <w:color w:val="auto"/>
                <w:sz w:val="20"/>
                <w:szCs w:val="20"/>
                <w:lang w:val="uk-UA" w:eastAsia="en-US"/>
              </w:rPr>
              <w:t>(пов’</w:t>
            </w:r>
            <w:r w:rsidR="00513B48" w:rsidRPr="00683D3F">
              <w:rPr>
                <w:rFonts w:ascii="Avenir Next Cyr Medium" w:eastAsia="Times New Roman" w:hAnsi="Avenir Next Cyr Medium"/>
                <w:b/>
                <w:bCs/>
                <w:i/>
                <w:iCs/>
                <w:color w:val="auto"/>
                <w:sz w:val="20"/>
                <w:szCs w:val="20"/>
                <w:lang w:val="uk-UA" w:eastAsia="en-US"/>
              </w:rPr>
              <w:t>я</w:t>
            </w:r>
            <w:r w:rsidRPr="00683D3F">
              <w:rPr>
                <w:rFonts w:ascii="Avenir Next Cyr Medium" w:eastAsia="Times New Roman" w:hAnsi="Avenir Next Cyr Medium"/>
                <w:b/>
                <w:bCs/>
                <w:i/>
                <w:iCs/>
                <w:color w:val="auto"/>
                <w:sz w:val="20"/>
                <w:szCs w:val="20"/>
                <w:lang w:val="uk-UA" w:eastAsia="en-US"/>
              </w:rPr>
              <w:t>зан</w:t>
            </w:r>
            <w:r w:rsidR="00513B48" w:rsidRPr="00683D3F">
              <w:rPr>
                <w:rFonts w:ascii="Avenir Next Cyr Medium" w:eastAsia="Times New Roman" w:hAnsi="Avenir Next Cyr Medium"/>
                <w:b/>
                <w:bCs/>
                <w:i/>
                <w:iCs/>
                <w:color w:val="auto"/>
                <w:sz w:val="20"/>
                <w:szCs w:val="20"/>
                <w:lang w:val="uk-UA" w:eastAsia="en-US"/>
              </w:rPr>
              <w:t>их</w:t>
            </w:r>
            <w:r w:rsidRPr="00683D3F">
              <w:rPr>
                <w:rFonts w:ascii="Avenir Next Cyr Medium" w:eastAsia="Times New Roman" w:hAnsi="Avenir Next Cyr Medium"/>
                <w:b/>
                <w:bCs/>
                <w:i/>
                <w:iCs/>
                <w:color w:val="auto"/>
                <w:sz w:val="20"/>
                <w:szCs w:val="20"/>
                <w:lang w:val="uk-UA" w:eastAsia="en-US"/>
              </w:rPr>
              <w:t xml:space="preserve"> зі споживачем/клієнтом)</w:t>
            </w:r>
            <w:r w:rsidR="00513B48" w:rsidRPr="00683D3F">
              <w:rPr>
                <w:rFonts w:ascii="Avenir Next Cyr Medium" w:eastAsia="Times New Roman" w:hAnsi="Avenir Next Cyr Medium"/>
                <w:b/>
                <w:bCs/>
                <w:i/>
                <w:iCs/>
                <w:color w:val="auto"/>
                <w:sz w:val="20"/>
                <w:szCs w:val="20"/>
                <w:lang w:val="uk-UA" w:eastAsia="en-US"/>
              </w:rPr>
              <w:t xml:space="preserve"> цілей</w:t>
            </w:r>
            <w:r w:rsidR="00513B48" w:rsidRPr="00683D3F">
              <w:rPr>
                <w:rFonts w:ascii="Avenir Next Cyr" w:eastAsia="Times New Roman" w:hAnsi="Avenir Next Cyr"/>
                <w:i/>
                <w:iCs/>
                <w:color w:val="auto"/>
                <w:sz w:val="20"/>
                <w:szCs w:val="20"/>
                <w:lang w:val="uk-UA" w:eastAsia="en-US"/>
              </w:rPr>
              <w:t xml:space="preserve"> (1 ціль є обов’язковою до </w:t>
            </w:r>
            <w:r w:rsidR="00513B48" w:rsidRPr="001F244E">
              <w:rPr>
                <w:rFonts w:ascii="Avenir Next Cyr" w:eastAsia="Times New Roman" w:hAnsi="Avenir Next Cyr"/>
                <w:i/>
                <w:iCs/>
                <w:color w:val="000000" w:themeColor="text1"/>
                <w:sz w:val="20"/>
                <w:szCs w:val="20"/>
                <w:lang w:val="uk-UA" w:eastAsia="en-US"/>
              </w:rPr>
              <w:t>заповнення)</w:t>
            </w:r>
          </w:p>
          <w:p w14:paraId="1BE032D3" w14:textId="5C48757C" w:rsidR="00513B48" w:rsidRPr="00683D3F" w:rsidRDefault="006C2B2A" w:rsidP="00513B48">
            <w:pPr>
              <w:pStyle w:val="MediumShading1-Accent11"/>
              <w:numPr>
                <w:ilvl w:val="0"/>
                <w:numId w:val="37"/>
              </w:numPr>
              <w:rPr>
                <w:rFonts w:ascii="Avenir Next LT Pro" w:eastAsia="Times New Roman" w:hAnsi="Avenir Next LT Pro"/>
                <w:i/>
                <w:iCs/>
                <w:color w:val="auto"/>
                <w:sz w:val="20"/>
                <w:szCs w:val="20"/>
                <w:lang w:val="uk-UA" w:eastAsia="en-US"/>
              </w:rPr>
            </w:pPr>
            <w:r w:rsidRPr="001F244E">
              <w:rPr>
                <w:rFonts w:ascii="Avenir Next Cyr" w:eastAsia="Times New Roman" w:hAnsi="Avenir Next Cyr"/>
                <w:i/>
                <w:iCs/>
                <w:color w:val="000000" w:themeColor="text1"/>
                <w:sz w:val="20"/>
                <w:szCs w:val="20"/>
                <w:lang w:val="uk-UA" w:eastAsia="en-US"/>
              </w:rPr>
              <w:t xml:space="preserve"> </w:t>
            </w:r>
            <w:r w:rsidR="00513B48" w:rsidRPr="001F244E">
              <w:rPr>
                <w:rFonts w:ascii="Avenir Next Cyr" w:eastAsia="Times New Roman" w:hAnsi="Avenir Next Cyr"/>
                <w:i/>
                <w:iCs/>
                <w:color w:val="000000" w:themeColor="text1"/>
                <w:sz w:val="20"/>
                <w:szCs w:val="20"/>
                <w:lang w:val="uk-UA" w:eastAsia="en-US"/>
              </w:rPr>
              <w:t xml:space="preserve">до 3 (трьох) </w:t>
            </w:r>
            <w:r w:rsidR="00510D98" w:rsidRPr="001F244E">
              <w:rPr>
                <w:rFonts w:ascii="Avenir Next Cyr Medium" w:eastAsia="Times New Roman" w:hAnsi="Avenir Next Cyr Medium"/>
                <w:b/>
                <w:bCs/>
                <w:i/>
                <w:iCs/>
                <w:color w:val="000000" w:themeColor="text1"/>
                <w:sz w:val="20"/>
                <w:lang w:val="uk-UA"/>
              </w:rPr>
              <w:t>Цілей Активності</w:t>
            </w:r>
            <w:r w:rsidR="00510D98" w:rsidRPr="001F244E">
              <w:rPr>
                <w:rFonts w:ascii="Avenir Next Cyr" w:eastAsia="Times New Roman" w:hAnsi="Avenir Next Cyr"/>
                <w:i/>
                <w:iCs/>
                <w:color w:val="000000" w:themeColor="text1"/>
                <w:sz w:val="20"/>
                <w:szCs w:val="20"/>
                <w:lang w:val="uk-UA" w:eastAsia="en-US"/>
              </w:rPr>
              <w:t xml:space="preserve"> </w:t>
            </w:r>
            <w:r w:rsidR="00513B48" w:rsidRPr="001F244E">
              <w:rPr>
                <w:rFonts w:ascii="Avenir Next Cyr" w:eastAsia="Times New Roman" w:hAnsi="Avenir Next Cyr"/>
                <w:i/>
                <w:iCs/>
                <w:color w:val="000000" w:themeColor="text1"/>
                <w:sz w:val="20"/>
                <w:szCs w:val="20"/>
                <w:lang w:val="uk-UA" w:eastAsia="en-US"/>
              </w:rPr>
              <w:t xml:space="preserve">(1 ціль </w:t>
            </w:r>
            <w:r w:rsidR="00513B48" w:rsidRPr="00683D3F">
              <w:rPr>
                <w:rFonts w:ascii="Avenir Next Cyr" w:eastAsia="Times New Roman" w:hAnsi="Avenir Next Cyr"/>
                <w:i/>
                <w:iCs/>
                <w:color w:val="auto"/>
                <w:sz w:val="20"/>
                <w:szCs w:val="20"/>
                <w:lang w:val="uk-UA" w:eastAsia="en-US"/>
              </w:rPr>
              <w:t>є обов’язковою до заповнення</w:t>
            </w:r>
            <w:r w:rsidR="00AA71D6" w:rsidRPr="00683D3F">
              <w:rPr>
                <w:rFonts w:ascii="Avenir Next Cyr" w:eastAsia="Times New Roman" w:hAnsi="Avenir Next Cyr"/>
                <w:i/>
                <w:iCs/>
                <w:color w:val="auto"/>
                <w:sz w:val="20"/>
                <w:szCs w:val="20"/>
                <w:lang w:val="uk-UA" w:eastAsia="en-US"/>
              </w:rPr>
              <w:t>).</w:t>
            </w:r>
          </w:p>
          <w:p w14:paraId="515B68BF" w14:textId="0672F7B8" w:rsidR="00AA71D6" w:rsidRPr="00683D3F" w:rsidRDefault="00AA71D6" w:rsidP="00AA71D6">
            <w:pPr>
              <w:pStyle w:val="MediumShading1-Accent11"/>
              <w:rPr>
                <w:rFonts w:ascii="Avenir Next Cyr" w:eastAsia="Times New Roman" w:hAnsi="Avenir Next Cyr"/>
                <w:i/>
                <w:iCs/>
                <w:color w:val="auto"/>
                <w:sz w:val="20"/>
                <w:szCs w:val="20"/>
                <w:lang w:val="uk-UA" w:eastAsia="en-US"/>
              </w:rPr>
            </w:pPr>
            <w:r w:rsidRPr="00683D3F">
              <w:rPr>
                <w:rFonts w:ascii="Avenir Next Cyr" w:eastAsia="Times New Roman" w:hAnsi="Avenir Next Cyr" w:cs="Calibri"/>
                <w:i/>
                <w:iCs/>
                <w:color w:val="auto"/>
                <w:sz w:val="20"/>
                <w:szCs w:val="20"/>
                <w:lang w:val="uk-UA" w:eastAsia="en-US"/>
              </w:rPr>
              <w:lastRenderedPageBreak/>
              <w:t>Якщо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вашій кампанії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було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менше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 xml:space="preserve">маркетингових </w:t>
            </w:r>
            <w:r w:rsidR="00713D44">
              <w:rPr>
                <w:rFonts w:ascii="Avenir Next Cyr" w:eastAsia="Times New Roman" w:hAnsi="Avenir Next Cyr" w:cs="Calibri"/>
                <w:i/>
                <w:iCs/>
                <w:color w:val="auto"/>
                <w:sz w:val="20"/>
                <w:szCs w:val="20"/>
                <w:lang w:val="uk-UA" w:eastAsia="en-US"/>
              </w:rPr>
              <w:t xml:space="preserve">цілей </w:t>
            </w:r>
            <w:r w:rsidRPr="00683D3F">
              <w:rPr>
                <w:rFonts w:ascii="Avenir Next Cyr" w:eastAsia="Times New Roman" w:hAnsi="Avenir Next Cyr" w:cs="Calibri"/>
                <w:i/>
                <w:iCs/>
                <w:color w:val="auto"/>
                <w:sz w:val="20"/>
                <w:szCs w:val="20"/>
                <w:lang w:val="uk-UA" w:eastAsia="en-US"/>
              </w:rPr>
              <w:t>та</w:t>
            </w:r>
            <w:r w:rsidR="007F5802" w:rsidRPr="00683D3F">
              <w:rPr>
                <w:rFonts w:ascii="Avenir Next Cyr" w:eastAsia="Times New Roman" w:hAnsi="Avenir Next Cyr" w:cs="Calibri"/>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цілей</w:t>
            </w:r>
            <w:r w:rsidR="00683D3F" w:rsidRPr="00683D3F">
              <w:rPr>
                <w:rFonts w:ascii="Avenir Next Cyr" w:eastAsia="Times New Roman" w:hAnsi="Avenir Next Cyr" w:cs="Calibri"/>
                <w:i/>
                <w:iCs/>
                <w:color w:val="auto"/>
                <w:sz w:val="20"/>
                <w:szCs w:val="20"/>
                <w:lang w:val="uk-UA" w:eastAsia="en-US"/>
              </w:rPr>
              <w:t xml:space="preserve"> активності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нормально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залиште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поля</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порожніми</w:t>
            </w:r>
            <w:r w:rsidRPr="00683D3F">
              <w:rPr>
                <w:rFonts w:ascii="Avenir Next Cyr" w:eastAsia="Times New Roman" w:hAnsi="Avenir Next Cyr"/>
                <w:i/>
                <w:iCs/>
                <w:color w:val="auto"/>
                <w:sz w:val="20"/>
                <w:szCs w:val="20"/>
                <w:lang w:val="uk-UA" w:eastAsia="en-US"/>
              </w:rPr>
              <w:t>.</w:t>
            </w:r>
          </w:p>
          <w:p w14:paraId="74BAB33E" w14:textId="4FC07BD0" w:rsidR="003E454B" w:rsidRPr="00584574" w:rsidRDefault="00AA71D6" w:rsidP="00AA71D6">
            <w:pPr>
              <w:pStyle w:val="MediumShading1-Accent11"/>
              <w:rPr>
                <w:rFonts w:ascii="Avenir Next Cyr" w:hAnsi="Avenir Next Cyr"/>
                <w:b/>
                <w:bCs/>
                <w:strike/>
                <w:color w:val="auto"/>
                <w:sz w:val="19"/>
                <w:szCs w:val="19"/>
                <w:lang w:val="uk-UA"/>
              </w:rPr>
            </w:pPr>
            <w:r w:rsidRPr="00683D3F">
              <w:rPr>
                <w:rFonts w:ascii="Avenir Next Cyr" w:eastAsia="Times New Roman" w:hAnsi="Avenir Next Cyr" w:cs="Calibri"/>
                <w:i/>
                <w:iCs/>
                <w:color w:val="auto"/>
                <w:sz w:val="20"/>
                <w:szCs w:val="20"/>
                <w:lang w:val="uk-UA" w:eastAsia="en-US"/>
              </w:rPr>
              <w:t>Для</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кожної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цілі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надайте</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короткий</w:t>
            </w:r>
            <w:r w:rsidRPr="00683D3F">
              <w:rPr>
                <w:rFonts w:ascii="Avenir Next Cyr" w:eastAsia="Times New Roman" w:hAnsi="Avenir Next Cyr"/>
                <w:i/>
                <w:iCs/>
                <w:color w:val="auto"/>
                <w:sz w:val="20"/>
                <w:szCs w:val="20"/>
                <w:lang w:val="uk-UA" w:eastAsia="en-US"/>
              </w:rPr>
              <w:t xml:space="preserve"> </w:t>
            </w:r>
            <w:r w:rsidR="00466393" w:rsidRPr="00683D3F">
              <w:rPr>
                <w:rFonts w:ascii="Avenir Next Cyr" w:eastAsia="Times New Roman" w:hAnsi="Avenir Next Cyr"/>
                <w:i/>
                <w:iCs/>
                <w:color w:val="auto"/>
                <w:sz w:val="20"/>
                <w:szCs w:val="20"/>
                <w:lang w:val="uk-UA" w:eastAsia="en-US"/>
              </w:rPr>
              <w:t>опис</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того</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чому</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ви</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її</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обрали</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вкажіть</w:t>
            </w:r>
            <w:r w:rsidRPr="00683D3F">
              <w:rPr>
                <w:rFonts w:ascii="Avenir Next Cyr" w:eastAsia="Times New Roman" w:hAnsi="Avenir Next Cyr"/>
                <w:i/>
                <w:iCs/>
                <w:color w:val="auto"/>
                <w:sz w:val="20"/>
                <w:szCs w:val="20"/>
                <w:lang w:val="uk-UA" w:eastAsia="en-US"/>
              </w:rPr>
              <w:t xml:space="preserve"> KPI </w:t>
            </w:r>
            <w:r w:rsidRPr="00683D3F">
              <w:rPr>
                <w:rFonts w:ascii="Avenir Next Cyr" w:eastAsia="Times New Roman" w:hAnsi="Avenir Next Cyr" w:cs="Calibri"/>
                <w:i/>
                <w:iCs/>
                <w:color w:val="auto"/>
                <w:sz w:val="20"/>
                <w:szCs w:val="20"/>
                <w:lang w:val="uk-UA" w:eastAsia="en-US"/>
              </w:rPr>
              <w:t>та</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контрольні</w:t>
            </w:r>
            <w:r w:rsidRPr="00683D3F">
              <w:rPr>
                <w:rFonts w:ascii="Avenir Next Cyr" w:eastAsia="Times New Roman" w:hAnsi="Avenir Next Cyr"/>
                <w:i/>
                <w:iCs/>
                <w:color w:val="auto"/>
                <w:sz w:val="20"/>
                <w:szCs w:val="20"/>
                <w:lang w:val="uk-UA" w:eastAsia="en-US"/>
              </w:rPr>
              <w:t xml:space="preserve"> </w:t>
            </w:r>
            <w:r w:rsidRPr="00683D3F">
              <w:rPr>
                <w:rFonts w:ascii="Avenir Next Cyr" w:eastAsia="Times New Roman" w:hAnsi="Avenir Next Cyr" w:cs="Calibri"/>
                <w:i/>
                <w:iCs/>
                <w:color w:val="auto"/>
                <w:sz w:val="20"/>
                <w:szCs w:val="20"/>
                <w:lang w:val="uk-UA" w:eastAsia="en-US"/>
              </w:rPr>
              <w:t>показники</w:t>
            </w:r>
            <w:r w:rsidRPr="00683D3F">
              <w:rPr>
                <w:rFonts w:ascii="Avenir Next Cyr" w:eastAsia="Times New Roman" w:hAnsi="Avenir Next Cyr"/>
                <w:i/>
                <w:iCs/>
                <w:color w:val="auto"/>
                <w:sz w:val="20"/>
                <w:szCs w:val="20"/>
                <w:lang w:val="uk-UA" w:eastAsia="en-US"/>
              </w:rPr>
              <w:t>.</w:t>
            </w:r>
          </w:p>
        </w:tc>
        <w:tc>
          <w:tcPr>
            <w:tcW w:w="4478" w:type="dxa"/>
            <w:shd w:val="clear" w:color="auto" w:fill="auto"/>
          </w:tcPr>
          <w:p w14:paraId="7736BFEC" w14:textId="77777777" w:rsidR="003E7F04" w:rsidRPr="00584574" w:rsidRDefault="003E7F04" w:rsidP="003E7F04">
            <w:pPr>
              <w:spacing w:after="120" w:line="240" w:lineRule="auto"/>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6"/>
                <w:lang w:val="uk-UA"/>
              </w:rPr>
              <w:lastRenderedPageBreak/>
              <w:t>Effie</w:t>
            </w:r>
            <w:proofErr w:type="spellEnd"/>
            <w:r w:rsidRPr="00584574">
              <w:rPr>
                <w:rFonts w:ascii="Avenir Next Cyr Medium" w:hAnsi="Avenir Next Cyr Medium"/>
                <w:b/>
                <w:color w:val="auto"/>
                <w:sz w:val="18"/>
                <w:szCs w:val="16"/>
                <w:lang w:val="uk-UA"/>
              </w:rPr>
              <w:t xml:space="preserve"> </w:t>
            </w:r>
            <w:r w:rsidRPr="00584574">
              <w:rPr>
                <w:rFonts w:ascii="Avenir Next Cyr Medium" w:hAnsi="Avenir Next Cyr Medium" w:cs="Calibri"/>
                <w:b/>
                <w:color w:val="auto"/>
                <w:sz w:val="18"/>
                <w:szCs w:val="16"/>
                <w:lang w:val="uk-UA"/>
              </w:rPr>
              <w:t>підказки</w:t>
            </w:r>
            <w:r w:rsidRPr="00584574">
              <w:rPr>
                <w:rFonts w:ascii="Avenir Next Cyr Medium" w:hAnsi="Avenir Next Cyr Medium"/>
                <w:b/>
                <w:color w:val="auto"/>
                <w:sz w:val="18"/>
                <w:szCs w:val="16"/>
                <w:lang w:val="uk-UA"/>
              </w:rPr>
              <w:t>:</w:t>
            </w:r>
          </w:p>
          <w:p w14:paraId="0A6DBA59" w14:textId="04CB4CD4" w:rsidR="003E7F04" w:rsidRPr="00C213DA" w:rsidRDefault="00C213DA" w:rsidP="003E7F04">
            <w:pPr>
              <w:numPr>
                <w:ilvl w:val="0"/>
                <w:numId w:val="5"/>
              </w:numPr>
              <w:spacing w:after="120" w:line="240" w:lineRule="auto"/>
              <w:ind w:left="398"/>
              <w:rPr>
                <w:rFonts w:ascii="Avenir Next Cyr" w:hAnsi="Avenir Next Cyr"/>
                <w:bCs/>
                <w:color w:val="auto"/>
                <w:sz w:val="18"/>
                <w:szCs w:val="16"/>
                <w:lang w:val="uk-UA"/>
              </w:rPr>
            </w:pPr>
            <w:r w:rsidRPr="00C213DA">
              <w:rPr>
                <w:rFonts w:ascii="Avenir Next Cyr" w:hAnsi="Avenir Next Cyr"/>
                <w:bCs/>
                <w:color w:val="auto"/>
                <w:sz w:val="18"/>
                <w:szCs w:val="16"/>
                <w:lang w:val="uk-UA"/>
              </w:rPr>
              <w:t>Судді розраховують побачити опис ситуації, у тому числі показники попереднього року, якщо це можливо, стосовно поставленої цілій – чому ці цілі є складними?)</w:t>
            </w:r>
            <w:r w:rsidR="003E7F04" w:rsidRPr="00C213DA">
              <w:rPr>
                <w:rFonts w:ascii="Avenir Next Cyr" w:hAnsi="Avenir Next Cyr"/>
                <w:bCs/>
                <w:color w:val="auto"/>
                <w:sz w:val="18"/>
                <w:szCs w:val="16"/>
                <w:lang w:val="uk-UA"/>
              </w:rPr>
              <w:t xml:space="preserve"> </w:t>
            </w:r>
          </w:p>
          <w:p w14:paraId="2E929451" w14:textId="77777777" w:rsidR="003E7F04" w:rsidRPr="00584574" w:rsidRDefault="003E7F04" w:rsidP="003E7F04">
            <w:pPr>
              <w:numPr>
                <w:ilvl w:val="0"/>
                <w:numId w:val="5"/>
              </w:numPr>
              <w:spacing w:after="120" w:line="240" w:lineRule="auto"/>
              <w:ind w:left="398"/>
              <w:rPr>
                <w:rFonts w:ascii="Avenir Next Cyr" w:hAnsi="Avenir Next Cyr"/>
                <w:bCs/>
                <w:color w:val="auto"/>
                <w:sz w:val="18"/>
                <w:szCs w:val="16"/>
                <w:lang w:val="uk-UA"/>
              </w:rPr>
            </w:pPr>
            <w:r w:rsidRPr="00584574">
              <w:rPr>
                <w:rFonts w:ascii="Avenir Next Cyr" w:hAnsi="Avenir Next Cyr" w:cs="Calibri"/>
                <w:bCs/>
                <w:color w:val="auto"/>
                <w:sz w:val="18"/>
                <w:szCs w:val="16"/>
                <w:lang w:val="uk-UA"/>
              </w:rPr>
              <w:t>Якщо</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у</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вас</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не</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було</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конкретних</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кількісних</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цілей</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поясніть</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чому</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Опишіть</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як</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тоді</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планували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виміряти</w:t>
            </w:r>
            <w:r w:rsidRPr="00584574">
              <w:rPr>
                <w:rFonts w:ascii="Avenir Next Cyr" w:hAnsi="Avenir Next Cyr"/>
                <w:bCs/>
                <w:color w:val="auto"/>
                <w:sz w:val="18"/>
                <w:szCs w:val="16"/>
                <w:lang w:val="uk-UA"/>
              </w:rPr>
              <w:t xml:space="preserve"> </w:t>
            </w:r>
            <w:r w:rsidRPr="00584574">
              <w:rPr>
                <w:rFonts w:ascii="Avenir Next Cyr" w:hAnsi="Avenir Next Cyr" w:cs="Calibri"/>
                <w:bCs/>
                <w:color w:val="auto"/>
                <w:sz w:val="18"/>
                <w:szCs w:val="16"/>
                <w:lang w:val="uk-UA"/>
              </w:rPr>
              <w:t>свої</w:t>
            </w:r>
            <w:r w:rsidRPr="00584574">
              <w:rPr>
                <w:rFonts w:ascii="Avenir Next Cyr" w:hAnsi="Avenir Next Cyr"/>
                <w:bCs/>
                <w:color w:val="auto"/>
                <w:sz w:val="18"/>
                <w:szCs w:val="16"/>
                <w:lang w:val="uk-UA"/>
              </w:rPr>
              <w:t xml:space="preserve"> </w:t>
            </w:r>
            <w:proofErr w:type="spellStart"/>
            <w:r w:rsidRPr="00584574">
              <w:rPr>
                <w:rFonts w:ascii="Avenir Next Cyr" w:hAnsi="Avenir Next Cyr"/>
                <w:bCs/>
                <w:color w:val="auto"/>
                <w:sz w:val="18"/>
                <w:szCs w:val="16"/>
                <w:lang w:val="uk-UA"/>
              </w:rPr>
              <w:t>KPIs</w:t>
            </w:r>
            <w:proofErr w:type="spellEnd"/>
            <w:r w:rsidRPr="00584574">
              <w:rPr>
                <w:rFonts w:ascii="Avenir Next Cyr" w:hAnsi="Avenir Next Cyr"/>
                <w:bCs/>
                <w:color w:val="auto"/>
                <w:sz w:val="18"/>
                <w:szCs w:val="16"/>
                <w:lang w:val="uk-UA"/>
              </w:rPr>
              <w:t>.</w:t>
            </w:r>
          </w:p>
          <w:p w14:paraId="4850B2CE" w14:textId="77777777" w:rsidR="003E7F04" w:rsidRPr="00584574" w:rsidRDefault="003E7F04" w:rsidP="003E7F04">
            <w:pPr>
              <w:pStyle w:val="af7"/>
              <w:numPr>
                <w:ilvl w:val="0"/>
                <w:numId w:val="5"/>
              </w:numPr>
              <w:spacing w:after="0" w:line="240" w:lineRule="auto"/>
              <w:ind w:left="391" w:hanging="357"/>
              <w:rPr>
                <w:rFonts w:ascii="Avenir Next Cyr" w:hAnsi="Avenir Next Cyr"/>
                <w:color w:val="auto"/>
                <w:sz w:val="18"/>
                <w:szCs w:val="16"/>
                <w:lang w:val="uk-UA"/>
              </w:rPr>
            </w:pPr>
            <w:r w:rsidRPr="00584574">
              <w:rPr>
                <w:rFonts w:ascii="Avenir Next Cyr" w:hAnsi="Avenir Next Cyr" w:cs="Calibri"/>
                <w:color w:val="auto"/>
                <w:sz w:val="18"/>
                <w:szCs w:val="16"/>
                <w:lang w:val="uk-UA"/>
              </w:rPr>
              <w:t>Якщо</w:t>
            </w:r>
            <w:r w:rsidRPr="00584574">
              <w:rPr>
                <w:rFonts w:ascii="Avenir Next Cyr" w:hAnsi="Avenir Next Cyr"/>
                <w:color w:val="auto"/>
                <w:sz w:val="18"/>
                <w:szCs w:val="16"/>
                <w:lang w:val="uk-UA"/>
              </w:rPr>
              <w:t xml:space="preserve"> </w:t>
            </w:r>
            <w:proofErr w:type="spellStart"/>
            <w:r w:rsidRPr="00584574">
              <w:rPr>
                <w:rFonts w:ascii="Avenir Next Cyr" w:hAnsi="Avenir Next Cyr" w:cs="Calibri"/>
                <w:color w:val="auto"/>
                <w:sz w:val="18"/>
                <w:szCs w:val="16"/>
                <w:lang w:val="uk-UA"/>
              </w:rPr>
              <w:t>релевантно</w:t>
            </w:r>
            <w:proofErr w:type="spellEnd"/>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для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роботи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як</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відносяться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до</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загальної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стратегії</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цілей</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бренду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організації</w:t>
            </w:r>
          </w:p>
          <w:p w14:paraId="5AE85855" w14:textId="77777777" w:rsidR="003E7F04" w:rsidRPr="00584574" w:rsidRDefault="003E7F04" w:rsidP="003E7F04">
            <w:pPr>
              <w:pStyle w:val="af7"/>
              <w:spacing w:after="0" w:line="240" w:lineRule="auto"/>
              <w:ind w:left="391"/>
              <w:rPr>
                <w:rFonts w:ascii="Avenir Next Cyr" w:hAnsi="Avenir Next Cyr"/>
                <w:color w:val="auto"/>
                <w:sz w:val="18"/>
                <w:szCs w:val="16"/>
                <w:lang w:val="uk-UA"/>
              </w:rPr>
            </w:pPr>
          </w:p>
          <w:p w14:paraId="1E91AA5E" w14:textId="499FAE47" w:rsidR="003E7F04" w:rsidRPr="009E11FA" w:rsidRDefault="003E7F04" w:rsidP="003E7F04">
            <w:pPr>
              <w:numPr>
                <w:ilvl w:val="0"/>
                <w:numId w:val="5"/>
              </w:numPr>
              <w:spacing w:after="120" w:line="240" w:lineRule="auto"/>
              <w:ind w:left="398"/>
              <w:rPr>
                <w:rFonts w:ascii="Avenir Next Cyr" w:hAnsi="Avenir Next Cyr"/>
                <w:b/>
                <w:color w:val="auto"/>
                <w:sz w:val="16"/>
                <w:szCs w:val="16"/>
                <w:lang w:val="uk-UA"/>
              </w:rPr>
            </w:pPr>
            <w:r w:rsidRPr="009E11FA">
              <w:rPr>
                <w:rFonts w:ascii="Avenir Next Cyr" w:hAnsi="Avenir Next Cyr"/>
                <w:color w:val="auto"/>
                <w:sz w:val="18"/>
                <w:szCs w:val="16"/>
                <w:lang w:val="uk-UA"/>
              </w:rPr>
              <w:t xml:space="preserve">Для кейсів </w:t>
            </w:r>
            <w:r w:rsidR="004D17C1" w:rsidRPr="00B04B7B">
              <w:rPr>
                <w:rFonts w:ascii="Avenir Next LT Pro" w:hAnsi="Avenir Next LT Pro"/>
                <w:bCs/>
                <w:color w:val="auto"/>
                <w:sz w:val="18"/>
                <w:szCs w:val="19"/>
              </w:rPr>
              <w:t>Commerce</w:t>
            </w:r>
            <w:r w:rsidR="004D17C1" w:rsidRPr="004D17C1">
              <w:rPr>
                <w:rFonts w:ascii="Avenir Next LT Pro" w:hAnsi="Avenir Next LT Pro"/>
                <w:bCs/>
                <w:color w:val="auto"/>
                <w:sz w:val="18"/>
                <w:szCs w:val="19"/>
                <w:lang w:val="uk-UA"/>
              </w:rPr>
              <w:t xml:space="preserve"> &amp; </w:t>
            </w:r>
            <w:r w:rsidR="004D17C1" w:rsidRPr="00B04B7B">
              <w:rPr>
                <w:rFonts w:ascii="Avenir Next LT Pro" w:hAnsi="Avenir Next LT Pro"/>
                <w:bCs/>
                <w:color w:val="auto"/>
                <w:sz w:val="18"/>
                <w:szCs w:val="19"/>
              </w:rPr>
              <w:t>Shopper</w:t>
            </w:r>
            <w:r w:rsidRPr="009E11FA">
              <w:rPr>
                <w:rFonts w:ascii="Avenir Next Cyr" w:hAnsi="Avenir Next Cyr"/>
                <w:color w:val="auto"/>
                <w:sz w:val="18"/>
                <w:szCs w:val="16"/>
                <w:lang w:val="uk-UA"/>
              </w:rPr>
              <w:t xml:space="preserve">: </w:t>
            </w:r>
            <w:r w:rsidRPr="009E11FA">
              <w:rPr>
                <w:rFonts w:ascii="Avenir Next Cyr" w:hAnsi="Avenir Next Cyr"/>
                <w:bCs/>
                <w:color w:val="auto"/>
                <w:sz w:val="18"/>
                <w:szCs w:val="16"/>
                <w:lang w:val="uk-UA"/>
              </w:rPr>
              <w:t>включіть цілі зростання категорії / роздрібної торгівлі, якщо це допустимо.</w:t>
            </w:r>
          </w:p>
          <w:p w14:paraId="5541AACB" w14:textId="075FFB97" w:rsidR="003E7F04" w:rsidRPr="0092270A" w:rsidRDefault="003E7F04" w:rsidP="003E7F04">
            <w:pPr>
              <w:numPr>
                <w:ilvl w:val="0"/>
                <w:numId w:val="5"/>
              </w:numPr>
              <w:spacing w:after="120" w:line="240" w:lineRule="auto"/>
              <w:ind w:left="398"/>
              <w:rPr>
                <w:rFonts w:ascii="Avenir Next Cyr" w:hAnsi="Avenir Next Cyr"/>
                <w:color w:val="808080" w:themeColor="background1" w:themeShade="80"/>
                <w:sz w:val="18"/>
                <w:szCs w:val="18"/>
                <w:lang w:val="uk-UA"/>
              </w:rPr>
            </w:pPr>
            <w:r w:rsidRPr="0092270A">
              <w:rPr>
                <w:rFonts w:ascii="Avenir Next Cyr" w:hAnsi="Avenir Next Cyr"/>
                <w:color w:val="000000" w:themeColor="text1"/>
                <w:sz w:val="18"/>
                <w:szCs w:val="18"/>
                <w:lang w:val="uk-UA"/>
              </w:rPr>
              <w:lastRenderedPageBreak/>
              <w:t xml:space="preserve">Переглянути більше інформації про типи цілей можна за </w:t>
            </w:r>
            <w:hyperlink r:id="rId17" w:history="1">
              <w:r w:rsidR="00693593" w:rsidRPr="002C5349">
                <w:rPr>
                  <w:rStyle w:val="ac"/>
                  <w:rFonts w:ascii="Avenir Next Cyr Medium" w:hAnsi="Avenir Next Cyr Medium"/>
                  <w:b/>
                  <w:bCs/>
                  <w:sz w:val="18"/>
                  <w:szCs w:val="18"/>
                  <w:lang w:val="uk-UA"/>
                </w:rPr>
                <w:t>посиланням</w:t>
              </w:r>
            </w:hyperlink>
            <w:r w:rsidR="00693593" w:rsidRPr="002C5349">
              <w:rPr>
                <w:rFonts w:ascii="Avenir Next Cyr Medium" w:hAnsi="Avenir Next Cyr Medium"/>
                <w:b/>
                <w:bCs/>
                <w:sz w:val="18"/>
                <w:szCs w:val="18"/>
                <w:lang w:val="uk-UA"/>
              </w:rPr>
              <w:t>.</w:t>
            </w:r>
          </w:p>
          <w:p w14:paraId="74BAB345" w14:textId="7A5703B9" w:rsidR="00232271" w:rsidRPr="00584574" w:rsidRDefault="00232271" w:rsidP="003E7F04">
            <w:pPr>
              <w:spacing w:after="120" w:line="240" w:lineRule="auto"/>
              <w:rPr>
                <w:rFonts w:asciiTheme="minorHAnsi" w:hAnsiTheme="minorHAnsi"/>
                <w:b/>
                <w:bCs/>
                <w:color w:val="auto"/>
                <w:sz w:val="18"/>
                <w:szCs w:val="16"/>
                <w:lang w:val="uk-UA"/>
              </w:rPr>
            </w:pPr>
          </w:p>
        </w:tc>
      </w:tr>
      <w:tr w:rsidR="001F6E33" w:rsidRPr="00584574"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6F33A768" w:rsidR="001F6E33" w:rsidRPr="00584574"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584574">
              <w:rPr>
                <w:rFonts w:ascii="Avenir Next Cyr Medium" w:eastAsia="Times New Roman" w:hAnsi="Avenir Next Cyr Medium" w:cs="Calibri"/>
                <w:b/>
                <w:bCs/>
                <w:color w:val="B4975A"/>
                <w:lang w:val="uk-UA" w:eastAsia="en-US"/>
              </w:rPr>
              <w:lastRenderedPageBreak/>
              <w:t>БІЗНЕС ЦІЛЬ</w:t>
            </w:r>
          </w:p>
          <w:p w14:paraId="67D70F1C" w14:textId="1C9B19EC" w:rsidR="001F6E33" w:rsidRPr="00584574" w:rsidRDefault="001F6E33" w:rsidP="001F6E33">
            <w:pPr>
              <w:spacing w:after="0" w:line="240" w:lineRule="auto"/>
              <w:ind w:left="57"/>
              <w:jc w:val="center"/>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20"/>
                <w:szCs w:val="20"/>
                <w:lang w:val="uk-UA" w:eastAsia="en-US"/>
              </w:rPr>
              <w:t>(</w:t>
            </w:r>
            <w:r w:rsidR="00FF71F5"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1F6E33" w:rsidRPr="00584574"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66A1A7FA" w:rsidR="001F6E33" w:rsidRPr="00584574" w:rsidRDefault="00FF71F5" w:rsidP="001F6E3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001F6E33"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2A7A9EEA" w14:textId="28C3ED85" w:rsidR="001F6E33" w:rsidRPr="00584574" w:rsidRDefault="002F4E4C"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001F6E33"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5D8E8" w14:textId="3EAC44C6" w:rsidR="00FF71F5" w:rsidRPr="006555BB"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 xml:space="preserve">Обґрунтування – </w:t>
            </w:r>
            <w:r w:rsidR="006555BB" w:rsidRPr="006555BB">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3412478B" w14:textId="5DDF5C3B" w:rsidR="001F6E33" w:rsidRPr="006555BB" w:rsidRDefault="002F4E4C" w:rsidP="00FF71F5">
            <w:pPr>
              <w:pStyle w:val="MediumShading1-Accent11"/>
              <w:spacing w:before="120" w:after="120"/>
              <w:rPr>
                <w:rFonts w:ascii="Avenir Next Cyr" w:hAnsi="Avenir Next Cyr"/>
                <w:bCs/>
                <w:i/>
                <w:iCs/>
                <w:color w:val="auto"/>
                <w:spacing w:val="-3"/>
                <w:sz w:val="16"/>
                <w:szCs w:val="16"/>
                <w:lang w:val="uk-UA"/>
              </w:rPr>
            </w:pPr>
            <w:r w:rsidRPr="000E5CC9">
              <w:rPr>
                <w:rFonts w:ascii="Avenir Next Cyr" w:eastAsia="Times New Roman" w:hAnsi="Avenir Next Cyr"/>
                <w:i/>
                <w:iCs/>
                <w:color w:val="auto"/>
                <w:sz w:val="16"/>
                <w:szCs w:val="16"/>
                <w:lang w:val="uk-UA" w:eastAsia="en-US"/>
              </w:rPr>
              <w:t>(~</w:t>
            </w:r>
            <w:r w:rsidR="001F6E33" w:rsidRPr="000E5CC9">
              <w:rPr>
                <w:rFonts w:ascii="Avenir Next Cyr" w:eastAsia="Times New Roman" w:hAnsi="Avenir Next Cyr"/>
                <w:i/>
                <w:iCs/>
                <w:color w:val="auto"/>
                <w:sz w:val="16"/>
                <w:szCs w:val="16"/>
                <w:lang w:val="uk-UA" w:eastAsia="en-US"/>
              </w:rPr>
              <w:t>75</w:t>
            </w:r>
            <w:r w:rsidR="001F6E33" w:rsidRPr="006555BB">
              <w:rPr>
                <w:rFonts w:ascii="Avenir Next LT Pro" w:eastAsia="Times New Roman" w:hAnsi="Avenir Next LT Pro"/>
                <w:i/>
                <w:iCs/>
                <w:color w:val="auto"/>
                <w:sz w:val="16"/>
                <w:szCs w:val="16"/>
                <w:lang w:val="uk-UA" w:eastAsia="en-US"/>
              </w:rPr>
              <w:t xml:space="preserve"> </w:t>
            </w:r>
            <w:r w:rsidR="00FF71F5" w:rsidRPr="006555BB">
              <w:rPr>
                <w:rFonts w:ascii="Avenir Next Cyr" w:hAnsi="Avenir Next Cyr" w:cs="Calibri"/>
                <w:bCs/>
                <w:i/>
                <w:iCs/>
                <w:color w:val="auto"/>
                <w:spacing w:val="-3"/>
                <w:sz w:val="16"/>
                <w:szCs w:val="16"/>
                <w:lang w:val="uk-UA"/>
              </w:rPr>
              <w:t>слів</w:t>
            </w:r>
            <w:r w:rsidR="00FF71F5" w:rsidRPr="006555BB">
              <w:rPr>
                <w:rFonts w:ascii="Avenir Next Cyr" w:hAnsi="Avenir Next Cyr"/>
                <w:bCs/>
                <w:i/>
                <w:iCs/>
                <w:color w:val="auto"/>
                <w:spacing w:val="-3"/>
                <w:sz w:val="16"/>
                <w:szCs w:val="16"/>
                <w:lang w:val="uk-UA"/>
              </w:rPr>
              <w:t xml:space="preserve">; ≤3 </w:t>
            </w:r>
            <w:r w:rsidR="00FF71F5" w:rsidRPr="006555BB">
              <w:rPr>
                <w:rFonts w:ascii="Avenir Next Cyr" w:hAnsi="Avenir Next Cyr" w:cs="Calibri"/>
                <w:bCs/>
                <w:i/>
                <w:iCs/>
                <w:color w:val="auto"/>
                <w:spacing w:val="-3"/>
                <w:sz w:val="16"/>
                <w:szCs w:val="16"/>
                <w:lang w:val="uk-UA"/>
              </w:rPr>
              <w:t>таблиці</w:t>
            </w:r>
            <w:r w:rsidR="00FF71F5" w:rsidRPr="006555BB">
              <w:rPr>
                <w:rFonts w:ascii="Avenir Next Cyr" w:hAnsi="Avenir Next Cyr"/>
                <w:bCs/>
                <w:i/>
                <w:iCs/>
                <w:color w:val="auto"/>
                <w:spacing w:val="-3"/>
                <w:sz w:val="16"/>
                <w:szCs w:val="16"/>
                <w:lang w:val="uk-UA"/>
              </w:rPr>
              <w:t>/</w:t>
            </w:r>
            <w:r w:rsidR="00FF71F5" w:rsidRPr="006555BB">
              <w:rPr>
                <w:rFonts w:ascii="Avenir Next Cyr" w:hAnsi="Avenir Next Cyr" w:cs="Calibri"/>
                <w:bCs/>
                <w:i/>
                <w:iCs/>
                <w:color w:val="auto"/>
                <w:spacing w:val="-3"/>
                <w:sz w:val="16"/>
                <w:szCs w:val="16"/>
                <w:lang w:val="uk-UA"/>
              </w:rPr>
              <w:t>графіки</w:t>
            </w:r>
            <w:r w:rsidR="00FF71F5"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A5D40" w14:textId="4864CF16" w:rsidR="00FF71F5" w:rsidRPr="00584574"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A0548A9" w14:textId="1B452A5E" w:rsidR="001F6E33" w:rsidRPr="00584574" w:rsidRDefault="001F6E33"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2F4E4C"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49734F06" w:rsidR="001F6E33" w:rsidRPr="00584574" w:rsidRDefault="00715541"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w:t>
            </w:r>
            <w:r w:rsidR="001F6E33"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які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ключові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слова</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найкраще</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описують</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ваш</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тип</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цілі</w:t>
            </w:r>
            <w:r w:rsidR="00FF71F5" w:rsidRPr="00584574">
              <w:rPr>
                <w:rFonts w:ascii="Avenir Next Cyr Medium" w:eastAsia="Times New Roman" w:hAnsi="Avenir Next Cyr Medium"/>
                <w:b/>
                <w:bCs/>
                <w:color w:val="auto"/>
                <w:sz w:val="20"/>
                <w:szCs w:val="20"/>
                <w:lang w:val="uk-UA" w:eastAsia="en-US"/>
              </w:rPr>
              <w:t>?</w:t>
            </w:r>
          </w:p>
          <w:p w14:paraId="6B694413" w14:textId="585FED0D" w:rsidR="001F6E33" w:rsidRPr="00584574" w:rsidRDefault="001F6E33" w:rsidP="001F6E33">
            <w:pPr>
              <w:spacing w:after="0" w:line="240" w:lineRule="auto"/>
              <w:ind w:left="57"/>
              <w:textAlignment w:val="baseline"/>
              <w:rPr>
                <w:rFonts w:ascii="Avenir Next Cyr" w:eastAsia="Times New Roman" w:hAnsi="Avenir Next Cyr"/>
                <w:i/>
                <w:iCs/>
                <w:lang w:val="uk-UA" w:eastAsia="en-US"/>
              </w:rPr>
            </w:pPr>
            <w:r w:rsidRPr="00584574">
              <w:rPr>
                <w:rFonts w:ascii="Avenir Next Cyr" w:eastAsia="Times New Roman" w:hAnsi="Avenir Next Cyr"/>
                <w:i/>
                <w:iCs/>
                <w:color w:val="auto"/>
                <w:sz w:val="16"/>
                <w:szCs w:val="16"/>
                <w:lang w:val="uk-UA" w:eastAsia="en-US"/>
              </w:rPr>
              <w:t xml:space="preserve">(1 </w:t>
            </w:r>
            <w:r w:rsidR="00FF71F5"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62958ADA" w:rsidR="002F4E4C" w:rsidRPr="00584574"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001F6E33" w:rsidRPr="00584574">
              <w:rPr>
                <w:rFonts w:ascii="Avenir Next LT Pro" w:eastAsia="Times New Roman" w:hAnsi="Avenir Next LT Pro"/>
                <w:sz w:val="20"/>
                <w:szCs w:val="20"/>
                <w:lang w:val="uk-UA" w:eastAsia="en-US"/>
              </w:rPr>
              <w:br/>
              <w:t> </w:t>
            </w:r>
            <w:r w:rsidR="001F6E33" w:rsidRPr="00584574">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Pr="00584574">
              <w:rPr>
                <w:rFonts w:ascii="Avenir Next Cyr" w:eastAsia="Times New Roman" w:hAnsi="Avenir Next Cyr" w:cs="Calibri"/>
                <w:sz w:val="20"/>
                <w:szCs w:val="20"/>
                <w:lang w:val="uk-UA" w:eastAsia="en-US"/>
              </w:rPr>
              <w:t>Трансформація</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бренду</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або</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бізнесу</w:t>
            </w:r>
          </w:p>
          <w:p w14:paraId="0F4B3FF1" w14:textId="059C91E4" w:rsidR="001F6E33" w:rsidRPr="00584574" w:rsidRDefault="0002629E"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Зростання</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категорії</w:t>
            </w:r>
          </w:p>
          <w:p w14:paraId="54E0C8EE" w14:textId="3EA6B5F1" w:rsidR="001F6E33" w:rsidRPr="00584574" w:rsidRDefault="0002629E"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Екологічний</w:t>
            </w:r>
            <w:r w:rsidR="00715541" w:rsidRPr="00584574">
              <w:rPr>
                <w:rFonts w:ascii="Avenir Next Cyr" w:eastAsia="Times New Roman" w:hAnsi="Avenir Next Cyr"/>
                <w:sz w:val="20"/>
                <w:szCs w:val="20"/>
                <w:lang w:val="uk-UA" w:eastAsia="en-US"/>
              </w:rPr>
              <w:t>/</w:t>
            </w:r>
            <w:r w:rsidR="00715541" w:rsidRPr="00584574">
              <w:rPr>
                <w:rFonts w:ascii="Avenir Next Cyr" w:eastAsia="Times New Roman" w:hAnsi="Avenir Next Cyr" w:cs="Calibri"/>
                <w:sz w:val="20"/>
                <w:szCs w:val="20"/>
                <w:lang w:val="uk-UA" w:eastAsia="en-US"/>
              </w:rPr>
              <w:t>соціальний</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вплив</w:t>
            </w:r>
            <w:r w:rsidR="001F6E33" w:rsidRPr="00584574">
              <w:rPr>
                <w:rFonts w:ascii="Avenir Next Cyr" w:eastAsia="Times New Roman" w:hAnsi="Avenir Next Cyr"/>
                <w:sz w:val="20"/>
                <w:szCs w:val="20"/>
                <w:lang w:val="uk-UA" w:eastAsia="en-US"/>
              </w:rPr>
              <w:t> </w:t>
            </w:r>
            <w:r w:rsidR="00715541" w:rsidRPr="00584574">
              <w:rPr>
                <w:rFonts w:ascii="Avenir Next Cyr" w:eastAsia="Times New Roman" w:hAnsi="Avenir Next Cyr"/>
                <w:sz w:val="20"/>
                <w:szCs w:val="20"/>
                <w:lang w:val="uk-UA" w:eastAsia="en-US"/>
              </w:rPr>
              <w:t>(</w:t>
            </w:r>
            <w:r w:rsidR="00D23D6C" w:rsidRPr="00584574">
              <w:rPr>
                <w:rFonts w:ascii="Avenir Next Cyr" w:eastAsia="Times New Roman" w:hAnsi="Avenir Next Cyr"/>
                <w:sz w:val="20"/>
                <w:szCs w:val="20"/>
                <w:lang w:val="uk-UA" w:eastAsia="en-US"/>
              </w:rPr>
              <w:t>наприклад, сталий розвиток/</w:t>
            </w:r>
            <w:r w:rsidR="003D0020" w:rsidRPr="00584574">
              <w:rPr>
                <w:rFonts w:ascii="Avenir Next Cyr" w:eastAsia="Times New Roman" w:hAnsi="Avenir Next Cyr"/>
                <w:sz w:val="20"/>
                <w:szCs w:val="20"/>
                <w:lang w:val="uk-UA" w:eastAsia="en-US"/>
              </w:rPr>
              <w:t>цілі соціального</w:t>
            </w:r>
            <w:r w:rsidR="00BF6000" w:rsidRPr="00584574">
              <w:rPr>
                <w:rFonts w:ascii="Avenir Next Cyr" w:eastAsia="Times New Roman" w:hAnsi="Avenir Next Cyr"/>
                <w:sz w:val="20"/>
                <w:szCs w:val="20"/>
                <w:lang w:val="uk-UA" w:eastAsia="en-US"/>
              </w:rPr>
              <w:t xml:space="preserve"> </w:t>
            </w:r>
            <w:r w:rsidR="003D0020" w:rsidRPr="00584574">
              <w:rPr>
                <w:rFonts w:ascii="Avenir Next Cyr" w:eastAsia="Times New Roman" w:hAnsi="Avenir Next Cyr"/>
                <w:sz w:val="20"/>
                <w:szCs w:val="20"/>
                <w:lang w:val="uk-UA" w:eastAsia="en-US"/>
              </w:rPr>
              <w:t>значення</w:t>
            </w:r>
            <w:r w:rsidR="00D23D6C" w:rsidRPr="00584574">
              <w:rPr>
                <w:rFonts w:ascii="Avenir Next Cyr" w:eastAsia="Times New Roman" w:hAnsi="Avenir Next Cyr" w:cs="Calibri"/>
                <w:sz w:val="20"/>
                <w:szCs w:val="20"/>
                <w:lang w:val="uk-UA" w:eastAsia="en-US"/>
              </w:rPr>
              <w:t>/</w:t>
            </w:r>
            <w:r w:rsidR="00BF6000" w:rsidRPr="00584574">
              <w:rPr>
                <w:rFonts w:ascii="Avenir Next Cyr" w:eastAsia="Times New Roman" w:hAnsi="Avenir Next Cyr" w:cs="Calibri"/>
                <w:sz w:val="20"/>
                <w:szCs w:val="20"/>
                <w:lang w:val="uk-UA" w:eastAsia="en-US"/>
              </w:rPr>
              <w:t>різноманітність</w:t>
            </w:r>
            <w:r w:rsidR="00855EE4" w:rsidRPr="00584574">
              <w:rPr>
                <w:rFonts w:ascii="Avenir Next Cyr" w:eastAsia="Times New Roman" w:hAnsi="Avenir Next Cyr" w:cs="Calibri"/>
                <w:sz w:val="20"/>
                <w:szCs w:val="20"/>
                <w:lang w:val="uk-UA" w:eastAsia="en-US"/>
              </w:rPr>
              <w:t xml:space="preserve"> (</w:t>
            </w:r>
            <w:proofErr w:type="spellStart"/>
            <w:r w:rsidR="00855EE4" w:rsidRPr="00584574">
              <w:rPr>
                <w:rFonts w:ascii="Avenir Next Cyr" w:eastAsia="Times New Roman" w:hAnsi="Avenir Next Cyr" w:cs="Calibri"/>
                <w:sz w:val="20"/>
                <w:szCs w:val="20"/>
                <w:lang w:val="uk-UA" w:eastAsia="en-US"/>
              </w:rPr>
              <w:t>diversity</w:t>
            </w:r>
            <w:proofErr w:type="spellEnd"/>
            <w:r w:rsidR="00855EE4" w:rsidRPr="00584574">
              <w:rPr>
                <w:rFonts w:ascii="Avenir Next Cyr" w:eastAsia="Times New Roman" w:hAnsi="Avenir Next Cyr" w:cs="Calibri"/>
                <w:sz w:val="20"/>
                <w:szCs w:val="20"/>
                <w:lang w:val="uk-UA" w:eastAsia="en-US"/>
              </w:rPr>
              <w:t>)</w:t>
            </w:r>
            <w:r w:rsidR="00D23D6C" w:rsidRPr="00584574">
              <w:rPr>
                <w:rFonts w:ascii="Avenir Next Cyr" w:eastAsia="Times New Roman" w:hAnsi="Avenir Next Cyr" w:cs="Calibri"/>
                <w:sz w:val="20"/>
                <w:szCs w:val="20"/>
                <w:lang w:val="uk-UA" w:eastAsia="en-US"/>
              </w:rPr>
              <w:t>/</w:t>
            </w:r>
            <w:r w:rsidR="00EA284A" w:rsidRPr="00584574">
              <w:rPr>
                <w:rFonts w:ascii="Avenir Next Cyr" w:eastAsia="Times New Roman" w:hAnsi="Avenir Next Cyr"/>
                <w:sz w:val="20"/>
                <w:szCs w:val="20"/>
                <w:lang w:val="uk-UA" w:eastAsia="en-US"/>
              </w:rPr>
              <w:t>CSR)</w:t>
            </w:r>
          </w:p>
          <w:p w14:paraId="4E893E22" w14:textId="0245B0E0" w:rsidR="001F6E33" w:rsidRPr="00584574" w:rsidRDefault="0002629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Географічне розширення</w:t>
            </w:r>
            <w:r w:rsidR="001F6E33" w:rsidRPr="00584574">
              <w:rPr>
                <w:rFonts w:ascii="Avenir Next LT Pro" w:eastAsia="Times New Roman" w:hAnsi="Avenir Next LT Pro"/>
                <w:sz w:val="20"/>
                <w:szCs w:val="20"/>
                <w:lang w:val="uk-UA" w:eastAsia="en-US"/>
              </w:rPr>
              <w:t>  </w:t>
            </w:r>
          </w:p>
          <w:p w14:paraId="022178DE" w14:textId="6B58DB59" w:rsidR="001F6E33" w:rsidRPr="00584574" w:rsidRDefault="0002629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Запуск</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нового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бренду</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або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продукту</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послуги</w:t>
            </w:r>
          </w:p>
          <w:p w14:paraId="5926A04F" w14:textId="7232ECE2" w:rsidR="001F6E33" w:rsidRPr="00584574" w:rsidRDefault="0002629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Прибутковість</w:t>
            </w:r>
            <w:r w:rsidR="001F6E33" w:rsidRPr="00584574">
              <w:rPr>
                <w:rFonts w:ascii="Arial" w:eastAsia="Times New Roman" w:hAnsi="Arial" w:cs="Arial"/>
                <w:sz w:val="20"/>
                <w:szCs w:val="20"/>
                <w:lang w:val="uk-UA" w:eastAsia="en-US"/>
              </w:rPr>
              <w:t> </w:t>
            </w:r>
            <w:r w:rsidR="001F6E33"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20"/>
                <w:szCs w:val="20"/>
                <w:lang w:val="uk-UA" w:eastAsia="en-US"/>
              </w:rPr>
              <w:t>  </w:t>
            </w:r>
          </w:p>
          <w:p w14:paraId="39E0D15E" w14:textId="1055FF27" w:rsidR="001F6E33" w:rsidRPr="00584574" w:rsidRDefault="0002629E"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Дохід</w:t>
            </w:r>
            <w:r w:rsidR="001F6E33"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sz w:val="20"/>
                <w:szCs w:val="20"/>
                <w:lang w:val="uk-UA" w:eastAsia="en-US"/>
              </w:rPr>
              <w:t>частка ринку</w:t>
            </w:r>
            <w:r w:rsidR="001F6E33" w:rsidRPr="00584574">
              <w:rPr>
                <w:rFonts w:ascii="Avenir Next Cyr" w:eastAsia="Times New Roman" w:hAnsi="Avenir Next Cyr"/>
                <w:sz w:val="20"/>
                <w:szCs w:val="20"/>
                <w:lang w:val="uk-UA" w:eastAsia="en-US"/>
              </w:rPr>
              <w:t>)  </w:t>
            </w:r>
          </w:p>
          <w:p w14:paraId="00CCC564" w14:textId="229D39EF" w:rsidR="001F6E33" w:rsidRPr="00584574" w:rsidRDefault="0002629E"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Об’єм</w:t>
            </w:r>
            <w:r w:rsidR="003D0020" w:rsidRPr="00584574">
              <w:rPr>
                <w:rFonts w:ascii="Avenir Next Cyr" w:eastAsia="Times New Roman" w:hAnsi="Avenir Next Cyr" w:cs="Calibri"/>
                <w:sz w:val="20"/>
                <w:szCs w:val="20"/>
                <w:lang w:val="uk-UA" w:eastAsia="en-US"/>
              </w:rPr>
              <w:t xml:space="preserve"> ринку</w:t>
            </w:r>
            <w:r w:rsidR="001F6E33" w:rsidRPr="00584574">
              <w:rPr>
                <w:rFonts w:ascii="Arial" w:eastAsia="Times New Roman" w:hAnsi="Arial" w:cs="Arial"/>
                <w:sz w:val="20"/>
                <w:szCs w:val="20"/>
                <w:lang w:val="uk-UA" w:eastAsia="en-US"/>
              </w:rPr>
              <w:t> </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зростання</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підтримка</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послаблення</w:t>
            </w:r>
            <w:r w:rsidR="00F559C0" w:rsidRPr="00584574">
              <w:rPr>
                <w:rFonts w:ascii="Avenir Next Cyr" w:eastAsia="Times New Roman" w:hAnsi="Avenir Next Cyr"/>
                <w:sz w:val="20"/>
                <w:szCs w:val="20"/>
                <w:lang w:val="uk-UA" w:eastAsia="en-US"/>
              </w:rPr>
              <w:t xml:space="preserve"> </w:t>
            </w:r>
            <w:r w:rsidR="00F559C0" w:rsidRPr="00584574">
              <w:rPr>
                <w:rFonts w:ascii="Avenir Next Cyr" w:eastAsia="Times New Roman" w:hAnsi="Avenir Next Cyr" w:cs="Calibri"/>
                <w:sz w:val="20"/>
                <w:szCs w:val="20"/>
                <w:lang w:val="uk-UA" w:eastAsia="en-US"/>
              </w:rPr>
              <w:t>спаду</w:t>
            </w:r>
            <w:r w:rsidR="00F559C0" w:rsidRPr="00584574">
              <w:rPr>
                <w:rFonts w:ascii="Avenir Next Cyr" w:eastAsia="Times New Roman" w:hAnsi="Avenir Next Cyr"/>
                <w:sz w:val="20"/>
                <w:szCs w:val="20"/>
                <w:lang w:val="uk-UA" w:eastAsia="en-US"/>
              </w:rPr>
              <w:t>/частка ринку)  </w:t>
            </w:r>
          </w:p>
          <w:p w14:paraId="4ABD3052" w14:textId="26FCFF2E" w:rsidR="001F6E33" w:rsidRPr="00584574" w:rsidRDefault="0002629E"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 xml:space="preserve">Інше </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додайте власний варіант</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18"/>
                <w:szCs w:val="18"/>
                <w:lang w:val="uk-UA" w:eastAsia="en-US"/>
              </w:rPr>
              <w:t> </w:t>
            </w:r>
          </w:p>
        </w:tc>
      </w:tr>
      <w:tr w:rsidR="001F6E33" w:rsidRPr="00584574"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245927AB" w:rsidR="001F6E33" w:rsidRPr="00584574"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001F6E33" w:rsidRPr="00584574">
              <w:rPr>
                <w:rFonts w:ascii="Avenir Next Cyr Medium" w:eastAsia="Times New Roman" w:hAnsi="Avenir Next Cyr Medium"/>
                <w:b/>
                <w:bCs/>
                <w:color w:val="B4975A"/>
                <w:lang w:val="uk-UA" w:eastAsia="en-US"/>
              </w:rPr>
              <w:t>1</w:t>
            </w:r>
            <w:r w:rsidR="001F6E33" w:rsidRPr="00584574">
              <w:rPr>
                <w:rFonts w:ascii="Avenir Next Cyr Medium" w:eastAsia="Times New Roman" w:hAnsi="Avenir Next Cyr Medium"/>
                <w:color w:val="B4975A"/>
                <w:lang w:val="uk-UA" w:eastAsia="en-US"/>
              </w:rPr>
              <w:t> </w:t>
            </w:r>
          </w:p>
          <w:p w14:paraId="646D4F3A" w14:textId="657FF67B" w:rsidR="001F6E33" w:rsidRPr="00584574" w:rsidRDefault="00E70CAE" w:rsidP="001F6E33">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721623" w:rsidRPr="00584574"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A907F" w14:textId="77777777" w:rsidR="00721623" w:rsidRPr="00584574" w:rsidRDefault="00721623" w:rsidP="0072162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04751D7" w14:textId="15B63BDF"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E7C0D"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7B430C" w14:textId="61D9C96D" w:rsidR="00721623"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511B" w14:textId="77777777" w:rsidR="00721623" w:rsidRPr="00584574"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75B6BCA2" w14:textId="78CE1E0B"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9FF8"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CE586E2" w14:textId="3E549A80"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01FF4C" w14:textId="50770E07" w:rsidR="00721623" w:rsidRPr="00584574"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37BA8EB"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2A0C056E" w14:textId="77777777" w:rsidR="00D84433" w:rsidRPr="00D84433" w:rsidRDefault="0002629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2A39206F"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6C9E0323"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04EB3421"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4E3B845E"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5C51F4B2"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F2535BE"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618B9522"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42E534C2"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44126FF5" w14:textId="6E25D688" w:rsidR="00721623" w:rsidRPr="00584574" w:rsidRDefault="0002629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E2104F" w:rsidRPr="00584574" w14:paraId="4A373D7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24B30A" w14:textId="1E96C44B" w:rsidR="00E2104F" w:rsidRPr="00584574"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p>
          <w:p w14:paraId="29F57FDE" w14:textId="078CD243" w:rsidR="00E2104F" w:rsidRPr="00584574"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E2104F" w:rsidRPr="00584574" w14:paraId="32FCA2F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3CF111" w14:textId="77777777" w:rsidR="00E2104F" w:rsidRPr="00584574" w:rsidRDefault="00E2104F" w:rsidP="008B43FA">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70F8EAEB"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594018"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0B2AA1B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25805"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588B48E4" w14:textId="1517AD88" w:rsidR="00E2104F"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784637"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522E125A"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9EAEC" w14:textId="77777777" w:rsidR="00E2104F" w:rsidRPr="00584574"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2F0667F5"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CEDE2C"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7247E68" w14:textId="77777777" w:rsidTr="00282B1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2F4C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56F4D68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F1B6789"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B93CFF"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proofErr w:type="spellStart"/>
            <w:r w:rsidR="00D84433" w:rsidRPr="00D84433">
              <w:rPr>
                <w:rFonts w:ascii="Avenir Next Cyr" w:eastAsia="Times New Roman" w:hAnsi="Avenir Next Cyr" w:cs="Calibri"/>
                <w:sz w:val="20"/>
                <w:szCs w:val="20"/>
                <w:lang w:val="uk-UA" w:eastAsia="en-US"/>
              </w:rPr>
              <w:t>Адвокація</w:t>
            </w:r>
            <w:proofErr w:type="spellEnd"/>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Advocacy</w:t>
            </w:r>
            <w:proofErr w:type="spellEnd"/>
            <w:r w:rsidR="00D84433" w:rsidRPr="00D84433">
              <w:rPr>
                <w:rFonts w:ascii="Avenir Next Cyr" w:eastAsia="Times New Roman" w:hAnsi="Avenir Next Cyr"/>
                <w:sz w:val="20"/>
                <w:szCs w:val="20"/>
                <w:lang w:val="uk-UA" w:eastAsia="en-US"/>
              </w:rPr>
              <w:t>)/рекомендація</w:t>
            </w:r>
          </w:p>
          <w:p w14:paraId="4165DD9A" w14:textId="77777777" w:rsidR="00D84433" w:rsidRPr="00D84433" w:rsidRDefault="0002629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7BF3240D"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w:t>
            </w:r>
            <w:proofErr w:type="spellStart"/>
            <w:r w:rsidR="00D84433" w:rsidRPr="00D84433">
              <w:rPr>
                <w:rFonts w:ascii="Avenir Next Cyr" w:eastAsia="Times New Roman" w:hAnsi="Avenir Next Cyr"/>
                <w:sz w:val="20"/>
                <w:szCs w:val="20"/>
                <w:lang w:val="uk-UA" w:eastAsia="en-US"/>
              </w:rPr>
              <w:t>Consideration</w:t>
            </w:r>
            <w:proofErr w:type="spellEnd"/>
            <w:r w:rsidR="00D84433" w:rsidRPr="00D84433">
              <w:rPr>
                <w:rFonts w:ascii="Avenir Next Cyr" w:eastAsia="Times New Roman" w:hAnsi="Avenir Next Cyr"/>
                <w:sz w:val="20"/>
                <w:szCs w:val="20"/>
                <w:lang w:val="uk-UA" w:eastAsia="en-US"/>
              </w:rPr>
              <w:t>)</w:t>
            </w:r>
          </w:p>
          <w:p w14:paraId="39BAEF06"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53708D06"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w:t>
            </w:r>
            <w:proofErr w:type="spellStart"/>
            <w:r w:rsidR="00D84433" w:rsidRPr="00D84433">
              <w:rPr>
                <w:rFonts w:ascii="Avenir Next Cyr" w:eastAsia="Times New Roman" w:hAnsi="Avenir Next Cyr"/>
                <w:sz w:val="20"/>
                <w:szCs w:val="20"/>
                <w:lang w:val="uk-UA" w:eastAsia="en-US"/>
              </w:rPr>
              <w:t>Frequency</w:t>
            </w:r>
            <w:proofErr w:type="spellEnd"/>
            <w:r w:rsidR="00D84433" w:rsidRPr="00D84433">
              <w:rPr>
                <w:rFonts w:ascii="Avenir Next Cyr" w:eastAsia="Times New Roman" w:hAnsi="Avenir Next Cyr"/>
                <w:sz w:val="20"/>
                <w:szCs w:val="20"/>
                <w:lang w:val="uk-UA" w:eastAsia="en-US"/>
              </w:rPr>
              <w:t>)</w:t>
            </w:r>
          </w:p>
          <w:p w14:paraId="1FDF02D6"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proofErr w:type="spellStart"/>
            <w:r w:rsidR="00D84433" w:rsidRPr="00D84433">
              <w:rPr>
                <w:rFonts w:ascii="Avenir Next Cyr" w:eastAsia="Times New Roman" w:hAnsi="Avenir Next Cyr"/>
                <w:sz w:val="20"/>
                <w:szCs w:val="20"/>
                <w:lang w:val="uk-UA" w:eastAsia="en-US"/>
              </w:rPr>
              <w:t>Lead</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generation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97C958C"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proofErr w:type="spellStart"/>
            <w:r w:rsidR="00D84433" w:rsidRPr="00D84433">
              <w:rPr>
                <w:rFonts w:ascii="Avenir Next Cyr" w:eastAsia="Times New Roman" w:hAnsi="Avenir Next Cyr"/>
                <w:sz w:val="20"/>
                <w:szCs w:val="20"/>
                <w:lang w:val="uk-UA" w:eastAsia="en-US"/>
              </w:rPr>
              <w:t>Penetration</w:t>
            </w:r>
            <w:proofErr w:type="spellEnd"/>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w:t>
            </w:r>
            <w:proofErr w:type="spellStart"/>
            <w:r w:rsidR="00D84433" w:rsidRPr="00D84433">
              <w:rPr>
                <w:rFonts w:ascii="Avenir Next Cyr" w:eastAsia="Times New Roman" w:hAnsi="Avenir Next Cyr" w:cs="Calibri"/>
                <w:sz w:val="20"/>
                <w:szCs w:val="20"/>
                <w:lang w:val="uk-UA" w:eastAsia="en-US"/>
              </w:rPr>
              <w:t>A</w:t>
            </w:r>
            <w:r w:rsidR="00D84433" w:rsidRPr="00D84433">
              <w:rPr>
                <w:rFonts w:ascii="Avenir Next Cyr" w:eastAsia="Times New Roman" w:hAnsi="Avenir Next Cyr"/>
                <w:sz w:val="20"/>
                <w:szCs w:val="20"/>
                <w:lang w:val="uk-UA" w:eastAsia="en-US"/>
              </w:rPr>
              <w:t>cquisition</w:t>
            </w:r>
            <w:proofErr w:type="spellEnd"/>
            <w:r w:rsidR="00D84433" w:rsidRPr="00D84433">
              <w:rPr>
                <w:rFonts w:ascii="Avenir Next Cyr" w:eastAsia="Times New Roman" w:hAnsi="Avenir Next Cyr"/>
                <w:sz w:val="20"/>
                <w:szCs w:val="20"/>
                <w:lang w:val="uk-UA" w:eastAsia="en-US"/>
              </w:rPr>
              <w:t> </w:t>
            </w:r>
            <w:r w:rsidR="00D84433" w:rsidRPr="00D84433">
              <w:rPr>
                <w:rFonts w:ascii="Avenir Next Cyr" w:eastAsia="Times New Roman" w:hAnsi="Avenir Next Cyr" w:cs="Calibri"/>
                <w:sz w:val="20"/>
                <w:szCs w:val="20"/>
                <w:lang w:val="uk-UA" w:eastAsia="en-US"/>
              </w:rPr>
              <w:t>)</w:t>
            </w:r>
          </w:p>
          <w:p w14:paraId="4B81F27A"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proofErr w:type="spellStart"/>
            <w:r w:rsidR="00D84433" w:rsidRPr="00D84433">
              <w:rPr>
                <w:rFonts w:ascii="Avenir Next Cyr" w:eastAsia="Times New Roman" w:hAnsi="Avenir Next Cyr"/>
                <w:sz w:val="20"/>
                <w:szCs w:val="20"/>
                <w:lang w:val="uk-UA" w:eastAsia="en-US"/>
              </w:rPr>
              <w:t>Renewal</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утримання (</w:t>
            </w:r>
            <w:proofErr w:type="spellStart"/>
            <w:r w:rsidR="00D84433" w:rsidRPr="00D84433">
              <w:rPr>
                <w:rFonts w:ascii="Avenir Next Cyr" w:eastAsia="Times New Roman" w:hAnsi="Avenir Next Cyr" w:cs="Calibri"/>
                <w:sz w:val="20"/>
                <w:szCs w:val="20"/>
                <w:lang w:val="uk-UA" w:eastAsia="en-US"/>
              </w:rPr>
              <w:t>R</w:t>
            </w:r>
            <w:r w:rsidR="00D84433" w:rsidRPr="00D84433">
              <w:rPr>
                <w:rFonts w:ascii="Avenir Next Cyr" w:eastAsia="Times New Roman" w:hAnsi="Avenir Next Cyr"/>
                <w:sz w:val="20"/>
                <w:szCs w:val="20"/>
                <w:lang w:val="uk-UA" w:eastAsia="en-US"/>
              </w:rPr>
              <w:t>etention</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cs="Calibri"/>
                <w:sz w:val="20"/>
                <w:szCs w:val="20"/>
                <w:lang w:val="uk-UA" w:eastAsia="en-US"/>
              </w:rPr>
              <w:t>пожиттєва</w:t>
            </w:r>
            <w:proofErr w:type="spellEnd"/>
            <w:r w:rsidR="00D84433" w:rsidRPr="00D84433">
              <w:rPr>
                <w:rFonts w:ascii="Avenir Next Cyr" w:eastAsia="Times New Roman" w:hAnsi="Avenir Next Cyr" w:cs="Calibri"/>
                <w:sz w:val="20"/>
                <w:szCs w:val="20"/>
                <w:lang w:val="uk-UA" w:eastAsia="en-US"/>
              </w:rPr>
              <w:t xml:space="preserve"> цінність клієнта (</w:t>
            </w:r>
            <w:proofErr w:type="spellStart"/>
            <w:r w:rsidR="00D84433" w:rsidRPr="00D84433">
              <w:rPr>
                <w:rFonts w:ascii="Avenir Next Cyr" w:eastAsia="Times New Roman" w:hAnsi="Avenir Next Cyr" w:cs="Calibri"/>
                <w:sz w:val="20"/>
                <w:szCs w:val="20"/>
                <w:lang w:val="uk-UA" w:eastAsia="en-US"/>
              </w:rPr>
              <w:t>Life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time</w:t>
            </w:r>
            <w:proofErr w:type="spellEnd"/>
            <w:r w:rsidR="00D84433" w:rsidRPr="00D84433">
              <w:rPr>
                <w:rFonts w:ascii="Avenir Next Cyr" w:eastAsia="Times New Roman" w:hAnsi="Avenir Next Cyr" w:cs="Calibri"/>
                <w:sz w:val="20"/>
                <w:szCs w:val="20"/>
                <w:lang w:val="uk-UA" w:eastAsia="en-US"/>
              </w:rPr>
              <w:t xml:space="preserve"> </w:t>
            </w:r>
            <w:proofErr w:type="spellStart"/>
            <w:r w:rsidR="00D84433" w:rsidRPr="00D84433">
              <w:rPr>
                <w:rFonts w:ascii="Avenir Next Cyr" w:eastAsia="Times New Roman" w:hAnsi="Avenir Next Cyr" w:cs="Calibri"/>
                <w:sz w:val="20"/>
                <w:szCs w:val="20"/>
                <w:lang w:val="uk-UA" w:eastAsia="en-US"/>
              </w:rPr>
              <w:t>value</w:t>
            </w:r>
            <w:proofErr w:type="spellEnd"/>
            <w:r w:rsidR="00D84433" w:rsidRPr="00D84433">
              <w:rPr>
                <w:rFonts w:ascii="Avenir Next Cyr" w:eastAsia="Times New Roman" w:hAnsi="Avenir Next Cyr" w:cs="Calibri"/>
                <w:sz w:val="20"/>
                <w:szCs w:val="20"/>
                <w:lang w:val="uk-UA" w:eastAsia="en-US"/>
              </w:rPr>
              <w:t>)</w:t>
            </w:r>
          </w:p>
          <w:p w14:paraId="53400B42"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proofErr w:type="spellStart"/>
            <w:r w:rsidR="00D84433" w:rsidRPr="00D84433">
              <w:rPr>
                <w:rFonts w:ascii="Avenir Next Cyr" w:eastAsia="Times New Roman" w:hAnsi="Avenir Next Cyr"/>
                <w:sz w:val="20"/>
                <w:szCs w:val="20"/>
                <w:lang w:val="uk-UA" w:eastAsia="en-US"/>
              </w:rPr>
              <w:t>Salience</w:t>
            </w:r>
            <w:proofErr w:type="spellEnd"/>
            <w:r w:rsidR="00D84433" w:rsidRPr="00D84433">
              <w:rPr>
                <w:rFonts w:ascii="Avenir Next Cyr" w:eastAsia="Times New Roman" w:hAnsi="Avenir Next Cyr"/>
                <w:sz w:val="20"/>
                <w:szCs w:val="20"/>
                <w:lang w:val="uk-UA" w:eastAsia="en-US"/>
              </w:rPr>
              <w:t>)/</w:t>
            </w:r>
            <w:r w:rsidR="00D84433" w:rsidRPr="00D84433">
              <w:rPr>
                <w:rFonts w:ascii="Avenir Next Cyr" w:hAnsi="Avenir Next Cyr"/>
                <w:color w:val="auto"/>
                <w:sz w:val="20"/>
                <w:szCs w:val="20"/>
                <w:lang w:val="uk-UA"/>
              </w:rPr>
              <w:t>Обізнаність (</w:t>
            </w:r>
            <w:proofErr w:type="spellStart"/>
            <w:r w:rsidR="00D84433" w:rsidRPr="00D84433">
              <w:rPr>
                <w:rFonts w:ascii="Avenir Next Cyr" w:hAnsi="Avenir Next Cyr"/>
                <w:color w:val="auto"/>
                <w:sz w:val="20"/>
                <w:szCs w:val="20"/>
                <w:lang w:val="uk-UA"/>
              </w:rPr>
              <w:t>Awareness</w:t>
            </w:r>
            <w:proofErr w:type="spellEnd"/>
            <w:r w:rsidR="00D84433" w:rsidRPr="00D84433">
              <w:rPr>
                <w:rFonts w:ascii="Avenir Next Cyr" w:hAnsi="Avenir Next Cyr"/>
                <w:color w:val="auto"/>
                <w:sz w:val="20"/>
                <w:szCs w:val="20"/>
                <w:lang w:val="uk-UA"/>
              </w:rPr>
              <w:t>)</w:t>
            </w:r>
          </w:p>
          <w:p w14:paraId="5AFCD41E" w14:textId="77777777" w:rsidR="00D84433" w:rsidRPr="00D84433" w:rsidRDefault="0002629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Weight</w:t>
            </w:r>
            <w:proofErr w:type="spellEnd"/>
            <w:r w:rsidR="00D84433" w:rsidRPr="00D84433">
              <w:rPr>
                <w:rFonts w:ascii="Avenir Next Cyr" w:eastAsia="Times New Roman" w:hAnsi="Avenir Next Cyr"/>
                <w:sz w:val="20"/>
                <w:szCs w:val="20"/>
                <w:lang w:val="uk-UA" w:eastAsia="en-US"/>
              </w:rPr>
              <w:t>/</w:t>
            </w:r>
            <w:proofErr w:type="spellStart"/>
            <w:r w:rsidR="00D84433" w:rsidRPr="00D84433">
              <w:rPr>
                <w:rFonts w:ascii="Avenir Next Cyr" w:eastAsia="Times New Roman" w:hAnsi="Avenir Next Cyr"/>
                <w:sz w:val="20"/>
                <w:szCs w:val="20"/>
                <w:lang w:val="uk-UA" w:eastAsia="en-US"/>
              </w:rPr>
              <w:t>value</w:t>
            </w:r>
            <w:proofErr w:type="spellEnd"/>
            <w:r w:rsidR="00D84433" w:rsidRPr="00D84433">
              <w:rPr>
                <w:rFonts w:ascii="Avenir Next Cyr" w:eastAsia="Times New Roman" w:hAnsi="Avenir Next Cyr"/>
                <w:sz w:val="20"/>
                <w:szCs w:val="20"/>
                <w:lang w:val="uk-UA" w:eastAsia="en-US"/>
              </w:rPr>
              <w:t xml:space="preserve"> of </w:t>
            </w:r>
            <w:proofErr w:type="spellStart"/>
            <w:r w:rsidR="00D84433" w:rsidRPr="00D84433">
              <w:rPr>
                <w:rFonts w:ascii="Avenir Next Cyr" w:eastAsia="Times New Roman" w:hAnsi="Avenir Next Cyr"/>
                <w:sz w:val="20"/>
                <w:szCs w:val="20"/>
                <w:lang w:val="uk-UA" w:eastAsia="en-US"/>
              </w:rPr>
              <w:t>purchase</w:t>
            </w:r>
            <w:proofErr w:type="spellEnd"/>
            <w:r w:rsidR="00D84433" w:rsidRPr="00D84433">
              <w:rPr>
                <w:rFonts w:ascii="Avenir Next Cyr" w:eastAsia="Times New Roman" w:hAnsi="Avenir Next Cyr"/>
                <w:sz w:val="20"/>
                <w:szCs w:val="20"/>
                <w:lang w:val="uk-UA" w:eastAsia="en-US"/>
              </w:rPr>
              <w:t>)</w:t>
            </w:r>
          </w:p>
          <w:p w14:paraId="7B14C708" w14:textId="30626761" w:rsidR="00470804" w:rsidRPr="00584574" w:rsidRDefault="0002629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470804" w:rsidRPr="00584574" w14:paraId="605F14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D9DBA" w14:textId="050A6A81" w:rsidR="00470804" w:rsidRPr="00584574"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p>
          <w:p w14:paraId="0718E03C" w14:textId="77777777" w:rsidR="00470804" w:rsidRPr="00584574"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470804" w:rsidRPr="00584574" w14:paraId="0007E85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F36AC"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9012A3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BE6A7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D068D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8D11A"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5EA1E92" w14:textId="61CADF4F"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A39E8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0189073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27EC"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334471B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CB18F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501B93C"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E6496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lastRenderedPageBreak/>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D9BDE4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C958A"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019BA3"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584574">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3CBC8126" w14:textId="77777777" w:rsidR="00470804" w:rsidRPr="00D84433" w:rsidRDefault="0002629E"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Зміни</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окремих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атрибутах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бренду</w:t>
            </w:r>
          </w:p>
          <w:p w14:paraId="26B36CD7"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Увага та розгляд (</w:t>
            </w:r>
            <w:proofErr w:type="spellStart"/>
            <w:r w:rsidR="00470804" w:rsidRPr="00D84433">
              <w:rPr>
                <w:rFonts w:ascii="Avenir Next Cyr" w:eastAsia="Times New Roman" w:hAnsi="Avenir Next Cyr"/>
                <w:sz w:val="20"/>
                <w:szCs w:val="20"/>
                <w:lang w:val="uk-UA" w:eastAsia="en-US"/>
              </w:rPr>
              <w:t>Consideration</w:t>
            </w:r>
            <w:proofErr w:type="spellEnd"/>
            <w:r w:rsidR="00470804" w:rsidRPr="00D84433">
              <w:rPr>
                <w:rFonts w:ascii="Avenir Next Cyr" w:eastAsia="Times New Roman" w:hAnsi="Avenir Next Cyr"/>
                <w:sz w:val="20"/>
                <w:szCs w:val="20"/>
                <w:lang w:val="uk-UA" w:eastAsia="en-US"/>
              </w:rPr>
              <w:t>)</w:t>
            </w:r>
          </w:p>
          <w:p w14:paraId="4C634C5F" w14:textId="5C33C839"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Конверсія</w:t>
            </w:r>
            <w:r w:rsidR="00470804"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 xml:space="preserve">Культурна </w:t>
            </w:r>
            <w:proofErr w:type="spellStart"/>
            <w:r w:rsidR="00D84433" w:rsidRPr="00D84433">
              <w:rPr>
                <w:rFonts w:ascii="Avenir Next Cyr" w:eastAsia="Times New Roman" w:hAnsi="Avenir Next Cyr"/>
                <w:sz w:val="20"/>
                <w:szCs w:val="20"/>
                <w:lang w:val="uk-UA" w:eastAsia="en-US"/>
              </w:rPr>
              <w:t>релевантність</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Cultural</w:t>
            </w:r>
            <w:proofErr w:type="spellEnd"/>
            <w:r w:rsidR="00D84433" w:rsidRPr="00D84433">
              <w:rPr>
                <w:rFonts w:ascii="Avenir Next Cyr" w:eastAsia="Times New Roman" w:hAnsi="Avenir Next Cyr"/>
                <w:sz w:val="20"/>
                <w:szCs w:val="20"/>
                <w:lang w:val="uk-UA" w:eastAsia="en-US"/>
              </w:rPr>
              <w:t xml:space="preserve"> </w:t>
            </w:r>
            <w:proofErr w:type="spellStart"/>
            <w:r w:rsidR="00D84433" w:rsidRPr="00D84433">
              <w:rPr>
                <w:rFonts w:ascii="Avenir Next Cyr" w:eastAsia="Times New Roman" w:hAnsi="Avenir Next Cyr"/>
                <w:sz w:val="20"/>
                <w:szCs w:val="20"/>
                <w:lang w:val="uk-UA" w:eastAsia="en-US"/>
              </w:rPr>
              <w:t>Relevance</w:t>
            </w:r>
            <w:proofErr w:type="spellEnd"/>
            <w:r w:rsidR="00D84433" w:rsidRPr="00D84433">
              <w:rPr>
                <w:rFonts w:ascii="Avenir Next Cyr" w:eastAsia="Times New Roman" w:hAnsi="Avenir Next Cyr"/>
                <w:sz w:val="20"/>
                <w:szCs w:val="20"/>
                <w:lang w:val="uk-UA" w:eastAsia="en-US"/>
              </w:rPr>
              <w:t>)</w:t>
            </w:r>
          </w:p>
          <w:p w14:paraId="1875B14E"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Частота</w:t>
            </w:r>
            <w:r w:rsidR="00470804" w:rsidRPr="00D84433">
              <w:rPr>
                <w:rFonts w:ascii="Avenir Next Cyr" w:eastAsia="Times New Roman" w:hAnsi="Avenir Next Cyr"/>
                <w:sz w:val="20"/>
                <w:szCs w:val="20"/>
                <w:lang w:val="uk-UA" w:eastAsia="en-US"/>
              </w:rPr>
              <w:t> (повторюваність) (</w:t>
            </w:r>
            <w:proofErr w:type="spellStart"/>
            <w:r w:rsidR="00470804" w:rsidRPr="00D84433">
              <w:rPr>
                <w:rFonts w:ascii="Avenir Next Cyr" w:eastAsia="Times New Roman" w:hAnsi="Avenir Next Cyr"/>
                <w:sz w:val="20"/>
                <w:szCs w:val="20"/>
                <w:lang w:val="uk-UA" w:eastAsia="en-US"/>
              </w:rPr>
              <w:t>Frequency</w:t>
            </w:r>
            <w:proofErr w:type="spellEnd"/>
            <w:r w:rsidR="00470804" w:rsidRPr="00D84433">
              <w:rPr>
                <w:rFonts w:ascii="Avenir Next Cyr" w:eastAsia="Times New Roman" w:hAnsi="Avenir Next Cyr"/>
                <w:sz w:val="20"/>
                <w:szCs w:val="20"/>
                <w:lang w:val="uk-UA" w:eastAsia="en-US"/>
              </w:rPr>
              <w:t>)</w:t>
            </w:r>
          </w:p>
          <w:p w14:paraId="761FBA2D"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Генерація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потенційних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клієнтів (</w:t>
            </w:r>
            <w:proofErr w:type="spellStart"/>
            <w:r w:rsidR="00470804" w:rsidRPr="00D84433">
              <w:rPr>
                <w:rFonts w:ascii="Avenir Next Cyr" w:eastAsia="Times New Roman" w:hAnsi="Avenir Next Cyr"/>
                <w:sz w:val="20"/>
                <w:szCs w:val="20"/>
                <w:lang w:val="uk-UA" w:eastAsia="en-US"/>
              </w:rPr>
              <w:t>Lead</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generation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3A363D12"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Проникнення (</w:t>
            </w:r>
            <w:proofErr w:type="spellStart"/>
            <w:r w:rsidR="00470804" w:rsidRPr="00D84433">
              <w:rPr>
                <w:rFonts w:ascii="Avenir Next Cyr" w:eastAsia="Times New Roman" w:hAnsi="Avenir Next Cyr"/>
                <w:sz w:val="20"/>
                <w:szCs w:val="20"/>
                <w:lang w:val="uk-UA" w:eastAsia="en-US"/>
              </w:rPr>
              <w:t>Penetration</w:t>
            </w:r>
            <w:proofErr w:type="spellEnd"/>
            <w:r w:rsidR="00470804" w:rsidRPr="00D84433">
              <w:rPr>
                <w:rFonts w:ascii="Avenir Next Cyr" w:eastAsia="Times New Roman" w:hAnsi="Avenir Next Cyr" w:cs="Calibri"/>
                <w:sz w:val="20"/>
                <w:szCs w:val="20"/>
                <w:lang w:val="uk-UA" w:eastAsia="en-US"/>
              </w:rPr>
              <w:t>)</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поглинання (</w:t>
            </w:r>
            <w:proofErr w:type="spellStart"/>
            <w:r w:rsidR="00470804" w:rsidRPr="00D84433">
              <w:rPr>
                <w:rFonts w:ascii="Avenir Next Cyr" w:eastAsia="Times New Roman" w:hAnsi="Avenir Next Cyr" w:cs="Calibri"/>
                <w:sz w:val="20"/>
                <w:szCs w:val="20"/>
                <w:lang w:val="uk-UA" w:eastAsia="en-US"/>
              </w:rPr>
              <w:t>A</w:t>
            </w:r>
            <w:r w:rsidR="00470804" w:rsidRPr="00D84433">
              <w:rPr>
                <w:rFonts w:ascii="Avenir Next Cyr" w:eastAsia="Times New Roman" w:hAnsi="Avenir Next Cyr"/>
                <w:sz w:val="20"/>
                <w:szCs w:val="20"/>
                <w:lang w:val="uk-UA" w:eastAsia="en-US"/>
              </w:rPr>
              <w:t>cquisition</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w:t>
            </w:r>
          </w:p>
          <w:p w14:paraId="4DD1A498" w14:textId="175D0A6F"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Поновлення (</w:t>
            </w:r>
            <w:proofErr w:type="spellStart"/>
            <w:r w:rsidR="00470804" w:rsidRPr="00D84433">
              <w:rPr>
                <w:rFonts w:ascii="Avenir Next Cyr" w:eastAsia="Times New Roman" w:hAnsi="Avenir Next Cyr"/>
                <w:sz w:val="20"/>
                <w:szCs w:val="20"/>
                <w:lang w:val="uk-UA" w:eastAsia="en-US"/>
              </w:rPr>
              <w:t>Renewal</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утримання (</w:t>
            </w:r>
            <w:proofErr w:type="spellStart"/>
            <w:r w:rsidR="00470804" w:rsidRPr="00D84433">
              <w:rPr>
                <w:rFonts w:ascii="Avenir Next Cyr" w:eastAsia="Times New Roman" w:hAnsi="Avenir Next Cyr" w:cs="Calibri"/>
                <w:sz w:val="20"/>
                <w:szCs w:val="20"/>
                <w:lang w:val="uk-UA" w:eastAsia="en-US"/>
              </w:rPr>
              <w:t>R</w:t>
            </w:r>
            <w:r w:rsidR="00470804" w:rsidRPr="00D84433">
              <w:rPr>
                <w:rFonts w:ascii="Avenir Next Cyr" w:eastAsia="Times New Roman" w:hAnsi="Avenir Next Cyr"/>
                <w:sz w:val="20"/>
                <w:szCs w:val="20"/>
                <w:lang w:val="uk-UA" w:eastAsia="en-US"/>
              </w:rPr>
              <w:t>etention</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пожиттєва</w:t>
            </w:r>
            <w:proofErr w:type="spellEnd"/>
            <w:r w:rsidR="00470804" w:rsidRPr="00D84433">
              <w:rPr>
                <w:rFonts w:ascii="Avenir Next Cyr" w:eastAsia="Times New Roman" w:hAnsi="Avenir Next Cyr" w:cs="Calibri"/>
                <w:sz w:val="20"/>
                <w:szCs w:val="20"/>
                <w:lang w:val="uk-UA" w:eastAsia="en-US"/>
              </w:rPr>
              <w:t xml:space="preserve"> цінність клієнта (</w:t>
            </w:r>
            <w:proofErr w:type="spellStart"/>
            <w:r w:rsidR="00470804" w:rsidRPr="00D84433">
              <w:rPr>
                <w:rFonts w:ascii="Avenir Next Cyr" w:eastAsia="Times New Roman" w:hAnsi="Avenir Next Cyr" w:cs="Calibri"/>
                <w:sz w:val="20"/>
                <w:szCs w:val="20"/>
                <w:lang w:val="uk-UA" w:eastAsia="en-US"/>
              </w:rPr>
              <w:t>Life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time</w:t>
            </w:r>
            <w:proofErr w:type="spellEnd"/>
            <w:r w:rsidR="00470804" w:rsidRPr="00D84433">
              <w:rPr>
                <w:rFonts w:ascii="Avenir Next Cyr" w:eastAsia="Times New Roman" w:hAnsi="Avenir Next Cyr" w:cs="Calibri"/>
                <w:sz w:val="20"/>
                <w:szCs w:val="20"/>
                <w:lang w:val="uk-UA" w:eastAsia="en-US"/>
              </w:rPr>
              <w:t xml:space="preserve"> </w:t>
            </w:r>
            <w:proofErr w:type="spellStart"/>
            <w:r w:rsidR="00470804" w:rsidRPr="00D84433">
              <w:rPr>
                <w:rFonts w:ascii="Avenir Next Cyr" w:eastAsia="Times New Roman" w:hAnsi="Avenir Next Cyr" w:cs="Calibri"/>
                <w:sz w:val="20"/>
                <w:szCs w:val="20"/>
                <w:lang w:val="uk-UA" w:eastAsia="en-US"/>
              </w:rPr>
              <w:t>value</w:t>
            </w:r>
            <w:proofErr w:type="spellEnd"/>
            <w:r w:rsidR="00470804" w:rsidRPr="00D84433">
              <w:rPr>
                <w:rFonts w:ascii="Avenir Next Cyr" w:eastAsia="Times New Roman" w:hAnsi="Avenir Next Cyr" w:cs="Calibri"/>
                <w:sz w:val="20"/>
                <w:szCs w:val="20"/>
                <w:lang w:val="uk-UA" w:eastAsia="en-US"/>
              </w:rPr>
              <w:t>)</w:t>
            </w:r>
          </w:p>
          <w:p w14:paraId="7EA438E0"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Значимість (</w:t>
            </w:r>
            <w:proofErr w:type="spellStart"/>
            <w:r w:rsidR="00470804" w:rsidRPr="00D84433">
              <w:rPr>
                <w:rFonts w:ascii="Avenir Next Cyr" w:eastAsia="Times New Roman" w:hAnsi="Avenir Next Cyr"/>
                <w:sz w:val="20"/>
                <w:szCs w:val="20"/>
                <w:lang w:val="uk-UA" w:eastAsia="en-US"/>
              </w:rPr>
              <w:t>Salience</w:t>
            </w:r>
            <w:proofErr w:type="spellEnd"/>
            <w:r w:rsidR="00470804" w:rsidRPr="00D84433">
              <w:rPr>
                <w:rFonts w:ascii="Avenir Next Cyr" w:eastAsia="Times New Roman" w:hAnsi="Avenir Next Cyr"/>
                <w:sz w:val="20"/>
                <w:szCs w:val="20"/>
                <w:lang w:val="uk-UA" w:eastAsia="en-US"/>
              </w:rPr>
              <w:t>)/</w:t>
            </w:r>
            <w:r w:rsidR="00470804" w:rsidRPr="00D84433">
              <w:rPr>
                <w:rFonts w:ascii="Avenir Next Cyr" w:hAnsi="Avenir Next Cyr"/>
                <w:color w:val="auto"/>
                <w:sz w:val="20"/>
                <w:szCs w:val="20"/>
                <w:lang w:val="uk-UA"/>
              </w:rPr>
              <w:t>Обізнаність (</w:t>
            </w:r>
            <w:proofErr w:type="spellStart"/>
            <w:r w:rsidR="00470804" w:rsidRPr="00D84433">
              <w:rPr>
                <w:rFonts w:ascii="Avenir Next Cyr" w:hAnsi="Avenir Next Cyr"/>
                <w:color w:val="auto"/>
                <w:sz w:val="20"/>
                <w:szCs w:val="20"/>
                <w:lang w:val="uk-UA"/>
              </w:rPr>
              <w:t>Awareness</w:t>
            </w:r>
            <w:proofErr w:type="spellEnd"/>
            <w:r w:rsidR="00470804" w:rsidRPr="00D84433">
              <w:rPr>
                <w:rFonts w:ascii="Avenir Next Cyr" w:hAnsi="Avenir Next Cyr"/>
                <w:color w:val="auto"/>
                <w:sz w:val="20"/>
                <w:szCs w:val="20"/>
                <w:lang w:val="uk-UA"/>
              </w:rPr>
              <w:t>)</w:t>
            </w:r>
          </w:p>
          <w:p w14:paraId="7D26EB86" w14:textId="77777777"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Вага/вартість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покупки</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Weight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value</w:t>
            </w:r>
            <w:proofErr w:type="spellEnd"/>
            <w:r w:rsidR="00470804" w:rsidRPr="00D84433">
              <w:rPr>
                <w:rFonts w:ascii="Avenir Next Cyr" w:eastAsia="Times New Roman" w:hAnsi="Avenir Next Cyr"/>
                <w:sz w:val="20"/>
                <w:szCs w:val="20"/>
                <w:lang w:val="uk-UA" w:eastAsia="en-US"/>
              </w:rPr>
              <w:t xml:space="preserve"> of </w:t>
            </w:r>
            <w:proofErr w:type="spellStart"/>
            <w:r w:rsidR="00470804" w:rsidRPr="00D84433">
              <w:rPr>
                <w:rFonts w:ascii="Avenir Next Cyr" w:eastAsia="Times New Roman" w:hAnsi="Avenir Next Cyr"/>
                <w:sz w:val="20"/>
                <w:szCs w:val="20"/>
                <w:lang w:val="uk-UA" w:eastAsia="en-US"/>
              </w:rPr>
              <w:t>purchase</w:t>
            </w:r>
            <w:proofErr w:type="spellEnd"/>
            <w:r w:rsidR="00470804" w:rsidRPr="00D84433">
              <w:rPr>
                <w:rFonts w:ascii="Avenir Next Cyr" w:eastAsia="Times New Roman" w:hAnsi="Avenir Next Cyr"/>
                <w:sz w:val="20"/>
                <w:szCs w:val="20"/>
                <w:lang w:val="uk-UA" w:eastAsia="en-US"/>
              </w:rPr>
              <w:t>)</w:t>
            </w:r>
          </w:p>
          <w:p w14:paraId="279407F3" w14:textId="59266126" w:rsidR="00470804" w:rsidRPr="00584574" w:rsidRDefault="0002629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C06D73"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C19A851" w14:textId="77777777" w:rsidR="001F244E" w:rsidRPr="004317F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7EE29A95" w14:textId="41B042F8"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3277E"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662335A" w14:textId="357ED60E"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EE66BC"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111F10" w14:textId="47E7FB1C"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3DDE7"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1EBD5C67" w14:textId="1984A57C"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4D8B9900" w14:textId="77777777" w:rsidTr="00BF600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E8EF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DE891CB" w14:textId="53C08595"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03ADD9" w14:textId="3B3BF22C"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5C655E8"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1957B5D6" w14:textId="61F4A218"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proofErr w:type="spellStart"/>
            <w:r w:rsidR="00470804" w:rsidRPr="00D84433">
              <w:rPr>
                <w:rFonts w:ascii="Avenir Next Cyr" w:eastAsia="Times New Roman" w:hAnsi="Avenir Next Cyr" w:cs="Calibri"/>
                <w:sz w:val="20"/>
                <w:szCs w:val="20"/>
                <w:lang w:val="uk-UA" w:eastAsia="en-US"/>
              </w:rPr>
              <w:t>Адвокація</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Advocacy</w:t>
            </w:r>
            <w:proofErr w:type="spellEnd"/>
            <w:r w:rsidR="00470804" w:rsidRPr="00D84433">
              <w:rPr>
                <w:rFonts w:ascii="Avenir Next Cyr" w:eastAsia="Times New Roman" w:hAnsi="Avenir Next Cyr"/>
                <w:sz w:val="20"/>
                <w:szCs w:val="20"/>
                <w:lang w:val="uk-UA" w:eastAsia="en-US"/>
              </w:rPr>
              <w:t>)/рекомендація</w:t>
            </w:r>
          </w:p>
          <w:p w14:paraId="54E7A011" w14:textId="21C5A5CD"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Результативність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sz w:val="20"/>
                <w:szCs w:val="20"/>
                <w:lang w:val="uk-UA" w:eastAsia="en-US"/>
              </w:rPr>
              <w:t>Cost</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per</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acquisition</w:t>
            </w:r>
            <w:proofErr w:type="spellEnd"/>
            <w:r w:rsidR="00470804" w:rsidRPr="00D84433">
              <w:rPr>
                <w:rFonts w:ascii="Avenir Next Cyr" w:eastAsia="Times New Roman" w:hAnsi="Avenir Next Cyr"/>
                <w:sz w:val="20"/>
                <w:szCs w:val="20"/>
                <w:lang w:val="uk-UA" w:eastAsia="en-US"/>
              </w:rPr>
              <w:t>))</w:t>
            </w:r>
          </w:p>
          <w:p w14:paraId="54F49766" w14:textId="59DA3113"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Популярність</w:t>
            </w:r>
            <w:r w:rsidR="00470804" w:rsidRPr="00D84433">
              <w:rPr>
                <w:rFonts w:ascii="Avenir Next Cyr" w:eastAsia="Times New Roman" w:hAnsi="Avenir Next Cyr"/>
                <w:sz w:val="20"/>
                <w:szCs w:val="20"/>
                <w:lang w:val="uk-UA" w:eastAsia="en-US"/>
              </w:rPr>
              <w:t>/визнання/</w:t>
            </w:r>
            <w:r w:rsidR="00470804" w:rsidRPr="00D84433">
              <w:rPr>
                <w:rFonts w:ascii="Avenir Next Cyr" w:eastAsia="Times New Roman" w:hAnsi="Avenir Next Cyr" w:cs="Calibri"/>
                <w:sz w:val="20"/>
                <w:szCs w:val="20"/>
                <w:lang w:val="uk-UA" w:eastAsia="en-US"/>
              </w:rPr>
              <w:t>соціальні перетворення (</w:t>
            </w:r>
            <w:proofErr w:type="spellStart"/>
            <w:r w:rsidR="00470804" w:rsidRPr="00D84433">
              <w:rPr>
                <w:rFonts w:ascii="Avenir Next Cyr" w:eastAsia="Times New Roman" w:hAnsi="Avenir Next Cyr"/>
                <w:sz w:val="20"/>
                <w:szCs w:val="20"/>
                <w:lang w:val="uk-UA" w:eastAsia="en-US"/>
              </w:rPr>
              <w:t>Social</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discourse</w:t>
            </w:r>
            <w:proofErr w:type="spellEnd"/>
            <w:r w:rsidR="00470804" w:rsidRPr="00D84433">
              <w:rPr>
                <w:rFonts w:ascii="Avenir Next Cyr" w:eastAsia="Times New Roman" w:hAnsi="Avenir Next Cyr" w:cs="Arial"/>
                <w:sz w:val="20"/>
                <w:szCs w:val="20"/>
                <w:lang w:val="uk-UA" w:eastAsia="en-US"/>
              </w:rPr>
              <w:t>)</w:t>
            </w:r>
            <w:r w:rsidR="00470804" w:rsidRPr="00D84433">
              <w:rPr>
                <w:rFonts w:ascii="Avenir Next Cyr" w:eastAsia="Times New Roman" w:hAnsi="Avenir Next Cyr"/>
                <w:sz w:val="20"/>
                <w:szCs w:val="20"/>
                <w:lang w:val="uk-UA" w:eastAsia="en-US"/>
              </w:rPr>
              <w:t> </w:t>
            </w:r>
          </w:p>
          <w:p w14:paraId="4660FB1F" w14:textId="112A393B"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Позитивний відгук, настрої (</w:t>
            </w:r>
            <w:proofErr w:type="spellStart"/>
            <w:r w:rsidR="00470804" w:rsidRPr="00D84433">
              <w:rPr>
                <w:rFonts w:ascii="Avenir Next Cyr" w:eastAsia="Times New Roman" w:hAnsi="Avenir Next Cyr"/>
                <w:sz w:val="20"/>
                <w:szCs w:val="20"/>
                <w:lang w:val="uk-UA" w:eastAsia="en-US"/>
              </w:rPr>
              <w:t>Positive</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sentiment</w:t>
            </w:r>
            <w:proofErr w:type="spellEnd"/>
            <w:r w:rsidR="00470804" w:rsidRPr="00D84433">
              <w:rPr>
                <w:rFonts w:ascii="Avenir Next Cyr" w:eastAsia="Times New Roman" w:hAnsi="Avenir Next Cyr"/>
                <w:sz w:val="20"/>
                <w:szCs w:val="20"/>
                <w:lang w:val="uk-UA" w:eastAsia="en-US"/>
              </w:rPr>
              <w:t>)/</w:t>
            </w:r>
            <w:proofErr w:type="spellStart"/>
            <w:r w:rsidR="00470804" w:rsidRPr="00D84433">
              <w:rPr>
                <w:rFonts w:ascii="Avenir Next Cyr" w:eastAsia="Times New Roman" w:hAnsi="Avenir Next Cyr" w:cs="Calibri"/>
                <w:sz w:val="20"/>
                <w:szCs w:val="20"/>
                <w:lang w:val="uk-UA" w:eastAsia="en-US"/>
              </w:rPr>
              <w:t>емоціний</w:t>
            </w:r>
            <w:proofErr w:type="spellEnd"/>
            <w:r w:rsidR="00470804" w:rsidRPr="00D84433">
              <w:rPr>
                <w:rFonts w:ascii="Avenir Next Cyr" w:eastAsia="Times New Roman" w:hAnsi="Avenir Next Cyr" w:cs="Calibri"/>
                <w:sz w:val="20"/>
                <w:szCs w:val="20"/>
                <w:lang w:val="uk-UA" w:eastAsia="en-US"/>
              </w:rPr>
              <w:t xml:space="preserve"> резонанс</w:t>
            </w:r>
            <w:r w:rsidR="00470804" w:rsidRPr="00D84433">
              <w:rPr>
                <w:rFonts w:ascii="Avenir Next Cyr" w:eastAsia="Times New Roman" w:hAnsi="Avenir Next Cyr"/>
                <w:sz w:val="20"/>
                <w:szCs w:val="20"/>
                <w:lang w:val="uk-UA" w:eastAsia="en-US"/>
              </w:rPr>
              <w:t> </w:t>
            </w:r>
          </w:p>
          <w:p w14:paraId="118EB0A7" w14:textId="72B046CA"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Досягнення (</w:t>
            </w:r>
            <w:proofErr w:type="spellStart"/>
            <w:r w:rsidR="00470804" w:rsidRPr="00D84433">
              <w:rPr>
                <w:rFonts w:ascii="Avenir Next Cyr" w:eastAsia="Times New Roman" w:hAnsi="Avenir Next Cyr"/>
                <w:sz w:val="20"/>
                <w:szCs w:val="20"/>
                <w:lang w:val="uk-UA" w:eastAsia="en-US"/>
              </w:rPr>
              <w:t>Reach</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відсоток відкриття (</w:t>
            </w:r>
            <w:proofErr w:type="spellStart"/>
            <w:r w:rsidR="00470804" w:rsidRPr="00D84433">
              <w:rPr>
                <w:rFonts w:ascii="Avenir Next Cyr" w:eastAsia="Times New Roman" w:hAnsi="Avenir Next Cyr"/>
                <w:sz w:val="20"/>
                <w:szCs w:val="20"/>
                <w:lang w:val="uk-UA" w:eastAsia="en-US"/>
              </w:rPr>
              <w:t>open</w:t>
            </w:r>
            <w:proofErr w:type="spellEnd"/>
            <w:r w:rsidR="00470804" w:rsidRPr="00D84433">
              <w:rPr>
                <w:rFonts w:ascii="Avenir Next Cyr" w:eastAsia="Times New Roman" w:hAnsi="Avenir Next Cyr"/>
                <w:sz w:val="20"/>
                <w:szCs w:val="20"/>
                <w:lang w:val="uk-UA" w:eastAsia="en-US"/>
              </w:rPr>
              <w:t xml:space="preserve"> </w:t>
            </w:r>
            <w:proofErr w:type="spellStart"/>
            <w:r w:rsidR="00470804" w:rsidRPr="00D84433">
              <w:rPr>
                <w:rFonts w:ascii="Avenir Next Cyr" w:eastAsia="Times New Roman" w:hAnsi="Avenir Next Cyr"/>
                <w:sz w:val="20"/>
                <w:szCs w:val="20"/>
                <w:lang w:val="uk-UA" w:eastAsia="en-US"/>
              </w:rPr>
              <w:t>rate</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число </w:t>
            </w:r>
            <w:proofErr w:type="spellStart"/>
            <w:r w:rsidR="00470804" w:rsidRPr="00D84433">
              <w:rPr>
                <w:rFonts w:ascii="Avenir Next Cyr" w:eastAsia="Times New Roman" w:hAnsi="Avenir Next Cyr"/>
                <w:sz w:val="20"/>
                <w:szCs w:val="20"/>
                <w:lang w:val="uk-UA" w:eastAsia="en-US"/>
              </w:rPr>
              <w:t>шерів</w:t>
            </w:r>
            <w:proofErr w:type="spellEnd"/>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переглядів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відвідуваність</w:t>
            </w:r>
            <w:r w:rsidR="00470804" w:rsidRPr="00D84433">
              <w:rPr>
                <w:rFonts w:ascii="Avenir Next Cyr" w:eastAsia="Times New Roman" w:hAnsi="Avenir Next Cyr"/>
                <w:sz w:val="20"/>
                <w:szCs w:val="20"/>
                <w:lang w:val="uk-UA" w:eastAsia="en-US"/>
              </w:rPr>
              <w:t>) </w:t>
            </w:r>
          </w:p>
          <w:p w14:paraId="2A1BA8B9" w14:textId="0B0E6DC9" w:rsidR="00470804" w:rsidRPr="00D84433" w:rsidRDefault="0002629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Згадування (</w:t>
            </w:r>
            <w:proofErr w:type="spellStart"/>
            <w:r w:rsidR="00470804" w:rsidRPr="00D84433">
              <w:rPr>
                <w:rFonts w:ascii="Avenir Next Cyr" w:eastAsia="Times New Roman" w:hAnsi="Avenir Next Cyr"/>
                <w:sz w:val="20"/>
                <w:szCs w:val="20"/>
                <w:lang w:val="uk-UA" w:eastAsia="en-US"/>
              </w:rPr>
              <w:t>Recall</w:t>
            </w:r>
            <w:proofErr w:type="spellEnd"/>
            <w:r w:rsidR="00470804" w:rsidRPr="00D84433">
              <w:rPr>
                <w:rFonts w:ascii="Avenir Next Cyr" w:eastAsia="Times New Roman" w:hAnsi="Avenir Next Cyr"/>
                <w:sz w:val="20"/>
                <w:szCs w:val="20"/>
                <w:lang w:val="uk-UA" w:eastAsia="en-US"/>
              </w:rPr>
              <w:t>) (</w:t>
            </w:r>
            <w:r w:rsidR="00470804" w:rsidRPr="00D84433">
              <w:rPr>
                <w:rFonts w:ascii="Avenir Next Cyr" w:eastAsia="Times New Roman" w:hAnsi="Avenir Next Cyr" w:cs="Calibri"/>
                <w:sz w:val="20"/>
                <w:szCs w:val="20"/>
                <w:lang w:val="uk-UA" w:eastAsia="en-US"/>
              </w:rPr>
              <w:t>бренду</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реклами</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активності</w:t>
            </w:r>
            <w:r w:rsidR="00470804" w:rsidRPr="00D84433">
              <w:rPr>
                <w:rFonts w:ascii="Avenir Next Cyr" w:eastAsia="Times New Roman" w:hAnsi="Avenir Next Cyr"/>
                <w:sz w:val="20"/>
                <w:szCs w:val="20"/>
                <w:lang w:val="uk-UA" w:eastAsia="en-US"/>
              </w:rPr>
              <w:t>) </w:t>
            </w:r>
          </w:p>
          <w:p w14:paraId="02248193" w14:textId="4F833937" w:rsidR="00470804" w:rsidRPr="00584574" w:rsidRDefault="0002629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C06D73" w14:paraId="51DCE187"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2FDBA99" w14:textId="44BCD4A8" w:rsidR="00470804" w:rsidRPr="001F244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2</w:t>
            </w:r>
          </w:p>
          <w:p w14:paraId="3D0DB4C6" w14:textId="42D7845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11C0E0F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4CA77"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1598099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43E2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7CA438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290BDF"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C45B7F" w14:textId="7CB9548E"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F6D80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26A56B3"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E95A6"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lastRenderedPageBreak/>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6A0FCCE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34C4A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BB7F620"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CE4E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C3522A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87A7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05FC49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3D27930B"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3240DF58"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7DC4FE58"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095E6BD6"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065B9995"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031F9C62"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13248967" w14:textId="6EBF185E" w:rsidR="00470804" w:rsidRPr="00584574" w:rsidRDefault="0002629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C06D73" w14:paraId="7C19303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7126643" w14:textId="31748BA5" w:rsidR="00470804" w:rsidRPr="001F244E" w:rsidRDefault="001F244E" w:rsidP="001F244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3</w:t>
            </w:r>
          </w:p>
          <w:p w14:paraId="3E9BDA79" w14:textId="17EA1B9E"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C06D73" w14:paraId="027A65B5"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8A4"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C6A5AB2"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2646E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260FA6C4"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64C278"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DA0450E" w14:textId="63856FCD"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85F4D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C1B1B3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D76EF"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5487E7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28C50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0CF436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01B5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455DD4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16303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354548B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7A046A4"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proofErr w:type="spellStart"/>
            <w:r w:rsidR="00F323E8" w:rsidRPr="00D84433">
              <w:rPr>
                <w:rFonts w:ascii="Avenir Next Cyr" w:eastAsia="Times New Roman" w:hAnsi="Avenir Next Cyr" w:cs="Calibri"/>
                <w:sz w:val="20"/>
                <w:szCs w:val="20"/>
                <w:lang w:val="uk-UA" w:eastAsia="en-US"/>
              </w:rPr>
              <w:t>Адвокація</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Advocacy</w:t>
            </w:r>
            <w:proofErr w:type="spellEnd"/>
            <w:r w:rsidR="00F323E8" w:rsidRPr="00D84433">
              <w:rPr>
                <w:rFonts w:ascii="Avenir Next Cyr" w:eastAsia="Times New Roman" w:hAnsi="Avenir Next Cyr"/>
                <w:sz w:val="20"/>
                <w:szCs w:val="20"/>
                <w:lang w:val="uk-UA" w:eastAsia="en-US"/>
              </w:rPr>
              <w:t>)/рекомендація</w:t>
            </w:r>
          </w:p>
          <w:p w14:paraId="3AC2D5A6"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sz w:val="20"/>
                <w:szCs w:val="20"/>
                <w:lang w:val="uk-UA" w:eastAsia="en-US"/>
              </w:rPr>
              <w:t>Cost</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per</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acquisition</w:t>
            </w:r>
            <w:proofErr w:type="spellEnd"/>
            <w:r w:rsidR="00F323E8" w:rsidRPr="00D84433">
              <w:rPr>
                <w:rFonts w:ascii="Avenir Next Cyr" w:eastAsia="Times New Roman" w:hAnsi="Avenir Next Cyr"/>
                <w:sz w:val="20"/>
                <w:szCs w:val="20"/>
                <w:lang w:val="uk-UA" w:eastAsia="en-US"/>
              </w:rPr>
              <w:t>))</w:t>
            </w:r>
          </w:p>
          <w:p w14:paraId="5F8B1380"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proofErr w:type="spellStart"/>
            <w:r w:rsidR="00F323E8" w:rsidRPr="00D84433">
              <w:rPr>
                <w:rFonts w:ascii="Avenir Next Cyr" w:eastAsia="Times New Roman" w:hAnsi="Avenir Next Cyr"/>
                <w:sz w:val="20"/>
                <w:szCs w:val="20"/>
                <w:lang w:val="uk-UA" w:eastAsia="en-US"/>
              </w:rPr>
              <w:t>Social</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discourse</w:t>
            </w:r>
            <w:proofErr w:type="spellEnd"/>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7577F94D"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w:t>
            </w:r>
            <w:proofErr w:type="spellStart"/>
            <w:r w:rsidR="00F323E8" w:rsidRPr="00D84433">
              <w:rPr>
                <w:rFonts w:ascii="Avenir Next Cyr" w:eastAsia="Times New Roman" w:hAnsi="Avenir Next Cyr"/>
                <w:sz w:val="20"/>
                <w:szCs w:val="20"/>
                <w:lang w:val="uk-UA" w:eastAsia="en-US"/>
              </w:rPr>
              <w:t>Positive</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sentiment</w:t>
            </w:r>
            <w:proofErr w:type="spellEnd"/>
            <w:r w:rsidR="00F323E8" w:rsidRPr="00D84433">
              <w:rPr>
                <w:rFonts w:ascii="Avenir Next Cyr" w:eastAsia="Times New Roman" w:hAnsi="Avenir Next Cyr"/>
                <w:sz w:val="20"/>
                <w:szCs w:val="20"/>
                <w:lang w:val="uk-UA" w:eastAsia="en-US"/>
              </w:rPr>
              <w:t>)/</w:t>
            </w:r>
            <w:proofErr w:type="spellStart"/>
            <w:r w:rsidR="00F323E8" w:rsidRPr="00D84433">
              <w:rPr>
                <w:rFonts w:ascii="Avenir Next Cyr" w:eastAsia="Times New Roman" w:hAnsi="Avenir Next Cyr" w:cs="Calibri"/>
                <w:sz w:val="20"/>
                <w:szCs w:val="20"/>
                <w:lang w:val="uk-UA" w:eastAsia="en-US"/>
              </w:rPr>
              <w:t>емоціний</w:t>
            </w:r>
            <w:proofErr w:type="spellEnd"/>
            <w:r w:rsidR="00F323E8" w:rsidRPr="00D84433">
              <w:rPr>
                <w:rFonts w:ascii="Avenir Next Cyr" w:eastAsia="Times New Roman" w:hAnsi="Avenir Next Cyr" w:cs="Calibri"/>
                <w:sz w:val="20"/>
                <w:szCs w:val="20"/>
                <w:lang w:val="uk-UA" w:eastAsia="en-US"/>
              </w:rPr>
              <w:t xml:space="preserve"> резонанс</w:t>
            </w:r>
            <w:r w:rsidR="00F323E8" w:rsidRPr="00D84433">
              <w:rPr>
                <w:rFonts w:ascii="Avenir Next Cyr" w:eastAsia="Times New Roman" w:hAnsi="Avenir Next Cyr"/>
                <w:sz w:val="20"/>
                <w:szCs w:val="20"/>
                <w:lang w:val="uk-UA" w:eastAsia="en-US"/>
              </w:rPr>
              <w:t> </w:t>
            </w:r>
          </w:p>
          <w:p w14:paraId="16A3FD14"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w:t>
            </w:r>
            <w:proofErr w:type="spellStart"/>
            <w:r w:rsidR="00F323E8" w:rsidRPr="00D84433">
              <w:rPr>
                <w:rFonts w:ascii="Avenir Next Cyr" w:eastAsia="Times New Roman" w:hAnsi="Avenir Next Cyr"/>
                <w:sz w:val="20"/>
                <w:szCs w:val="20"/>
                <w:lang w:val="uk-UA" w:eastAsia="en-US"/>
              </w:rPr>
              <w:t>Reach</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proofErr w:type="spellStart"/>
            <w:r w:rsidR="00F323E8" w:rsidRPr="00D84433">
              <w:rPr>
                <w:rFonts w:ascii="Avenir Next Cyr" w:eastAsia="Times New Roman" w:hAnsi="Avenir Next Cyr"/>
                <w:sz w:val="20"/>
                <w:szCs w:val="20"/>
                <w:lang w:val="uk-UA" w:eastAsia="en-US"/>
              </w:rPr>
              <w:t>open</w:t>
            </w:r>
            <w:proofErr w:type="spellEnd"/>
            <w:r w:rsidR="00F323E8" w:rsidRPr="00D84433">
              <w:rPr>
                <w:rFonts w:ascii="Avenir Next Cyr" w:eastAsia="Times New Roman" w:hAnsi="Avenir Next Cyr"/>
                <w:sz w:val="20"/>
                <w:szCs w:val="20"/>
                <w:lang w:val="uk-UA" w:eastAsia="en-US"/>
              </w:rPr>
              <w:t xml:space="preserve"> </w:t>
            </w:r>
            <w:proofErr w:type="spellStart"/>
            <w:r w:rsidR="00F323E8" w:rsidRPr="00D84433">
              <w:rPr>
                <w:rFonts w:ascii="Avenir Next Cyr" w:eastAsia="Times New Roman" w:hAnsi="Avenir Next Cyr"/>
                <w:sz w:val="20"/>
                <w:szCs w:val="20"/>
                <w:lang w:val="uk-UA" w:eastAsia="en-US"/>
              </w:rPr>
              <w:t>rate</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число </w:t>
            </w:r>
            <w:proofErr w:type="spellStart"/>
            <w:r w:rsidR="00F323E8" w:rsidRPr="00D84433">
              <w:rPr>
                <w:rFonts w:ascii="Avenir Next Cyr" w:eastAsia="Times New Roman" w:hAnsi="Avenir Next Cyr"/>
                <w:sz w:val="20"/>
                <w:szCs w:val="20"/>
                <w:lang w:val="uk-UA" w:eastAsia="en-US"/>
              </w:rPr>
              <w:t>шерів</w:t>
            </w:r>
            <w:proofErr w:type="spellEnd"/>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2C30B6B8" w14:textId="77777777" w:rsidR="00F323E8" w:rsidRPr="00D84433" w:rsidRDefault="0002629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proofErr w:type="spellStart"/>
            <w:r w:rsidR="00F323E8" w:rsidRPr="00D84433">
              <w:rPr>
                <w:rFonts w:ascii="Avenir Next Cyr" w:eastAsia="Times New Roman" w:hAnsi="Avenir Next Cyr"/>
                <w:sz w:val="20"/>
                <w:szCs w:val="20"/>
                <w:lang w:val="uk-UA" w:eastAsia="en-US"/>
              </w:rPr>
              <w:t>Recall</w:t>
            </w:r>
            <w:proofErr w:type="spellEnd"/>
            <w:r w:rsidR="00F323E8" w:rsidRPr="00D84433">
              <w:rPr>
                <w:rFonts w:ascii="Avenir Next Cyr" w:eastAsia="Times New Roman" w:hAnsi="Avenir Next Cyr"/>
                <w:sz w:val="20"/>
                <w:szCs w:val="20"/>
                <w:lang w:val="uk-UA" w:eastAsia="en-US"/>
              </w:rPr>
              <w:t>)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42D998FF" w14:textId="63DE6B23" w:rsidR="00470804" w:rsidRPr="00584574" w:rsidRDefault="0002629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584574"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470804" w:rsidRPr="00584574" w:rsidRDefault="00470804" w:rsidP="00470804">
            <w:pPr>
              <w:spacing w:after="120" w:line="240" w:lineRule="auto"/>
              <w:ind w:left="346"/>
              <w:rPr>
                <w:rFonts w:ascii="Avenir Next LT Pro" w:hAnsi="Avenir Next LT Pro"/>
                <w:color w:val="auto"/>
                <w:sz w:val="18"/>
                <w:szCs w:val="16"/>
                <w:lang w:val="uk-UA"/>
              </w:rPr>
            </w:pPr>
          </w:p>
        </w:tc>
      </w:tr>
      <w:tr w:rsidR="00CD7237" w:rsidRPr="00C011FF"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3EBDEC45" w14:textId="77777777" w:rsidR="00CD7237" w:rsidRPr="00584574" w:rsidRDefault="00CD7237" w:rsidP="00CD7237">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ДЖЕРЕЛА ПІДТВЕРДЖЕННЯ ДАНИХ: SECTION 1</w:t>
            </w:r>
          </w:p>
          <w:p w14:paraId="171DF53A" w14:textId="77777777" w:rsidR="00CD7237" w:rsidRPr="001F244E" w:rsidRDefault="00CD7237" w:rsidP="00CD7237">
            <w:pPr>
              <w:spacing w:after="120" w:line="240" w:lineRule="auto"/>
              <w:rPr>
                <w:rFonts w:ascii="Avenir Next Cyr" w:hAnsi="Avenir Next Cyr"/>
                <w:color w:val="000000" w:themeColor="text1"/>
                <w:sz w:val="18"/>
                <w:szCs w:val="20"/>
                <w:lang w:val="uk-UA"/>
              </w:rPr>
            </w:pPr>
            <w:r w:rsidRPr="001F244E">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1F244E">
              <w:rPr>
                <w:rFonts w:ascii="Avenir Next Cyr" w:hAnsi="Avenir Next Cyr"/>
                <w:bCs/>
                <w:color w:val="000000" w:themeColor="text1"/>
                <w:sz w:val="20"/>
                <w:szCs w:val="20"/>
                <w:lang w:val="ru-RU"/>
              </w:rPr>
              <w:t xml:space="preserve"> </w:t>
            </w:r>
            <w:r w:rsidRPr="001F244E">
              <w:rPr>
                <w:rFonts w:ascii="Avenir Next Cyr" w:hAnsi="Avenir Next Cyr"/>
                <w:bCs/>
                <w:color w:val="000000" w:themeColor="text1"/>
                <w:sz w:val="20"/>
                <w:szCs w:val="20"/>
                <w:lang w:val="uk-UA"/>
              </w:rPr>
              <w:t xml:space="preserve">Не можна </w:t>
            </w:r>
            <w:r w:rsidRPr="001F244E">
              <w:rPr>
                <w:rFonts w:ascii="Avenir Next Cyr" w:hAnsi="Avenir Next Cyr" w:cs="Calibri"/>
                <w:color w:val="000000" w:themeColor="text1"/>
                <w:sz w:val="18"/>
                <w:szCs w:val="20"/>
                <w:lang w:val="uk-UA"/>
              </w:rPr>
              <w:t>вносити будь-яку</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додаткову</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інформацію</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в</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розділі</w:t>
            </w:r>
            <w:r w:rsidRPr="001F244E">
              <w:rPr>
                <w:rFonts w:ascii="Avenir Next Cyr" w:hAnsi="Avenir Next Cyr"/>
                <w:color w:val="000000" w:themeColor="text1"/>
                <w:sz w:val="18"/>
                <w:szCs w:val="20"/>
                <w:lang w:val="uk-UA"/>
              </w:rPr>
              <w:t xml:space="preserve"> </w:t>
            </w:r>
            <w:r w:rsidRPr="001F244E">
              <w:rPr>
                <w:rFonts w:ascii="Avenir Next Cyr" w:hAnsi="Avenir Next Cyr" w:cs="Calibri"/>
                <w:color w:val="000000" w:themeColor="text1"/>
                <w:sz w:val="18"/>
                <w:szCs w:val="20"/>
                <w:lang w:val="uk-UA"/>
              </w:rPr>
              <w:t>джерел даних</w:t>
            </w:r>
            <w:r w:rsidRPr="001F244E">
              <w:rPr>
                <w:rFonts w:ascii="Avenir Next Cyr" w:hAnsi="Avenir Next Cyr"/>
                <w:color w:val="000000" w:themeColor="text1"/>
                <w:sz w:val="18"/>
                <w:szCs w:val="20"/>
                <w:lang w:val="uk-UA"/>
              </w:rPr>
              <w:t>.</w:t>
            </w:r>
          </w:p>
          <w:p w14:paraId="73556398" w14:textId="77777777" w:rsidR="00CD7237" w:rsidRPr="001F244E" w:rsidRDefault="00CD7237" w:rsidP="00CD7237">
            <w:pPr>
              <w:spacing w:after="120" w:line="240" w:lineRule="auto"/>
              <w:rPr>
                <w:rFonts w:ascii="Avenir Next Cyr" w:hAnsi="Avenir Next Cyr"/>
                <w:bCs/>
                <w:color w:val="000000" w:themeColor="text1"/>
                <w:sz w:val="20"/>
                <w:szCs w:val="20"/>
                <w:lang w:val="ru-RU"/>
              </w:rPr>
            </w:pPr>
          </w:p>
          <w:p w14:paraId="2DDAC0E5" w14:textId="77777777" w:rsidR="00CD7237" w:rsidRPr="001F244E" w:rsidRDefault="00CD7237" w:rsidP="00CD7237">
            <w:pPr>
              <w:spacing w:after="120" w:line="240" w:lineRule="auto"/>
              <w:rPr>
                <w:rFonts w:ascii="Avenir Next Cyr" w:hAnsi="Avenir Next Cyr"/>
                <w:b/>
                <w:i/>
                <w:iCs/>
                <w:color w:val="000000" w:themeColor="text1"/>
                <w:sz w:val="20"/>
                <w:szCs w:val="20"/>
                <w:lang w:val="uk-UA"/>
              </w:rPr>
            </w:pPr>
            <w:r w:rsidRPr="001F244E">
              <w:rPr>
                <w:rFonts w:ascii="Avenir Next Cyr" w:hAnsi="Avenir Next Cyr"/>
                <w:b/>
                <w:i/>
                <w:iCs/>
                <w:color w:val="000000" w:themeColor="text1"/>
                <w:sz w:val="20"/>
                <w:szCs w:val="20"/>
                <w:lang w:val="uk-UA"/>
              </w:rPr>
              <w:t xml:space="preserve">Рекомендований вигляд оформлення: </w:t>
            </w:r>
          </w:p>
          <w:p w14:paraId="3C26E2A4"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3AD17210"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1011AA67" w14:textId="77777777" w:rsidR="00CD7237" w:rsidRPr="001F244E" w:rsidRDefault="00CD7237" w:rsidP="00CD7237">
            <w:pPr>
              <w:spacing w:after="120" w:line="240" w:lineRule="auto"/>
              <w:rPr>
                <w:rFonts w:ascii="Avenir Next Cyr" w:hAnsi="Avenir Next Cyr"/>
                <w:bCs/>
                <w:color w:val="000000" w:themeColor="text1"/>
                <w:sz w:val="20"/>
                <w:szCs w:val="20"/>
                <w:lang w:val="uk-UA"/>
              </w:rPr>
            </w:pPr>
            <w:r w:rsidRPr="001F244E">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CFF6A8" w14:textId="1A18A6A6" w:rsidR="00CD7237" w:rsidRPr="00584574" w:rsidRDefault="00CD7237" w:rsidP="00CD7237">
            <w:pPr>
              <w:spacing w:after="120" w:line="240" w:lineRule="auto"/>
              <w:rPr>
                <w:rFonts w:ascii="Avenir Next Cyr" w:hAnsi="Avenir Next Cyr"/>
                <w:b/>
                <w:color w:val="auto"/>
                <w:sz w:val="20"/>
                <w:szCs w:val="20"/>
                <w:lang w:val="uk-UA"/>
              </w:rPr>
            </w:pPr>
          </w:p>
        </w:tc>
        <w:tc>
          <w:tcPr>
            <w:tcW w:w="4478" w:type="dxa"/>
            <w:shd w:val="clear" w:color="auto" w:fill="auto"/>
          </w:tcPr>
          <w:p w14:paraId="234C2EE7" w14:textId="77777777" w:rsidR="00CD7237" w:rsidRPr="00584574" w:rsidRDefault="00CD7237" w:rsidP="00CD7237">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4CAA6ABA" w14:textId="77777777" w:rsidR="00CD7237" w:rsidRPr="00584574" w:rsidRDefault="00CD7237" w:rsidP="00CD7237">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D8D67EB" w14:textId="5062E3BB" w:rsidR="00CD7237" w:rsidRPr="001F244E" w:rsidRDefault="0002629E" w:rsidP="00CD7237">
            <w:pPr>
              <w:numPr>
                <w:ilvl w:val="0"/>
                <w:numId w:val="5"/>
              </w:numPr>
              <w:spacing w:after="120" w:line="240" w:lineRule="auto"/>
              <w:ind w:left="346" w:hanging="274"/>
              <w:rPr>
                <w:rFonts w:ascii="Avenir Next LT Pro" w:hAnsi="Avenir Next LT Pro"/>
                <w:b/>
                <w:bCs/>
                <w:sz w:val="20"/>
                <w:szCs w:val="20"/>
                <w:lang w:val="uk-UA"/>
              </w:rPr>
            </w:pPr>
            <w:hyperlink r:id="rId18" w:history="1">
              <w:r w:rsidR="00CD7237" w:rsidRPr="001F244E">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CD7237" w:rsidRPr="001F244E">
                <w:rPr>
                  <w:rStyle w:val="ac"/>
                  <w:rFonts w:ascii="Avenir Next Cyr" w:hAnsi="Avenir Next Cyr"/>
                  <w:b/>
                  <w:bCs/>
                  <w:color w:val="000000" w:themeColor="text1"/>
                  <w:sz w:val="18"/>
                  <w:szCs w:val="16"/>
                  <w:u w:val="none"/>
                  <w:lang w:val="uk-UA"/>
                </w:rPr>
                <w:t xml:space="preserve"> </w:t>
              </w:r>
              <w:r w:rsidR="00CD7237" w:rsidRPr="001F244E">
                <w:rPr>
                  <w:rStyle w:val="ac"/>
                  <w:rFonts w:ascii="Avenir Next Cyr" w:hAnsi="Avenir Next Cyr" w:cs="Calibri"/>
                  <w:b/>
                  <w:bCs/>
                  <w:color w:val="B4975A"/>
                  <w:sz w:val="18"/>
                  <w:szCs w:val="16"/>
                  <w:u w:val="none"/>
                  <w:lang w:val="uk-UA"/>
                </w:rPr>
                <w:t>тут</w:t>
              </w:r>
              <w:r w:rsidR="00CD7237" w:rsidRPr="001F244E">
                <w:rPr>
                  <w:rStyle w:val="ac"/>
                  <w:rFonts w:ascii="Avenir Next Cyr" w:hAnsi="Avenir Next Cyr"/>
                  <w:b/>
                  <w:bCs/>
                  <w:color w:val="000000" w:themeColor="text1"/>
                  <w:sz w:val="18"/>
                  <w:szCs w:val="16"/>
                  <w:u w:val="none"/>
                  <w:lang w:val="uk-UA"/>
                </w:rPr>
                <w:t>.</w:t>
              </w:r>
            </w:hyperlink>
            <w:r w:rsidR="00CD7237" w:rsidRPr="001F244E">
              <w:rPr>
                <w:rFonts w:ascii="Avenir Next LT Pro" w:hAnsi="Avenir Next LT Pro"/>
                <w:b/>
                <w:bCs/>
                <w:sz w:val="20"/>
                <w:szCs w:val="20"/>
                <w:lang w:val="uk-UA"/>
              </w:rPr>
              <w:t xml:space="preserve"> </w:t>
            </w:r>
          </w:p>
        </w:tc>
      </w:tr>
      <w:tr w:rsidR="00470804" w:rsidRPr="00C011FF"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6783B6C0" w:rsidR="00470804" w:rsidRPr="00584574" w:rsidRDefault="00470804" w:rsidP="00470804">
            <w:pPr>
              <w:pStyle w:val="MediumShading1-Accent11"/>
              <w:spacing w:before="120" w:after="120"/>
              <w:rPr>
                <w:rFonts w:ascii="Avenir Next Cyr" w:hAnsi="Avenir Next Cyr"/>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4BB133BC" w14:textId="77777777" w:rsidR="00470804" w:rsidRPr="00584574" w:rsidRDefault="00470804" w:rsidP="00470804">
            <w:pPr>
              <w:spacing w:after="120" w:line="240" w:lineRule="auto"/>
              <w:rPr>
                <w:rFonts w:ascii="Avenir Next LT Pro" w:hAnsi="Avenir Next LT Pro"/>
                <w:sz w:val="20"/>
                <w:szCs w:val="20"/>
                <w:lang w:val="uk-UA"/>
              </w:rPr>
            </w:pPr>
          </w:p>
          <w:p w14:paraId="681A9886" w14:textId="77777777" w:rsidR="00470804" w:rsidRPr="00584574" w:rsidRDefault="00470804" w:rsidP="00470804">
            <w:pPr>
              <w:spacing w:after="120" w:line="240" w:lineRule="auto"/>
              <w:rPr>
                <w:rFonts w:ascii="Avenir Next LT Pro" w:hAnsi="Avenir Next LT Pro"/>
                <w:sz w:val="20"/>
                <w:szCs w:val="20"/>
                <w:lang w:val="uk-UA"/>
              </w:rPr>
            </w:pPr>
          </w:p>
        </w:tc>
      </w:tr>
    </w:tbl>
    <w:p w14:paraId="05D82F42" w14:textId="77777777" w:rsidR="00CC076E" w:rsidRPr="00584574" w:rsidRDefault="00CC076E"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C011FF" w14:paraId="74BAB358" w14:textId="77777777" w:rsidTr="005419E1">
        <w:tc>
          <w:tcPr>
            <w:tcW w:w="10790" w:type="dxa"/>
            <w:tcBorders>
              <w:top w:val="nil"/>
              <w:left w:val="nil"/>
              <w:bottom w:val="nil"/>
              <w:right w:val="nil"/>
            </w:tcBorders>
            <w:shd w:val="clear" w:color="auto" w:fill="000000" w:themeFill="text1"/>
          </w:tcPr>
          <w:p w14:paraId="74BAB356" w14:textId="6F554141" w:rsidR="003114F2" w:rsidRPr="00584574" w:rsidRDefault="006C0CB6" w:rsidP="00D93E0C">
            <w:pPr>
              <w:pStyle w:val="MediumShading1-Accent11"/>
              <w:spacing w:after="120"/>
              <w:rPr>
                <w:rFonts w:ascii="Avenir Next Cyr Medium" w:hAnsi="Avenir Next Cyr Medium" w:cs="Calibri"/>
                <w:b/>
                <w:color w:val="FFFFFF"/>
                <w:sz w:val="28"/>
                <w:szCs w:val="19"/>
                <w:lang w:val="uk-UA"/>
              </w:rPr>
            </w:pPr>
            <w:r w:rsidRPr="00584574">
              <w:rPr>
                <w:rFonts w:ascii="Avenir Next Cyr Medium" w:hAnsi="Avenir Next Cyr Medium"/>
                <w:b/>
                <w:color w:val="FFFFFF"/>
                <w:sz w:val="28"/>
                <w:szCs w:val="19"/>
                <w:lang w:val="uk-UA"/>
              </w:rPr>
              <w:t xml:space="preserve">SECTION 2: </w:t>
            </w:r>
            <w:r w:rsidRPr="00584574">
              <w:rPr>
                <w:rFonts w:ascii="Avenir Next Cyr Medium" w:hAnsi="Avenir Next Cyr Medium" w:cs="Calibri"/>
                <w:b/>
                <w:color w:val="FFFFFF"/>
                <w:sz w:val="28"/>
                <w:szCs w:val="19"/>
                <w:lang w:val="uk-UA"/>
              </w:rPr>
              <w:t>ІНСАЙТИ</w:t>
            </w:r>
            <w:r w:rsidRPr="00584574">
              <w:rPr>
                <w:rFonts w:ascii="Avenir Next Cyr Medium" w:hAnsi="Avenir Next Cyr Medium"/>
                <w:b/>
                <w:color w:val="FFFFFF"/>
                <w:sz w:val="28"/>
                <w:szCs w:val="19"/>
                <w:lang w:val="uk-UA"/>
              </w:rPr>
              <w:t xml:space="preserve"> </w:t>
            </w:r>
            <w:r w:rsidR="00E315E1" w:rsidRPr="001F244E">
              <w:rPr>
                <w:rFonts w:ascii="Avenir Next Cyr Medium" w:hAnsi="Avenir Next Cyr Medium" w:cs="Calibri"/>
                <w:b/>
                <w:color w:val="FFFFFF" w:themeColor="background1"/>
                <w:sz w:val="28"/>
                <w:szCs w:val="19"/>
                <w:lang w:val="uk-UA"/>
              </w:rPr>
              <w:t>ТА</w:t>
            </w:r>
            <w:r w:rsidR="00E315E1" w:rsidRPr="001F244E">
              <w:rPr>
                <w:rFonts w:ascii="Avenir Next Cyr Medium" w:hAnsi="Avenir Next Cyr Medium"/>
                <w:b/>
                <w:color w:val="FFFFFF" w:themeColor="background1"/>
                <w:sz w:val="28"/>
                <w:szCs w:val="19"/>
                <w:lang w:val="uk-UA"/>
              </w:rPr>
              <w:t xml:space="preserve"> </w:t>
            </w:r>
            <w:r w:rsidR="00E315E1" w:rsidRPr="001F244E">
              <w:rPr>
                <w:rFonts w:ascii="Avenir Next Cyr Medium" w:hAnsi="Avenir Next Cyr Medium" w:cs="Calibri"/>
                <w:b/>
                <w:color w:val="FFFFFF" w:themeColor="background1"/>
                <w:sz w:val="28"/>
                <w:szCs w:val="19"/>
                <w:lang w:val="uk-UA"/>
              </w:rPr>
              <w:t>СТРАТЕГІЯ</w:t>
            </w:r>
            <w:r w:rsidR="00E315E1">
              <w:rPr>
                <w:rFonts w:ascii="Avenir Next Cyr Medium" w:hAnsi="Avenir Next Cyr Medium" w:cs="Calibri"/>
                <w:b/>
                <w:color w:val="FFFFFF"/>
                <w:sz w:val="28"/>
                <w:szCs w:val="19"/>
                <w:lang w:val="uk-UA"/>
              </w:rPr>
              <w:br/>
            </w:r>
            <w:r w:rsidRPr="00584574">
              <w:rPr>
                <w:rFonts w:ascii="Avenir Next Cyr Medium" w:hAnsi="Avenir Next Cyr Medium"/>
                <w:b/>
                <w:color w:val="FFFFFF"/>
                <w:lang w:val="uk-UA"/>
              </w:rPr>
              <w:t xml:space="preserve">23.3%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706DC5E9" w14:textId="77777777" w:rsidR="0065147C" w:rsidRPr="00584574" w:rsidRDefault="0065147C" w:rsidP="0065147C">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Цей розділ охоплює ключові складові вашої стратегії.</w:t>
            </w:r>
          </w:p>
          <w:p w14:paraId="72BE405B" w14:textId="77777777" w:rsidR="0065147C" w:rsidRDefault="0065147C" w:rsidP="00586C7A">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w:t>
            </w:r>
            <w:proofErr w:type="spellStart"/>
            <w:r w:rsidRPr="00584574">
              <w:rPr>
                <w:rFonts w:ascii="Avenir Next Cyr" w:hAnsi="Avenir Next Cyr"/>
                <w:bCs/>
                <w:color w:val="FFFFFF" w:themeColor="background1"/>
                <w:sz w:val="20"/>
                <w:szCs w:val="20"/>
                <w:lang w:val="uk-UA"/>
              </w:rPr>
              <w:t>інсайти</w:t>
            </w:r>
            <w:proofErr w:type="spellEnd"/>
            <w:r w:rsidRPr="00584574">
              <w:rPr>
                <w:rFonts w:ascii="Avenir Next Cyr" w:hAnsi="Avenir Next Cyr"/>
                <w:bCs/>
                <w:color w:val="FFFFFF" w:themeColor="background1"/>
                <w:sz w:val="20"/>
                <w:szCs w:val="20"/>
                <w:lang w:val="uk-UA"/>
              </w:rPr>
              <w:t xml:space="preserve"> та те, як вони привели до стратегічної ідеї чи </w:t>
            </w:r>
            <w:r w:rsidR="00586C7A" w:rsidRPr="00584574">
              <w:rPr>
                <w:rFonts w:ascii="Avenir Next Cyr" w:hAnsi="Avenir Next Cyr"/>
                <w:bCs/>
                <w:color w:val="FFFFFF" w:themeColor="background1"/>
                <w:sz w:val="20"/>
                <w:szCs w:val="20"/>
                <w:lang w:val="uk-UA"/>
              </w:rPr>
              <w:t>побудови того</w:t>
            </w:r>
            <w:r w:rsidRPr="00584574">
              <w:rPr>
                <w:rFonts w:ascii="Avenir Next Cyr" w:hAnsi="Avenir Next Cyr"/>
                <w:bCs/>
                <w:color w:val="FFFFFF" w:themeColor="background1"/>
                <w:sz w:val="20"/>
                <w:szCs w:val="20"/>
                <w:lang w:val="uk-UA"/>
              </w:rPr>
              <w:t xml:space="preserve">, </w:t>
            </w:r>
            <w:r w:rsidR="00586C7A" w:rsidRPr="00584574">
              <w:rPr>
                <w:rFonts w:ascii="Avenir Next Cyr" w:hAnsi="Avenir Next Cyr"/>
                <w:bCs/>
                <w:color w:val="FFFFFF" w:themeColor="background1"/>
                <w:sz w:val="20"/>
                <w:szCs w:val="20"/>
                <w:lang w:val="uk-UA"/>
              </w:rPr>
              <w:t xml:space="preserve">як подолати </w:t>
            </w:r>
            <w:r w:rsidRPr="00584574">
              <w:rPr>
                <w:rFonts w:ascii="Avenir Next Cyr" w:hAnsi="Avenir Next Cyr"/>
                <w:bCs/>
                <w:color w:val="FFFFFF" w:themeColor="background1"/>
                <w:sz w:val="20"/>
                <w:szCs w:val="20"/>
                <w:lang w:val="uk-UA"/>
              </w:rPr>
              <w:t>бізнес</w:t>
            </w:r>
            <w:r w:rsidR="00586C7A" w:rsidRPr="00584574">
              <w:rPr>
                <w:rFonts w:ascii="Avenir Next Cyr" w:hAnsi="Avenir Next Cyr"/>
                <w:bCs/>
                <w:color w:val="FFFFFF" w:themeColor="background1"/>
                <w:sz w:val="20"/>
                <w:szCs w:val="20"/>
                <w:lang w:val="uk-UA"/>
              </w:rPr>
              <w:t xml:space="preserve"> виклик</w:t>
            </w:r>
            <w:r w:rsidRPr="00584574">
              <w:rPr>
                <w:rFonts w:ascii="Avenir Next Cyr" w:hAnsi="Avenir Next Cyr"/>
                <w:bCs/>
                <w:color w:val="FFFFFF" w:themeColor="background1"/>
                <w:sz w:val="20"/>
                <w:szCs w:val="20"/>
                <w:lang w:val="uk-UA"/>
              </w:rPr>
              <w:t>, з якими зіткнувся бренд.</w:t>
            </w:r>
          </w:p>
          <w:p w14:paraId="74BAB357" w14:textId="07B7CC1D" w:rsidR="00C470C1" w:rsidRPr="00584574" w:rsidRDefault="00C470C1" w:rsidP="00586C7A">
            <w:pPr>
              <w:pStyle w:val="MediumShading1-Accent11"/>
              <w:spacing w:after="120"/>
              <w:rPr>
                <w:rFonts w:asciiTheme="minorHAnsi" w:hAnsiTheme="minorHAnsi"/>
                <w:bCs/>
                <w:color w:val="FFFFFF" w:themeColor="background1"/>
                <w:sz w:val="20"/>
                <w:szCs w:val="20"/>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55E216CF" w14:textId="5D91E1D5" w:rsidR="00A66315" w:rsidRPr="00584574" w:rsidRDefault="00A66315" w:rsidP="00C90AC1">
      <w:pPr>
        <w:pStyle w:val="MediumShading1-Accent11"/>
        <w:spacing w:after="120"/>
        <w:rPr>
          <w:rFonts w:asciiTheme="minorHAnsi" w:hAnsiTheme="minorHAnsi"/>
          <w:b/>
          <w:i/>
          <w:color w:val="999999"/>
          <w:sz w:val="19"/>
          <w:szCs w:val="19"/>
          <w:lang w:val="uk-UA"/>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C011FF"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7A7C440" w14:textId="73E253CD" w:rsidR="00C62318" w:rsidRPr="001714A7" w:rsidRDefault="00B84A05" w:rsidP="00C62318">
            <w:pPr>
              <w:pStyle w:val="MediumShading1-Accent11"/>
              <w:spacing w:before="120" w:after="120"/>
              <w:rPr>
                <w:rFonts w:ascii="Avenir Next Cyr Medium" w:hAnsi="Avenir Next Cyr Medium"/>
                <w:b/>
                <w:bCs/>
                <w:i/>
                <w:color w:val="auto"/>
                <w:spacing w:val="-3"/>
                <w:sz w:val="20"/>
                <w:szCs w:val="20"/>
                <w:lang w:val="ru-RU"/>
              </w:rPr>
            </w:pPr>
            <w:r w:rsidRPr="00584574">
              <w:rPr>
                <w:rFonts w:ascii="Avenir Next Cyr Medium" w:eastAsia="ヒラギノ角ゴ Pro W3" w:hAnsi="Avenir Next Cyr Medium"/>
                <w:b/>
                <w:bCs/>
                <w:color w:val="auto"/>
                <w:sz w:val="20"/>
                <w:szCs w:val="20"/>
                <w:lang w:val="uk-UA" w:eastAsia="en-US"/>
              </w:rPr>
              <w:t xml:space="preserve">2A. </w:t>
            </w:r>
            <w:r w:rsidR="00C62318" w:rsidRPr="00584574">
              <w:rPr>
                <w:rFonts w:ascii="Avenir Next Cyr Medium" w:hAnsi="Avenir Next Cyr Medium" w:cs="Calibri"/>
                <w:b/>
                <w:bCs/>
                <w:color w:val="auto"/>
                <w:sz w:val="20"/>
                <w:szCs w:val="20"/>
                <w:lang w:val="uk-UA"/>
              </w:rPr>
              <w:t>Визначте</w:t>
            </w:r>
            <w:r w:rsidR="00C62318" w:rsidRPr="00584574">
              <w:rPr>
                <w:rFonts w:ascii="Avenir Next Cyr Medium" w:hAnsi="Avenir Next Cyr Medium"/>
                <w:b/>
                <w:bCs/>
                <w:color w:val="auto"/>
                <w:sz w:val="20"/>
                <w:szCs w:val="20"/>
                <w:lang w:val="uk-UA"/>
              </w:rPr>
              <w:t xml:space="preserve"> цільову </w:t>
            </w:r>
            <w:r w:rsidR="00C62318" w:rsidRPr="00584574">
              <w:rPr>
                <w:rFonts w:ascii="Avenir Next Cyr Medium" w:hAnsi="Avenir Next Cyr Medium" w:cs="Calibri"/>
                <w:b/>
                <w:bCs/>
                <w:color w:val="auto"/>
                <w:sz w:val="20"/>
                <w:szCs w:val="20"/>
                <w:lang w:val="uk-UA"/>
              </w:rPr>
              <w:t>аудиторію</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якої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ви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хотіли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звернутися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Чому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ця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аудиторія</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є</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релевантною</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w:t>
            </w:r>
            <w:r w:rsidR="003978EB" w:rsidRPr="00584574">
              <w:rPr>
                <w:rFonts w:ascii="Avenir Next Cyr Medium" w:hAnsi="Avenir Next Cyr Medium" w:cs="Calibri"/>
                <w:b/>
                <w:bCs/>
                <w:color w:val="auto"/>
                <w:sz w:val="20"/>
                <w:szCs w:val="20"/>
                <w:lang w:val="uk-UA"/>
              </w:rPr>
              <w:t>ля</w:t>
            </w:r>
            <w:r w:rsidR="00C62318" w:rsidRPr="00584574">
              <w:rPr>
                <w:rFonts w:ascii="Avenir Next Cyr Medium" w:hAnsi="Avenir Next Cyr Medium" w:cs="Calibri"/>
                <w:b/>
                <w:bCs/>
                <w:color w:val="auto"/>
                <w:sz w:val="20"/>
                <w:szCs w:val="20"/>
                <w:lang w:val="uk-UA"/>
              </w:rPr>
              <w:t xml:space="preserve"> вашого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бренду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та</w:t>
            </w:r>
            <w:r w:rsidR="00C62318" w:rsidRPr="00584574">
              <w:rPr>
                <w:rFonts w:ascii="Avenir Next Cyr Medium" w:hAnsi="Avenir Next Cyr Medium"/>
                <w:b/>
                <w:bCs/>
                <w:color w:val="auto"/>
                <w:sz w:val="20"/>
                <w:szCs w:val="20"/>
                <w:lang w:val="uk-UA"/>
              </w:rPr>
              <w:t xml:space="preserve"> </w:t>
            </w:r>
            <w:r w:rsidR="00412664" w:rsidRPr="00584574">
              <w:rPr>
                <w:rFonts w:ascii="Avenir Next Cyr Medium" w:hAnsi="Avenir Next Cyr Medium"/>
                <w:b/>
                <w:bCs/>
                <w:color w:val="auto"/>
                <w:sz w:val="20"/>
                <w:szCs w:val="20"/>
                <w:lang w:val="uk-UA"/>
              </w:rPr>
              <w:t xml:space="preserve">вашого </w:t>
            </w:r>
            <w:r w:rsidR="00C62318" w:rsidRPr="00584574">
              <w:rPr>
                <w:rFonts w:ascii="Avenir Next Cyr Medium" w:hAnsi="Avenir Next Cyr Medium" w:cs="Calibri"/>
                <w:b/>
                <w:bCs/>
                <w:color w:val="auto"/>
                <w:sz w:val="20"/>
                <w:szCs w:val="20"/>
                <w:lang w:val="uk-UA"/>
              </w:rPr>
              <w:t>виклику</w:t>
            </w:r>
            <w:r w:rsidR="00C62318" w:rsidRPr="00584574">
              <w:rPr>
                <w:rFonts w:ascii="Avenir Next Cyr Medium" w:hAnsi="Avenir Next Cyr Medium"/>
                <w:b/>
                <w:bCs/>
                <w:color w:val="auto"/>
                <w:sz w:val="20"/>
                <w:szCs w:val="20"/>
                <w:lang w:val="uk-UA"/>
              </w:rPr>
              <w:t>?</w:t>
            </w:r>
            <w:r w:rsidR="001714A7">
              <w:rPr>
                <w:rFonts w:ascii="Avenir Next Cyr Medium" w:hAnsi="Avenir Next Cyr Medium"/>
                <w:b/>
                <w:bCs/>
                <w:color w:val="auto"/>
                <w:sz w:val="20"/>
                <w:szCs w:val="20"/>
                <w:lang w:val="uk-UA"/>
              </w:rPr>
              <w:t xml:space="preserve"> </w:t>
            </w:r>
            <w:proofErr w:type="spellStart"/>
            <w:r w:rsidR="001714A7" w:rsidRPr="001714A7">
              <w:rPr>
                <w:rFonts w:ascii="Avenir Next Cyr Medium" w:hAnsi="Avenir Next Cyr Medium" w:cs="Calibri"/>
                <w:b/>
                <w:bCs/>
                <w:color w:val="auto"/>
                <w:spacing w:val="-3"/>
                <w:sz w:val="20"/>
                <w:szCs w:val="20"/>
                <w:lang w:val="ru-RU"/>
              </w:rPr>
              <w:t>Чи</w:t>
            </w:r>
            <w:proofErr w:type="spellEnd"/>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змінилася</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ваша</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аудиторія</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з</w:t>
            </w:r>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часом</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Якщо</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так</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опишіть</w:t>
            </w:r>
            <w:proofErr w:type="spellEnd"/>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як</w:t>
            </w:r>
            <w:r w:rsidR="001714A7" w:rsidRPr="001714A7">
              <w:rPr>
                <w:rFonts w:ascii="Avenir Next Cyr Medium" w:hAnsi="Avenir Next Cyr Medium"/>
                <w:b/>
                <w:bCs/>
                <w:color w:val="auto"/>
                <w:spacing w:val="-3"/>
                <w:sz w:val="20"/>
                <w:szCs w:val="20"/>
                <w:lang w:val="ru-RU"/>
              </w:rPr>
              <w:t xml:space="preserve"> </w:t>
            </w:r>
            <w:r w:rsidR="001714A7" w:rsidRPr="001714A7">
              <w:rPr>
                <w:rFonts w:ascii="Avenir Next Cyr Medium" w:hAnsi="Avenir Next Cyr Medium" w:cs="Calibri"/>
                <w:b/>
                <w:bCs/>
                <w:color w:val="auto"/>
                <w:spacing w:val="-3"/>
                <w:sz w:val="20"/>
                <w:szCs w:val="20"/>
                <w:lang w:val="ru-RU"/>
              </w:rPr>
              <w:t>і</w:t>
            </w:r>
            <w:r w:rsidR="001714A7" w:rsidRPr="001714A7">
              <w:rPr>
                <w:rFonts w:ascii="Avenir Next Cyr Medium" w:hAnsi="Avenir Next Cyr Medium"/>
                <w:b/>
                <w:bCs/>
                <w:color w:val="auto"/>
                <w:spacing w:val="-3"/>
                <w:sz w:val="20"/>
                <w:szCs w:val="20"/>
                <w:lang w:val="ru-RU"/>
              </w:rPr>
              <w:t xml:space="preserve"> </w:t>
            </w:r>
            <w:proofErr w:type="spellStart"/>
            <w:r w:rsidR="001714A7" w:rsidRPr="001714A7">
              <w:rPr>
                <w:rFonts w:ascii="Avenir Next Cyr Medium" w:hAnsi="Avenir Next Cyr Medium" w:cs="Calibri"/>
                <w:b/>
                <w:bCs/>
                <w:color w:val="auto"/>
                <w:spacing w:val="-3"/>
                <w:sz w:val="20"/>
                <w:szCs w:val="20"/>
                <w:lang w:val="ru-RU"/>
              </w:rPr>
              <w:t>чому</w:t>
            </w:r>
            <w:proofErr w:type="spellEnd"/>
            <w:r w:rsidR="001714A7" w:rsidRPr="001714A7">
              <w:rPr>
                <w:rFonts w:ascii="Avenir Next Cyr Medium" w:hAnsi="Avenir Next Cyr Medium"/>
                <w:b/>
                <w:bCs/>
                <w:color w:val="auto"/>
                <w:spacing w:val="-3"/>
                <w:sz w:val="20"/>
                <w:szCs w:val="20"/>
                <w:lang w:val="ru-RU"/>
              </w:rPr>
              <w:t>.</w:t>
            </w:r>
          </w:p>
          <w:p w14:paraId="190869C6" w14:textId="480CFCB7" w:rsidR="00C62318" w:rsidRPr="00584574" w:rsidRDefault="00C62318" w:rsidP="00C62318">
            <w:pPr>
              <w:pStyle w:val="MediumShading1-Accent11"/>
              <w:spacing w:before="120" w:after="120"/>
              <w:rPr>
                <w:rFonts w:asciiTheme="minorHAnsi" w:hAnsiTheme="minorHAnsi"/>
                <w:b/>
                <w:bCs/>
                <w:color w:val="auto"/>
                <w:spacing w:val="-3"/>
                <w:sz w:val="16"/>
                <w:szCs w:val="16"/>
                <w:lang w:val="uk-UA"/>
              </w:rPr>
            </w:pPr>
            <w:r w:rsidRPr="00584574">
              <w:rPr>
                <w:rFonts w:ascii="Avenir Next Cyr" w:hAnsi="Avenir Next Cyr"/>
                <w:bCs/>
                <w:i/>
                <w:iCs/>
                <w:color w:val="auto"/>
                <w:sz w:val="16"/>
                <w:szCs w:val="16"/>
                <w:lang w:val="uk-UA"/>
              </w:rPr>
              <w:t xml:space="preserve">(~300 </w:t>
            </w:r>
            <w:r w:rsidRPr="00584574">
              <w:rPr>
                <w:rFonts w:ascii="Avenir Next Cyr" w:hAnsi="Avenir Next Cyr" w:cs="Calibri"/>
                <w:bCs/>
                <w:i/>
                <w:iCs/>
                <w:color w:val="auto"/>
                <w:sz w:val="16"/>
                <w:szCs w:val="16"/>
                <w:lang w:val="uk-UA"/>
              </w:rPr>
              <w:t>слів</w:t>
            </w:r>
            <w:r w:rsidRPr="00584574">
              <w:rPr>
                <w:rFonts w:ascii="Avenir Next Cyr" w:hAnsi="Avenir Next Cyr"/>
                <w:bCs/>
                <w:i/>
                <w:iCs/>
                <w:color w:val="auto"/>
                <w:sz w:val="16"/>
                <w:szCs w:val="16"/>
                <w:lang w:val="uk-UA"/>
              </w:rPr>
              <w:t xml:space="preserve">; ≤3 </w:t>
            </w:r>
            <w:r w:rsidRPr="00584574">
              <w:rPr>
                <w:rFonts w:ascii="Avenir Next Cyr" w:hAnsi="Avenir Next Cyr" w:cs="Calibri"/>
                <w:bCs/>
                <w:i/>
                <w:iCs/>
                <w:color w:val="auto"/>
                <w:sz w:val="16"/>
                <w:szCs w:val="16"/>
                <w:lang w:val="uk-UA"/>
              </w:rPr>
              <w:t>таблиці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F18031D" w14:textId="77777777" w:rsidR="00A153A4" w:rsidRPr="00584574" w:rsidRDefault="00A153A4" w:rsidP="00A153A4">
            <w:pPr>
              <w:pStyle w:val="MediumShading1-Accent11"/>
              <w:spacing w:before="120" w:after="120"/>
              <w:rPr>
                <w:rFonts w:ascii="Avenir Next Cyr Medium" w:hAnsi="Avenir Next Cyr Medium"/>
                <w:b/>
                <w:color w:val="auto"/>
                <w:sz w:val="18"/>
                <w:szCs w:val="16"/>
                <w:lang w:val="uk-UA"/>
              </w:rPr>
            </w:pPr>
            <w:proofErr w:type="spellStart"/>
            <w:r w:rsidRPr="00584574">
              <w:rPr>
                <w:rFonts w:ascii="Avenir Next Cyr Medium" w:hAnsi="Avenir Next Cyr Medium"/>
                <w:b/>
                <w:color w:val="auto"/>
                <w:sz w:val="18"/>
                <w:szCs w:val="19"/>
                <w:lang w:val="uk-UA"/>
              </w:rPr>
              <w:t>Effie</w:t>
            </w:r>
            <w:proofErr w:type="spellEnd"/>
            <w:r w:rsidRPr="00584574">
              <w:rPr>
                <w:rFonts w:ascii="Avenir Next Cyr Medium" w:hAnsi="Avenir Next Cyr Medium"/>
                <w:b/>
                <w:color w:val="auto"/>
                <w:sz w:val="18"/>
                <w:szCs w:val="19"/>
                <w:lang w:val="uk-UA"/>
              </w:rPr>
              <w:t xml:space="preserve"> підказки:</w:t>
            </w:r>
          </w:p>
          <w:p w14:paraId="573C7488"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Опишіть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свою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використовуючи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демографічні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культурні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показники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медіа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поведінку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тощо</w:t>
            </w:r>
            <w:r w:rsidRPr="00584574">
              <w:rPr>
                <w:rFonts w:ascii="Avenir Next Cyr" w:hAnsi="Avenir Next Cyr"/>
                <w:color w:val="auto"/>
                <w:sz w:val="18"/>
                <w:szCs w:val="16"/>
                <w:lang w:val="uk-UA"/>
              </w:rPr>
              <w:t>.</w:t>
            </w:r>
          </w:p>
          <w:p w14:paraId="454F6F21"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була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ціллю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поточна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нова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обидва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варіанта</w:t>
            </w:r>
            <w:r w:rsidRPr="00584574">
              <w:rPr>
                <w:rFonts w:ascii="Avenir Next Cyr" w:hAnsi="Avenir Next Cyr"/>
                <w:color w:val="auto"/>
                <w:sz w:val="18"/>
                <w:szCs w:val="16"/>
                <w:lang w:val="uk-UA"/>
              </w:rPr>
              <w:t>.</w:t>
            </w:r>
          </w:p>
          <w:p w14:paraId="13672A25" w14:textId="77777777" w:rsidR="00A153A4" w:rsidRPr="00584574" w:rsidRDefault="00A153A4" w:rsidP="00A153A4">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584574">
              <w:rPr>
                <w:rFonts w:ascii="Avenir Next Cyr" w:hAnsi="Avenir Next Cyr"/>
                <w:bCs/>
                <w:color w:val="auto"/>
                <w:sz w:val="18"/>
                <w:szCs w:val="19"/>
                <w:lang w:val="uk-UA"/>
              </w:rPr>
              <w:t>Яке сприйняття чи поведінку ви намагаєтесь досягти чи змінити?</w:t>
            </w:r>
          </w:p>
          <w:p w14:paraId="5B8A5E6D" w14:textId="7023214B" w:rsidR="00A66315" w:rsidRPr="00584574" w:rsidRDefault="00A153A4" w:rsidP="00A153A4">
            <w:pPr>
              <w:pStyle w:val="MediumShading1-Accent11"/>
              <w:numPr>
                <w:ilvl w:val="0"/>
                <w:numId w:val="8"/>
              </w:numPr>
              <w:spacing w:after="120"/>
              <w:ind w:left="342" w:hanging="270"/>
              <w:rPr>
                <w:rFonts w:ascii="Avenir Next LT Pro" w:hAnsi="Avenir Next LT Pro"/>
                <w:bCs/>
                <w:color w:val="auto"/>
                <w:sz w:val="18"/>
                <w:szCs w:val="19"/>
                <w:lang w:val="uk-UA"/>
              </w:rPr>
            </w:pPr>
            <w:r w:rsidRPr="00072791">
              <w:rPr>
                <w:rFonts w:ascii="Avenir Next Cyr" w:hAnsi="Avenir Next Cyr"/>
                <w:color w:val="auto"/>
                <w:sz w:val="18"/>
                <w:szCs w:val="16"/>
                <w:lang w:val="uk-UA"/>
              </w:rPr>
              <w:t xml:space="preserve">Для кейсів </w:t>
            </w:r>
            <w:r w:rsidR="004D17C1" w:rsidRPr="00B04B7B">
              <w:rPr>
                <w:rFonts w:ascii="Avenir Next LT Pro" w:hAnsi="Avenir Next LT Pro"/>
                <w:bCs/>
                <w:color w:val="auto"/>
                <w:sz w:val="18"/>
                <w:szCs w:val="19"/>
              </w:rPr>
              <w:t>Commerce</w:t>
            </w:r>
            <w:r w:rsidR="004D17C1" w:rsidRPr="00470804">
              <w:rPr>
                <w:rFonts w:ascii="Avenir Next LT Pro" w:hAnsi="Avenir Next LT Pro"/>
                <w:bCs/>
                <w:color w:val="auto"/>
                <w:sz w:val="18"/>
                <w:szCs w:val="19"/>
                <w:lang w:val="uk-UA"/>
              </w:rPr>
              <w:t xml:space="preserve"> &amp; </w:t>
            </w:r>
            <w:r w:rsidR="004D17C1" w:rsidRPr="00B04B7B">
              <w:rPr>
                <w:rFonts w:ascii="Avenir Next LT Pro" w:hAnsi="Avenir Next LT Pro"/>
                <w:bCs/>
                <w:color w:val="auto"/>
                <w:sz w:val="18"/>
                <w:szCs w:val="19"/>
              </w:rPr>
              <w:t>Shopper</w:t>
            </w:r>
            <w:r w:rsidRPr="00072791">
              <w:rPr>
                <w:rFonts w:ascii="Avenir Next Cyr" w:hAnsi="Avenir Next Cyr"/>
                <w:color w:val="auto"/>
                <w:sz w:val="18"/>
                <w:szCs w:val="16"/>
                <w:lang w:val="uk-UA"/>
              </w:rPr>
              <w:t>: обов’язково виділіть мотивацію, спосіб мислення</w:t>
            </w:r>
            <w:r w:rsidRPr="00584574">
              <w:rPr>
                <w:rFonts w:ascii="Avenir Next Cyr" w:hAnsi="Avenir Next Cyr"/>
                <w:color w:val="auto"/>
                <w:sz w:val="18"/>
                <w:szCs w:val="16"/>
                <w:lang w:val="uk-UA"/>
              </w:rPr>
              <w:t>, причини та поведінку покупця</w:t>
            </w:r>
          </w:p>
        </w:tc>
      </w:tr>
      <w:tr w:rsidR="00C44BEC" w:rsidRPr="00584574" w14:paraId="13796911" w14:textId="77777777" w:rsidTr="00252A3F">
        <w:trPr>
          <w:trHeight w:val="1195"/>
        </w:trPr>
        <w:tc>
          <w:tcPr>
            <w:tcW w:w="10793" w:type="dxa"/>
            <w:gridSpan w:val="2"/>
            <w:shd w:val="clear" w:color="auto" w:fill="auto"/>
          </w:tcPr>
          <w:p w14:paraId="4262E93C" w14:textId="77777777" w:rsidR="00C44BEC" w:rsidRPr="00584574" w:rsidRDefault="00C44BEC" w:rsidP="00C44BEC">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3A17103" w14:textId="59523909" w:rsidR="00C44BEC" w:rsidRPr="00584574" w:rsidRDefault="00C44BEC" w:rsidP="00C44BEC">
            <w:pPr>
              <w:pStyle w:val="MediumShading1-Accent11"/>
              <w:spacing w:after="120"/>
              <w:rPr>
                <w:rFonts w:ascii="Avenir Next LT Pro" w:hAnsi="Avenir Next LT Pro"/>
                <w:color w:val="auto"/>
                <w:sz w:val="20"/>
                <w:szCs w:val="20"/>
                <w:lang w:val="uk-UA"/>
              </w:rPr>
            </w:pPr>
          </w:p>
        </w:tc>
      </w:tr>
      <w:tr w:rsidR="00C44BEC" w:rsidRPr="00C011FF" w14:paraId="74BAB361" w14:textId="77777777" w:rsidTr="00252A3F">
        <w:tc>
          <w:tcPr>
            <w:tcW w:w="6297" w:type="dxa"/>
            <w:shd w:val="clear" w:color="auto" w:fill="B8B8B8"/>
          </w:tcPr>
          <w:p w14:paraId="267582BD" w14:textId="22D63098"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584574">
              <w:rPr>
                <w:rFonts w:ascii="Avenir Next Cyr Medium" w:eastAsia="ヒラギノ角ゴ Pro W3" w:hAnsi="Avenir Next Cyr Medium"/>
                <w:b/>
                <w:bCs/>
                <w:color w:val="auto"/>
                <w:sz w:val="20"/>
                <w:szCs w:val="20"/>
                <w:lang w:val="uk-UA" w:eastAsia="en-US"/>
              </w:rPr>
              <w:t>2B. Поясніть хід ваших думок, що привів вас до інсайту(</w:t>
            </w:r>
            <w:proofErr w:type="spellStart"/>
            <w:r w:rsidRPr="00584574">
              <w:rPr>
                <w:rFonts w:ascii="Avenir Next Cyr Medium" w:eastAsia="ヒラギノ角ゴ Pro W3" w:hAnsi="Avenir Next Cyr Medium"/>
                <w:b/>
                <w:bCs/>
                <w:color w:val="auto"/>
                <w:sz w:val="20"/>
                <w:szCs w:val="20"/>
                <w:lang w:val="uk-UA" w:eastAsia="en-US"/>
              </w:rPr>
              <w:t>ів</w:t>
            </w:r>
            <w:proofErr w:type="spellEnd"/>
            <w:r w:rsidRPr="00584574">
              <w:rPr>
                <w:rFonts w:ascii="Avenir Next Cyr Medium" w:eastAsia="ヒラギノ角ゴ Pro W3" w:hAnsi="Avenir Next Cyr Medium"/>
                <w:b/>
                <w:bCs/>
                <w:color w:val="auto"/>
                <w:sz w:val="20"/>
                <w:szCs w:val="20"/>
                <w:lang w:val="uk-UA" w:eastAsia="en-US"/>
              </w:rPr>
              <w:t xml:space="preserve">). </w:t>
            </w:r>
            <w:r w:rsidR="00E928EC" w:rsidRPr="00584574">
              <w:rPr>
                <w:rFonts w:ascii="Avenir Next Cyr Medium" w:eastAsia="ヒラギノ角ゴ Pro W3" w:hAnsi="Avenir Next Cyr Medium"/>
                <w:b/>
                <w:bCs/>
                <w:color w:val="auto"/>
                <w:sz w:val="20"/>
                <w:szCs w:val="20"/>
                <w:u w:val="single"/>
                <w:lang w:val="uk-UA" w:eastAsia="en-US"/>
              </w:rPr>
              <w:t>Дайте чітке визначення свого інсайту(</w:t>
            </w:r>
            <w:proofErr w:type="spellStart"/>
            <w:r w:rsidR="00E928EC" w:rsidRPr="00584574">
              <w:rPr>
                <w:rFonts w:ascii="Avenir Next Cyr Medium" w:eastAsia="ヒラギノ角ゴ Pro W3" w:hAnsi="Avenir Next Cyr Medium"/>
                <w:b/>
                <w:bCs/>
                <w:color w:val="auto"/>
                <w:sz w:val="20"/>
                <w:szCs w:val="20"/>
                <w:u w:val="single"/>
                <w:lang w:val="uk-UA" w:eastAsia="en-US"/>
              </w:rPr>
              <w:t>ів</w:t>
            </w:r>
            <w:proofErr w:type="spellEnd"/>
            <w:r w:rsidR="00E928EC" w:rsidRPr="00584574">
              <w:rPr>
                <w:rFonts w:ascii="Avenir Next Cyr Medium" w:eastAsia="ヒラギノ角ゴ Pro W3" w:hAnsi="Avenir Next Cyr Medium"/>
                <w:b/>
                <w:bCs/>
                <w:color w:val="auto"/>
                <w:sz w:val="20"/>
                <w:szCs w:val="20"/>
                <w:u w:val="single"/>
                <w:lang w:val="uk-UA" w:eastAsia="en-US"/>
              </w:rPr>
              <w:t xml:space="preserve">) </w:t>
            </w:r>
            <w:r w:rsidRPr="00584574">
              <w:rPr>
                <w:rFonts w:ascii="Avenir Next Cyr Medium" w:eastAsia="ヒラギノ角ゴ Pro W3" w:hAnsi="Avenir Next Cyr Medium"/>
                <w:b/>
                <w:bCs/>
                <w:color w:val="auto"/>
                <w:sz w:val="20"/>
                <w:szCs w:val="20"/>
                <w:u w:val="single"/>
                <w:lang w:val="uk-UA" w:eastAsia="en-US"/>
              </w:rPr>
              <w:t>в цьо</w:t>
            </w:r>
            <w:r w:rsidR="00E928EC" w:rsidRPr="00584574">
              <w:rPr>
                <w:rFonts w:ascii="Avenir Next Cyr Medium" w:eastAsia="ヒラギノ角ゴ Pro W3" w:hAnsi="Avenir Next Cyr Medium"/>
                <w:b/>
                <w:bCs/>
                <w:color w:val="auto"/>
                <w:sz w:val="20"/>
                <w:szCs w:val="20"/>
                <w:u w:val="single"/>
                <w:lang w:val="uk-UA" w:eastAsia="en-US"/>
              </w:rPr>
              <w:t>м</w:t>
            </w:r>
            <w:r w:rsidRPr="00584574">
              <w:rPr>
                <w:rFonts w:ascii="Avenir Next Cyr Medium" w:eastAsia="ヒラギノ角ゴ Pro W3" w:hAnsi="Avenir Next Cyr Medium"/>
                <w:b/>
                <w:bCs/>
                <w:color w:val="auto"/>
                <w:sz w:val="20"/>
                <w:szCs w:val="20"/>
                <w:u w:val="single"/>
                <w:lang w:val="uk-UA" w:eastAsia="en-US"/>
              </w:rPr>
              <w:t>у питанні.</w:t>
            </w:r>
          </w:p>
          <w:p w14:paraId="22C07A07" w14:textId="7BF35BF8" w:rsidR="00C44BEC" w:rsidRPr="001F244E"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584574">
              <w:rPr>
                <w:rFonts w:ascii="Avenir Next Cyr Medium" w:eastAsia="ヒラギノ角ゴ Pro W3" w:hAnsi="Avenir Next Cyr Medium"/>
                <w:b/>
                <w:bCs/>
                <w:color w:val="auto"/>
                <w:sz w:val="20"/>
                <w:szCs w:val="20"/>
                <w:lang w:val="uk-UA" w:eastAsia="en-US"/>
              </w:rPr>
              <w:t xml:space="preserve">Уточніть, як цей інсайт(и) був безпосередньо пов’язаний з вашим брендом, поведінкою та ставленням вашої </w:t>
            </w:r>
            <w:r w:rsidRPr="00584574">
              <w:rPr>
                <w:rFonts w:ascii="Avenir Next Cyr Medium" w:eastAsia="ヒラギノ角ゴ Pro W3" w:hAnsi="Avenir Next Cyr Medium"/>
                <w:b/>
                <w:bCs/>
                <w:color w:val="auto"/>
                <w:sz w:val="20"/>
                <w:szCs w:val="20"/>
                <w:lang w:val="uk-UA" w:eastAsia="en-US"/>
              </w:rPr>
              <w:lastRenderedPageBreak/>
              <w:t>аудиторії, вашими дослідженнями та/або бізнес-ситуацією. Яким чином цей унікальний інсайт(и) при</w:t>
            </w:r>
            <w:r w:rsidR="00E928EC" w:rsidRPr="00584574">
              <w:rPr>
                <w:rFonts w:ascii="Avenir Next Cyr Medium" w:eastAsia="ヒラギノ角ゴ Pro W3" w:hAnsi="Avenir Next Cyr Medium"/>
                <w:b/>
                <w:bCs/>
                <w:color w:val="auto"/>
                <w:sz w:val="20"/>
                <w:szCs w:val="20"/>
                <w:lang w:val="uk-UA" w:eastAsia="en-US"/>
              </w:rPr>
              <w:t>вів</w:t>
            </w:r>
            <w:r w:rsidRPr="00584574">
              <w:rPr>
                <w:rFonts w:ascii="Avenir Next Cyr Medium" w:eastAsia="ヒラギノ角ゴ Pro W3" w:hAnsi="Avenir Next Cyr Medium"/>
                <w:b/>
                <w:bCs/>
                <w:color w:val="auto"/>
                <w:sz w:val="20"/>
                <w:szCs w:val="20"/>
                <w:lang w:val="uk-UA" w:eastAsia="en-US"/>
              </w:rPr>
              <w:t xml:space="preserve"> б до </w:t>
            </w:r>
            <w:r w:rsidRPr="001F244E">
              <w:rPr>
                <w:rFonts w:ascii="Avenir Next Cyr Medium" w:eastAsia="ヒラギノ角ゴ Pro W3" w:hAnsi="Avenir Next Cyr Medium"/>
                <w:b/>
                <w:bCs/>
                <w:color w:val="auto"/>
                <w:sz w:val="20"/>
                <w:szCs w:val="20"/>
                <w:lang w:val="uk-UA" w:eastAsia="en-US"/>
              </w:rPr>
              <w:t xml:space="preserve">успіху бренду та як </w:t>
            </w:r>
            <w:r w:rsidR="00E928EC" w:rsidRPr="001F244E">
              <w:rPr>
                <w:rFonts w:ascii="Avenir Next Cyr Medium" w:eastAsia="ヒラギノ角ゴ Pro W3" w:hAnsi="Avenir Next Cyr Medium"/>
                <w:b/>
                <w:bCs/>
                <w:color w:val="auto"/>
                <w:sz w:val="20"/>
                <w:szCs w:val="20"/>
                <w:lang w:val="uk-UA" w:eastAsia="en-US"/>
              </w:rPr>
              <w:t>це</w:t>
            </w:r>
            <w:r w:rsidRPr="001F244E">
              <w:rPr>
                <w:rFonts w:ascii="Avenir Next Cyr Medium" w:eastAsia="ヒラギノ角ゴ Pro W3" w:hAnsi="Avenir Next Cyr Medium"/>
                <w:b/>
                <w:bCs/>
                <w:color w:val="auto"/>
                <w:sz w:val="20"/>
                <w:szCs w:val="20"/>
                <w:lang w:val="uk-UA" w:eastAsia="en-US"/>
              </w:rPr>
              <w:t xml:space="preserve"> вплинуло </w:t>
            </w:r>
            <w:r w:rsidR="00E928EC" w:rsidRPr="001F244E">
              <w:rPr>
                <w:rFonts w:ascii="Avenir Next Cyr Medium" w:eastAsia="ヒラギノ角ゴ Pro W3" w:hAnsi="Avenir Next Cyr Medium"/>
                <w:b/>
                <w:bCs/>
                <w:color w:val="auto"/>
                <w:sz w:val="20"/>
                <w:szCs w:val="20"/>
                <w:lang w:val="uk-UA" w:eastAsia="en-US"/>
              </w:rPr>
              <w:t xml:space="preserve">б </w:t>
            </w:r>
            <w:r w:rsidRPr="001F244E">
              <w:rPr>
                <w:rFonts w:ascii="Avenir Next Cyr Medium" w:eastAsia="ヒラギノ角ゴ Pro W3" w:hAnsi="Avenir Next Cyr Medium"/>
                <w:b/>
                <w:bCs/>
                <w:color w:val="auto"/>
                <w:sz w:val="20"/>
                <w:szCs w:val="20"/>
                <w:lang w:val="uk-UA" w:eastAsia="en-US"/>
              </w:rPr>
              <w:t>на вашу стратегічну ідею.</w:t>
            </w:r>
          </w:p>
          <w:p w14:paraId="74BAB35C" w14:textId="5B4CD656" w:rsidR="00C44BEC" w:rsidRPr="00584574" w:rsidRDefault="00C44BEC" w:rsidP="00C44BEC">
            <w:pPr>
              <w:pStyle w:val="MediumShading1-Accent11"/>
              <w:spacing w:before="120" w:after="120"/>
              <w:rPr>
                <w:rFonts w:asciiTheme="minorHAnsi" w:hAnsiTheme="minorHAnsi"/>
                <w:b/>
                <w:color w:val="auto"/>
                <w:sz w:val="16"/>
                <w:szCs w:val="16"/>
                <w:lang w:val="uk-UA"/>
              </w:rPr>
            </w:pPr>
            <w:r w:rsidRPr="001F244E">
              <w:rPr>
                <w:rFonts w:ascii="Avenir Next Cyr" w:hAnsi="Avenir Next Cyr"/>
                <w:i/>
                <w:color w:val="auto"/>
                <w:spacing w:val="-3"/>
                <w:sz w:val="16"/>
                <w:szCs w:val="16"/>
                <w:lang w:val="uk-UA"/>
              </w:rPr>
              <w:t>(~</w:t>
            </w:r>
            <w:r w:rsidR="00F04676" w:rsidRPr="001F244E">
              <w:rPr>
                <w:rFonts w:ascii="Avenir Next Cyr" w:hAnsi="Avenir Next Cyr"/>
                <w:i/>
                <w:color w:val="auto"/>
                <w:spacing w:val="-3"/>
                <w:sz w:val="16"/>
                <w:szCs w:val="16"/>
                <w:lang w:val="uk-UA"/>
              </w:rPr>
              <w:t>4</w:t>
            </w:r>
            <w:r w:rsidRPr="001F244E">
              <w:rPr>
                <w:rFonts w:ascii="Avenir Next Cyr" w:hAnsi="Avenir Next Cyr"/>
                <w:i/>
                <w:color w:val="auto"/>
                <w:spacing w:val="-3"/>
                <w:sz w:val="16"/>
                <w:szCs w:val="16"/>
                <w:lang w:val="uk-UA"/>
              </w:rPr>
              <w:t xml:space="preserve">00 </w:t>
            </w:r>
            <w:r w:rsidRPr="001F244E">
              <w:rPr>
                <w:rFonts w:ascii="Avenir Next Cyr" w:hAnsi="Avenir Next Cyr" w:cs="Calibri"/>
                <w:i/>
                <w:color w:val="auto"/>
                <w:spacing w:val="-3"/>
                <w:sz w:val="16"/>
                <w:szCs w:val="16"/>
                <w:lang w:val="uk-UA"/>
              </w:rPr>
              <w:t>слів</w:t>
            </w:r>
            <w:r w:rsidRPr="001F244E">
              <w:rPr>
                <w:rFonts w:ascii="Avenir Next Cyr" w:hAnsi="Avenir Next Cyr"/>
                <w:i/>
                <w:color w:val="auto"/>
                <w:spacing w:val="-3"/>
                <w:sz w:val="16"/>
                <w:szCs w:val="16"/>
                <w:lang w:val="uk-UA"/>
              </w:rPr>
              <w:t xml:space="preserve">; ≤3 </w:t>
            </w:r>
            <w:r w:rsidRPr="001F244E">
              <w:rPr>
                <w:rFonts w:ascii="Avenir Next Cyr" w:hAnsi="Avenir Next Cyr" w:cs="Calibri"/>
                <w:i/>
                <w:color w:val="auto"/>
                <w:spacing w:val="-3"/>
                <w:sz w:val="16"/>
                <w:szCs w:val="16"/>
                <w:lang w:val="uk-UA"/>
              </w:rPr>
              <w:t>таблиці</w:t>
            </w:r>
            <w:r w:rsidRPr="001F244E">
              <w:rPr>
                <w:rFonts w:ascii="Avenir Next Cyr" w:hAnsi="Avenir Next Cyr"/>
                <w:i/>
                <w:color w:val="auto"/>
                <w:spacing w:val="-3"/>
                <w:sz w:val="16"/>
                <w:szCs w:val="16"/>
                <w:lang w:val="uk-UA"/>
              </w:rPr>
              <w:t>/</w:t>
            </w:r>
            <w:r w:rsidRPr="001F244E">
              <w:rPr>
                <w:rFonts w:ascii="Avenir Next Cyr" w:hAnsi="Avenir Next Cyr" w:cs="Calibri"/>
                <w:i/>
                <w:color w:val="auto"/>
                <w:spacing w:val="-3"/>
                <w:sz w:val="16"/>
                <w:szCs w:val="16"/>
                <w:lang w:val="uk-UA"/>
              </w:rPr>
              <w:t>графіки</w:t>
            </w:r>
            <w:r w:rsidRPr="001F244E">
              <w:rPr>
                <w:rFonts w:ascii="Avenir Next Cyr" w:hAnsi="Avenir Next Cyr"/>
                <w:i/>
                <w:color w:val="auto"/>
                <w:spacing w:val="-3"/>
                <w:sz w:val="16"/>
                <w:szCs w:val="16"/>
                <w:lang w:val="uk-UA"/>
              </w:rPr>
              <w:t>)</w:t>
            </w:r>
          </w:p>
        </w:tc>
        <w:tc>
          <w:tcPr>
            <w:tcW w:w="4496" w:type="dxa"/>
            <w:shd w:val="clear" w:color="auto" w:fill="auto"/>
          </w:tcPr>
          <w:p w14:paraId="356D1334" w14:textId="77777777" w:rsidR="00E928EC" w:rsidRPr="00584574" w:rsidRDefault="00E928EC" w:rsidP="00E928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26277394" w14:textId="77777777" w:rsidR="00E928EC" w:rsidRPr="00584574" w:rsidRDefault="00E928EC" w:rsidP="00E928EC">
            <w:pPr>
              <w:pStyle w:val="MediumShading1-Accent11"/>
              <w:numPr>
                <w:ilvl w:val="0"/>
                <w:numId w:val="4"/>
              </w:numPr>
              <w:spacing w:after="120"/>
              <w:ind w:left="396" w:hanging="396"/>
              <w:rPr>
                <w:rFonts w:ascii="Avenir Next Cyr" w:hAnsi="Avenir Next Cyr"/>
                <w:color w:val="auto"/>
                <w:sz w:val="18"/>
                <w:szCs w:val="18"/>
                <w:lang w:val="uk-UA"/>
              </w:rPr>
            </w:pPr>
            <w:r w:rsidRPr="00584574">
              <w:rPr>
                <w:rFonts w:ascii="Avenir Next Cyr" w:hAnsi="Avenir Next Cyr"/>
                <w:color w:val="auto"/>
                <w:sz w:val="18"/>
                <w:szCs w:val="18"/>
                <w:lang w:val="uk-UA"/>
              </w:rPr>
              <w:t xml:space="preserve">Опишіть, як вибудовувався хід думок у напрямку вашої стратегії, включаючи деталі, що зробили її виграшною. Опишіть свій </w:t>
            </w:r>
            <w:r w:rsidRPr="00584574">
              <w:rPr>
                <w:rFonts w:ascii="Avenir Next Cyr" w:hAnsi="Avenir Next Cyr"/>
                <w:color w:val="auto"/>
                <w:sz w:val="18"/>
                <w:szCs w:val="18"/>
                <w:lang w:val="uk-UA"/>
              </w:rPr>
              <w:lastRenderedPageBreak/>
              <w:t>стратегічний прорив/відкриття і як це вплинуло на ідею.</w:t>
            </w:r>
          </w:p>
          <w:p w14:paraId="74BAB360" w14:textId="12C45510" w:rsidR="00C44BEC" w:rsidRPr="00584574" w:rsidRDefault="00E928EC" w:rsidP="00E928EC">
            <w:pPr>
              <w:pStyle w:val="MediumShading1-Accent11"/>
              <w:numPr>
                <w:ilvl w:val="0"/>
                <w:numId w:val="4"/>
              </w:numPr>
              <w:spacing w:after="120"/>
              <w:ind w:left="342" w:hanging="270"/>
              <w:rPr>
                <w:rFonts w:ascii="Avenir Next LT Pro" w:hAnsi="Avenir Next LT Pro"/>
                <w:color w:val="auto"/>
                <w:sz w:val="18"/>
                <w:szCs w:val="19"/>
                <w:lang w:val="uk-UA"/>
              </w:rPr>
            </w:pPr>
            <w:r w:rsidRPr="00584574">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584574" w14:paraId="74BAB365" w14:textId="77777777" w:rsidTr="00252A3F">
        <w:trPr>
          <w:trHeight w:val="1195"/>
        </w:trPr>
        <w:tc>
          <w:tcPr>
            <w:tcW w:w="10793" w:type="dxa"/>
            <w:gridSpan w:val="2"/>
            <w:shd w:val="clear" w:color="auto" w:fill="auto"/>
          </w:tcPr>
          <w:p w14:paraId="7E03A859" w14:textId="77777777" w:rsidR="00D87239" w:rsidRPr="00584574" w:rsidRDefault="00D87239" w:rsidP="00D8723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lastRenderedPageBreak/>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64" w14:textId="20126D9B" w:rsidR="00C44BEC" w:rsidRPr="00584574" w:rsidRDefault="00C44BEC" w:rsidP="00C44BEC">
            <w:pPr>
              <w:pStyle w:val="MediumShading1-Accent11"/>
              <w:spacing w:after="120"/>
              <w:rPr>
                <w:rFonts w:ascii="Avenir Next LT Pro" w:hAnsi="Avenir Next LT Pro"/>
                <w:color w:val="auto"/>
                <w:sz w:val="20"/>
                <w:szCs w:val="19"/>
                <w:lang w:val="uk-UA"/>
              </w:rPr>
            </w:pPr>
          </w:p>
        </w:tc>
      </w:tr>
      <w:tr w:rsidR="00C44BEC" w:rsidRPr="00C011FF" w14:paraId="74BAB369" w14:textId="77777777" w:rsidTr="00252A3F">
        <w:tc>
          <w:tcPr>
            <w:tcW w:w="6297" w:type="dxa"/>
            <w:shd w:val="clear" w:color="auto" w:fill="B8B8B8"/>
          </w:tcPr>
          <w:p w14:paraId="1ABCFACE" w14:textId="2FCFF369" w:rsidR="00693593" w:rsidRPr="001F244E" w:rsidRDefault="00C44BEC" w:rsidP="00C44BEC">
            <w:pPr>
              <w:pStyle w:val="MediumShading1-Accent11"/>
              <w:spacing w:before="120" w:after="120"/>
              <w:rPr>
                <w:rFonts w:ascii="Avenir Next Cyr Medium" w:hAnsi="Avenir Next Cyr Medium"/>
                <w:b/>
                <w:color w:val="auto"/>
                <w:sz w:val="20"/>
                <w:szCs w:val="20"/>
                <w:lang w:val="uk-UA"/>
              </w:rPr>
            </w:pPr>
            <w:r w:rsidRPr="001F244E">
              <w:rPr>
                <w:rFonts w:ascii="Avenir Next Cyr Medium" w:eastAsia="ヒラギノ角ゴ Pro W3" w:hAnsi="Avenir Next Cyr Medium"/>
                <w:b/>
                <w:bCs/>
                <w:color w:val="auto"/>
                <w:sz w:val="20"/>
                <w:szCs w:val="20"/>
                <w:lang w:val="uk-UA" w:eastAsia="en-US"/>
              </w:rPr>
              <w:t xml:space="preserve">2C.  </w:t>
            </w:r>
            <w:r w:rsidR="006B2A42" w:rsidRPr="001F244E">
              <w:rPr>
                <w:rFonts w:ascii="Avenir Next Cyr Medium" w:hAnsi="Avenir Next Cyr Medium" w:cs="Calibri"/>
                <w:b/>
                <w:color w:val="auto"/>
                <w:sz w:val="20"/>
                <w:szCs w:val="20"/>
                <w:lang w:val="uk-UA"/>
              </w:rPr>
              <w:t>Я</w:t>
            </w:r>
            <w:r w:rsidR="00D87239" w:rsidRPr="001F244E">
              <w:rPr>
                <w:rFonts w:ascii="Avenir Next Cyr Medium" w:hAnsi="Avenir Next Cyr Medium" w:cs="Calibri"/>
                <w:b/>
                <w:color w:val="auto"/>
                <w:sz w:val="20"/>
                <w:szCs w:val="20"/>
                <w:lang w:val="uk-UA"/>
              </w:rPr>
              <w:t>кою</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була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основна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ідея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або</w:t>
            </w:r>
            <w:r w:rsidR="00D87239" w:rsidRPr="001F244E">
              <w:rPr>
                <w:rFonts w:ascii="Avenir Next Cyr Medium" w:hAnsi="Avenir Next Cyr Medium"/>
                <w:b/>
                <w:color w:val="auto"/>
                <w:sz w:val="20"/>
                <w:szCs w:val="20"/>
                <w:lang w:val="uk-UA"/>
              </w:rPr>
              <w:t xml:space="preserve"> </w:t>
            </w:r>
            <w:r w:rsidR="001D0F60" w:rsidRPr="001F244E">
              <w:rPr>
                <w:rFonts w:ascii="Avenir Next Cyr Medium" w:hAnsi="Avenir Next Cyr Medium" w:cs="Calibri"/>
                <w:b/>
                <w:color w:val="auto"/>
                <w:sz w:val="20"/>
                <w:szCs w:val="20"/>
                <w:lang w:val="uk-UA"/>
              </w:rPr>
              <w:t>стратегічний план</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як</w:t>
            </w:r>
            <w:r w:rsidR="00CD4A31" w:rsidRPr="001F244E">
              <w:rPr>
                <w:rFonts w:ascii="Avenir Next Cyr Medium" w:hAnsi="Avenir Next Cyr Medium" w:cs="Calibri"/>
                <w:b/>
                <w:color w:val="auto"/>
                <w:sz w:val="20"/>
                <w:szCs w:val="20"/>
                <w:lang w:val="uk-UA"/>
              </w:rPr>
              <w:t>их</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прийшли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використовуючи</w:t>
            </w:r>
            <w:r w:rsidR="00D87239" w:rsidRPr="001F244E">
              <w:rPr>
                <w:rFonts w:ascii="Avenir Next Cyr Medium" w:hAnsi="Avenir Next Cyr Medium"/>
                <w:b/>
                <w:color w:val="auto"/>
                <w:sz w:val="20"/>
                <w:szCs w:val="20"/>
                <w:lang w:val="uk-UA"/>
              </w:rPr>
              <w:t xml:space="preserve"> </w:t>
            </w:r>
            <w:r w:rsidR="006B2A42" w:rsidRPr="001F244E">
              <w:rPr>
                <w:rFonts w:ascii="Avenir Next Cyr Medium" w:hAnsi="Avenir Next Cyr Medium" w:cs="Calibri"/>
                <w:b/>
                <w:color w:val="auto"/>
                <w:sz w:val="20"/>
                <w:szCs w:val="20"/>
                <w:lang w:val="uk-UA"/>
              </w:rPr>
              <w:t>ваші знання про інсайт(и)</w:t>
            </w:r>
            <w:r w:rsidR="00D87239" w:rsidRPr="001F244E">
              <w:rPr>
                <w:rFonts w:ascii="Avenir Next Cyr Medium" w:hAnsi="Avenir Next Cyr Medium"/>
                <w:b/>
                <w:color w:val="auto"/>
                <w:sz w:val="20"/>
                <w:szCs w:val="20"/>
                <w:lang w:val="uk-UA"/>
              </w:rPr>
              <w:t xml:space="preserve">, </w:t>
            </w:r>
            <w:r w:rsidR="006B2A42" w:rsidRPr="001F244E">
              <w:rPr>
                <w:rFonts w:ascii="Avenir Next Cyr Medium" w:hAnsi="Avenir Next Cyr Medium" w:cs="Calibri"/>
                <w:b/>
                <w:color w:val="auto"/>
                <w:sz w:val="20"/>
                <w:szCs w:val="20"/>
                <w:lang w:val="uk-UA"/>
              </w:rPr>
              <w:t>що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дозволил</w:t>
            </w:r>
            <w:r w:rsidR="006B2A42" w:rsidRPr="001F244E">
              <w:rPr>
                <w:rFonts w:ascii="Avenir Next Cyr Medium" w:hAnsi="Avenir Next Cyr Medium" w:cs="Calibri"/>
                <w:b/>
                <w:color w:val="auto"/>
                <w:sz w:val="20"/>
                <w:szCs w:val="20"/>
                <w:lang w:val="uk-UA"/>
              </w:rPr>
              <w:t>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вам</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перейти</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від</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виклику</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рішення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для</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вашого</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бренду</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та</w:t>
            </w:r>
            <w:r w:rsidR="00D87239" w:rsidRPr="001F244E">
              <w:rPr>
                <w:rFonts w:ascii="Avenir Next Cyr Medium" w:hAnsi="Avenir Next Cyr Medium"/>
                <w:b/>
                <w:color w:val="auto"/>
                <w:sz w:val="20"/>
                <w:szCs w:val="20"/>
                <w:lang w:val="uk-UA"/>
              </w:rPr>
              <w:t xml:space="preserve"> </w:t>
            </w:r>
            <w:r w:rsidR="00D87239" w:rsidRPr="001F244E">
              <w:rPr>
                <w:rFonts w:ascii="Avenir Next Cyr Medium" w:hAnsi="Avenir Next Cyr Medium" w:cs="Calibri"/>
                <w:b/>
                <w:color w:val="auto"/>
                <w:sz w:val="20"/>
                <w:szCs w:val="20"/>
                <w:lang w:val="uk-UA"/>
              </w:rPr>
              <w:t>клієнта</w:t>
            </w:r>
            <w:r w:rsidR="00D87239" w:rsidRPr="001F244E">
              <w:rPr>
                <w:rFonts w:ascii="Avenir Next Cyr Medium" w:hAnsi="Avenir Next Cyr Medium"/>
                <w:b/>
                <w:color w:val="auto"/>
                <w:sz w:val="20"/>
                <w:szCs w:val="20"/>
                <w:lang w:val="uk-UA"/>
              </w:rPr>
              <w:t>?</w:t>
            </w:r>
          </w:p>
          <w:p w14:paraId="74BAB366" w14:textId="559D9DD6" w:rsidR="00C44BEC" w:rsidRPr="0077761C" w:rsidRDefault="00693593" w:rsidP="00C44BEC">
            <w:pPr>
              <w:pStyle w:val="MediumShading1-Accent11"/>
              <w:spacing w:before="120" w:after="120"/>
              <w:rPr>
                <w:rFonts w:asciiTheme="minorHAnsi" w:hAnsiTheme="minorHAnsi"/>
                <w:b/>
                <w:color w:val="auto"/>
                <w:sz w:val="19"/>
                <w:szCs w:val="19"/>
                <w:lang w:val="uk-UA"/>
              </w:rPr>
            </w:pPr>
            <w:r w:rsidRPr="0077761C">
              <w:rPr>
                <w:rFonts w:ascii="Avenir Next Cyr" w:hAnsi="Avenir Next Cyr"/>
                <w:i/>
                <w:color w:val="auto"/>
                <w:spacing w:val="-3"/>
                <w:sz w:val="16"/>
                <w:szCs w:val="16"/>
                <w:lang w:val="uk-UA"/>
              </w:rPr>
              <w:t>(~</w:t>
            </w:r>
            <w:r w:rsidRPr="0077761C">
              <w:rPr>
                <w:rFonts w:ascii="Avenir Next Cyr" w:hAnsi="Avenir Next Cyr"/>
                <w:i/>
                <w:color w:val="auto"/>
                <w:spacing w:val="-3"/>
                <w:sz w:val="16"/>
                <w:szCs w:val="16"/>
              </w:rPr>
              <w:t>2</w:t>
            </w:r>
            <w:r w:rsidRPr="0077761C">
              <w:rPr>
                <w:rFonts w:ascii="Avenir Next Cyr" w:hAnsi="Avenir Next Cyr"/>
                <w:i/>
                <w:color w:val="auto"/>
                <w:spacing w:val="-3"/>
                <w:sz w:val="16"/>
                <w:szCs w:val="16"/>
                <w:lang w:val="uk-UA"/>
              </w:rPr>
              <w:t xml:space="preserve">00 </w:t>
            </w:r>
            <w:r w:rsidRPr="0077761C">
              <w:rPr>
                <w:rFonts w:ascii="Avenir Next Cyr" w:hAnsi="Avenir Next Cyr" w:cs="Calibri"/>
                <w:i/>
                <w:color w:val="auto"/>
                <w:spacing w:val="-3"/>
                <w:sz w:val="16"/>
                <w:szCs w:val="16"/>
                <w:lang w:val="uk-UA"/>
              </w:rPr>
              <w:t>слів</w:t>
            </w:r>
            <w:r w:rsidRPr="0077761C">
              <w:rPr>
                <w:rFonts w:ascii="Avenir Next Cyr" w:hAnsi="Avenir Next Cyr" w:cs="Calibri"/>
                <w:i/>
                <w:color w:val="auto"/>
                <w:spacing w:val="-3"/>
                <w:sz w:val="16"/>
                <w:szCs w:val="16"/>
              </w:rPr>
              <w:t>)</w:t>
            </w:r>
          </w:p>
        </w:tc>
        <w:tc>
          <w:tcPr>
            <w:tcW w:w="4496" w:type="dxa"/>
            <w:shd w:val="clear" w:color="auto" w:fill="auto"/>
          </w:tcPr>
          <w:p w14:paraId="3E477F21" w14:textId="77777777" w:rsidR="006B2A42" w:rsidRPr="00584574" w:rsidRDefault="006B2A42" w:rsidP="006B2A42">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4BAB368" w14:textId="334411BA" w:rsidR="00C44BEC" w:rsidRPr="00584574" w:rsidRDefault="006B2A42" w:rsidP="006B2A42">
            <w:pPr>
              <w:pStyle w:val="MediumShading1-Accent11"/>
              <w:numPr>
                <w:ilvl w:val="0"/>
                <w:numId w:val="23"/>
              </w:numPr>
              <w:spacing w:after="120"/>
              <w:ind w:left="394" w:hanging="283"/>
              <w:rPr>
                <w:rFonts w:ascii="Avenir Next LT Pro" w:hAnsi="Avenir Next LT Pro"/>
                <w:b/>
                <w:color w:val="auto"/>
                <w:sz w:val="19"/>
                <w:szCs w:val="19"/>
                <w:lang w:val="uk-UA"/>
              </w:rPr>
            </w:pPr>
            <w:r w:rsidRPr="00584574">
              <w:rPr>
                <w:rFonts w:ascii="Avenir Next Cyr" w:hAnsi="Avenir Next Cyr"/>
                <w:color w:val="auto"/>
                <w:sz w:val="18"/>
                <w:szCs w:val="18"/>
                <w:lang w:val="uk-UA"/>
              </w:rPr>
              <w:t xml:space="preserve">Велика ідея - це </w:t>
            </w:r>
            <w:r w:rsidRPr="00584574">
              <w:rPr>
                <w:rFonts w:ascii="Avenir Next Cyr" w:hAnsi="Avenir Next Cyr"/>
                <w:color w:val="auto"/>
                <w:sz w:val="18"/>
                <w:szCs w:val="18"/>
                <w:u w:val="single"/>
                <w:lang w:val="uk-UA"/>
              </w:rPr>
              <w:t>не опис реалізації ідеї</w:t>
            </w:r>
            <w:r w:rsidRPr="00584574">
              <w:rPr>
                <w:rFonts w:ascii="Avenir Next Cyr" w:hAnsi="Avenir Next Cyr"/>
                <w:color w:val="auto"/>
                <w:sz w:val="18"/>
                <w:szCs w:val="18"/>
                <w:lang w:val="uk-UA"/>
              </w:rPr>
              <w:t xml:space="preserve"> або </w:t>
            </w:r>
            <w:r w:rsidRPr="00584574">
              <w:rPr>
                <w:rFonts w:ascii="Avenir Next Cyr" w:hAnsi="Avenir Next Cyr"/>
                <w:color w:val="auto"/>
                <w:sz w:val="18"/>
                <w:szCs w:val="18"/>
                <w:u w:val="single"/>
                <w:lang w:val="uk-UA"/>
              </w:rPr>
              <w:t>слоган.</w:t>
            </w:r>
          </w:p>
        </w:tc>
      </w:tr>
      <w:tr w:rsidR="00C44BEC" w:rsidRPr="0028208B" w14:paraId="74BAB36C" w14:textId="77777777" w:rsidTr="00252A3F">
        <w:trPr>
          <w:trHeight w:val="728"/>
        </w:trPr>
        <w:tc>
          <w:tcPr>
            <w:tcW w:w="10793" w:type="dxa"/>
            <w:gridSpan w:val="2"/>
            <w:shd w:val="clear" w:color="auto" w:fill="auto"/>
          </w:tcPr>
          <w:p w14:paraId="4687E9EA" w14:textId="77777777" w:rsidR="00693593" w:rsidRPr="0077761C" w:rsidRDefault="00693593" w:rsidP="00693593">
            <w:pPr>
              <w:pStyle w:val="MediumShading1-Accent11"/>
              <w:spacing w:after="120"/>
              <w:rPr>
                <w:rFonts w:ascii="Avenir Next Cyr" w:hAnsi="Avenir Next Cyr"/>
                <w:color w:val="auto"/>
                <w:sz w:val="20"/>
                <w:szCs w:val="20"/>
              </w:rPr>
            </w:pPr>
            <w:r w:rsidRPr="0077761C">
              <w:rPr>
                <w:rFonts w:ascii="Avenir Next Cyr" w:hAnsi="Avenir Next Cyr"/>
                <w:color w:val="auto"/>
                <w:sz w:val="20"/>
                <w:szCs w:val="20"/>
                <w:lang w:val="uk-UA"/>
              </w:rPr>
              <w:t>Місце для відповіді</w:t>
            </w:r>
            <w:r w:rsidRPr="0077761C">
              <w:rPr>
                <w:rFonts w:ascii="Avenir Next Cyr" w:hAnsi="Avenir Next Cyr"/>
                <w:color w:val="auto"/>
                <w:sz w:val="20"/>
                <w:szCs w:val="20"/>
              </w:rPr>
              <w:t>.</w:t>
            </w:r>
          </w:p>
          <w:p w14:paraId="74BAB36B" w14:textId="460F3190" w:rsidR="00C44BEC" w:rsidRPr="0077761C" w:rsidRDefault="00C44BEC" w:rsidP="00C44BEC">
            <w:pPr>
              <w:pStyle w:val="MediumShading1-Accent11"/>
              <w:spacing w:after="120"/>
              <w:rPr>
                <w:rFonts w:ascii="Avenir Next LT Pro" w:hAnsi="Avenir Next LT Pro"/>
                <w:color w:val="auto"/>
                <w:sz w:val="20"/>
                <w:szCs w:val="19"/>
                <w:lang w:val="uk-UA"/>
              </w:rPr>
            </w:pPr>
          </w:p>
        </w:tc>
      </w:tr>
      <w:tr w:rsidR="00E315E1" w:rsidRPr="00C011FF" w14:paraId="74BAB372" w14:textId="77777777" w:rsidTr="00252A3F">
        <w:trPr>
          <w:trHeight w:val="728"/>
        </w:trPr>
        <w:tc>
          <w:tcPr>
            <w:tcW w:w="6297" w:type="dxa"/>
            <w:shd w:val="clear" w:color="auto" w:fill="BFBFBF"/>
          </w:tcPr>
          <w:p w14:paraId="06106130" w14:textId="77777777" w:rsidR="00E315E1" w:rsidRPr="00584574" w:rsidRDefault="00E315E1" w:rsidP="00E315E1">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2</w:t>
            </w:r>
          </w:p>
          <w:p w14:paraId="3D6D1D31" w14:textId="77777777" w:rsidR="00E315E1" w:rsidRPr="002840B3" w:rsidRDefault="00E315E1" w:rsidP="00E315E1">
            <w:pPr>
              <w:spacing w:after="120" w:line="240" w:lineRule="auto"/>
              <w:rPr>
                <w:rFonts w:ascii="Avenir Next Cyr" w:hAnsi="Avenir Next Cyr"/>
                <w:color w:val="000000" w:themeColor="text1"/>
                <w:sz w:val="18"/>
                <w:szCs w:val="20"/>
                <w:lang w:val="uk-UA"/>
              </w:rPr>
            </w:pPr>
            <w:r w:rsidRPr="002840B3">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2840B3">
              <w:rPr>
                <w:rFonts w:ascii="Avenir Next Cyr" w:hAnsi="Avenir Next Cyr"/>
                <w:bCs/>
                <w:color w:val="000000" w:themeColor="text1"/>
                <w:sz w:val="20"/>
                <w:szCs w:val="20"/>
                <w:lang w:val="ru-RU"/>
              </w:rPr>
              <w:t xml:space="preserve"> </w:t>
            </w:r>
            <w:r w:rsidRPr="002840B3">
              <w:rPr>
                <w:rFonts w:ascii="Avenir Next Cyr" w:hAnsi="Avenir Next Cyr"/>
                <w:bCs/>
                <w:color w:val="000000" w:themeColor="text1"/>
                <w:sz w:val="20"/>
                <w:szCs w:val="20"/>
                <w:lang w:val="uk-UA"/>
              </w:rPr>
              <w:t xml:space="preserve">Не можна </w:t>
            </w:r>
            <w:r w:rsidRPr="002840B3">
              <w:rPr>
                <w:rFonts w:ascii="Avenir Next Cyr" w:hAnsi="Avenir Next Cyr" w:cs="Calibri"/>
                <w:color w:val="000000" w:themeColor="text1"/>
                <w:sz w:val="18"/>
                <w:szCs w:val="20"/>
                <w:lang w:val="uk-UA"/>
              </w:rPr>
              <w:t>вносити будь-яку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додаткову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інформацію</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в</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розділі</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джерел даних</w:t>
            </w:r>
            <w:r w:rsidRPr="002840B3">
              <w:rPr>
                <w:rFonts w:ascii="Avenir Next Cyr" w:hAnsi="Avenir Next Cyr"/>
                <w:color w:val="000000" w:themeColor="text1"/>
                <w:sz w:val="18"/>
                <w:szCs w:val="20"/>
                <w:lang w:val="uk-UA"/>
              </w:rPr>
              <w:t>.</w:t>
            </w:r>
          </w:p>
          <w:p w14:paraId="1E05C7D4" w14:textId="77777777" w:rsidR="00E315E1" w:rsidRPr="002840B3" w:rsidRDefault="00E315E1" w:rsidP="00E315E1">
            <w:pPr>
              <w:spacing w:after="120" w:line="240" w:lineRule="auto"/>
              <w:rPr>
                <w:rFonts w:ascii="Avenir Next Cyr" w:hAnsi="Avenir Next Cyr"/>
                <w:bCs/>
                <w:color w:val="000000" w:themeColor="text1"/>
                <w:sz w:val="20"/>
                <w:szCs w:val="20"/>
                <w:lang w:val="ru-RU"/>
              </w:rPr>
            </w:pPr>
          </w:p>
          <w:p w14:paraId="5ECFE07D" w14:textId="77777777" w:rsidR="00E315E1" w:rsidRPr="002840B3" w:rsidRDefault="00E315E1" w:rsidP="00E315E1">
            <w:pPr>
              <w:spacing w:after="120" w:line="240" w:lineRule="auto"/>
              <w:rPr>
                <w:rFonts w:ascii="Avenir Next Cyr" w:hAnsi="Avenir Next Cyr"/>
                <w:b/>
                <w:i/>
                <w:iCs/>
                <w:color w:val="000000" w:themeColor="text1"/>
                <w:sz w:val="20"/>
                <w:szCs w:val="20"/>
                <w:lang w:val="uk-UA"/>
              </w:rPr>
            </w:pPr>
            <w:r w:rsidRPr="002840B3">
              <w:rPr>
                <w:rFonts w:ascii="Avenir Next Cyr" w:hAnsi="Avenir Next Cyr"/>
                <w:b/>
                <w:i/>
                <w:iCs/>
                <w:color w:val="000000" w:themeColor="text1"/>
                <w:sz w:val="20"/>
                <w:szCs w:val="20"/>
                <w:lang w:val="uk-UA"/>
              </w:rPr>
              <w:t xml:space="preserve">Рекомендований вигляд оформлення: </w:t>
            </w:r>
          </w:p>
          <w:p w14:paraId="67E3F865"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2FBD247E"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062DBB89"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6D" w14:textId="4418CA29" w:rsidR="00E315E1" w:rsidRPr="00584574" w:rsidRDefault="00E315E1" w:rsidP="00E315E1">
            <w:pPr>
              <w:spacing w:after="120" w:line="240" w:lineRule="auto"/>
              <w:rPr>
                <w:rFonts w:ascii="Avenir Next Cyr" w:hAnsi="Avenir Next Cyr"/>
                <w:b/>
                <w:color w:val="auto"/>
                <w:sz w:val="20"/>
                <w:szCs w:val="20"/>
                <w:lang w:val="uk-UA"/>
              </w:rPr>
            </w:pPr>
          </w:p>
        </w:tc>
        <w:tc>
          <w:tcPr>
            <w:tcW w:w="4496" w:type="dxa"/>
            <w:shd w:val="clear" w:color="auto" w:fill="auto"/>
          </w:tcPr>
          <w:p w14:paraId="077F9D73" w14:textId="77777777" w:rsidR="00E315E1" w:rsidRPr="00584574" w:rsidRDefault="00E315E1" w:rsidP="00E315E1">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240181FC" w14:textId="77777777" w:rsidR="00E315E1" w:rsidRPr="00584574" w:rsidRDefault="00E315E1" w:rsidP="00E315E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71" w14:textId="39032671" w:rsidR="00E315E1" w:rsidRPr="002840B3" w:rsidRDefault="0002629E" w:rsidP="00E315E1">
            <w:pPr>
              <w:numPr>
                <w:ilvl w:val="0"/>
                <w:numId w:val="5"/>
              </w:numPr>
              <w:spacing w:after="120" w:line="240" w:lineRule="auto"/>
              <w:ind w:left="346" w:hanging="274"/>
              <w:rPr>
                <w:rFonts w:ascii="Avenir Next LT Pro" w:hAnsi="Avenir Next LT Pro"/>
                <w:b/>
                <w:bCs/>
                <w:sz w:val="20"/>
                <w:szCs w:val="20"/>
                <w:lang w:val="uk-UA"/>
              </w:rPr>
            </w:pPr>
            <w:hyperlink r:id="rId19" w:history="1">
              <w:r w:rsidR="00E315E1" w:rsidRPr="002840B3">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E315E1" w:rsidRPr="002840B3">
                <w:rPr>
                  <w:rStyle w:val="ac"/>
                  <w:rFonts w:ascii="Avenir Next Cyr" w:hAnsi="Avenir Next Cyr"/>
                  <w:b/>
                  <w:bCs/>
                  <w:color w:val="000000" w:themeColor="text1"/>
                  <w:sz w:val="18"/>
                  <w:szCs w:val="16"/>
                  <w:u w:val="none"/>
                  <w:lang w:val="uk-UA"/>
                </w:rPr>
                <w:t xml:space="preserve"> </w:t>
              </w:r>
              <w:r w:rsidR="00E315E1" w:rsidRPr="002840B3">
                <w:rPr>
                  <w:rStyle w:val="ac"/>
                  <w:rFonts w:ascii="Avenir Next Cyr" w:hAnsi="Avenir Next Cyr" w:cs="Calibri"/>
                  <w:b/>
                  <w:bCs/>
                  <w:color w:val="B4975A"/>
                  <w:sz w:val="18"/>
                  <w:szCs w:val="16"/>
                  <w:u w:val="none"/>
                  <w:lang w:val="uk-UA"/>
                </w:rPr>
                <w:t>тут</w:t>
              </w:r>
              <w:r w:rsidR="00E315E1" w:rsidRPr="002840B3">
                <w:rPr>
                  <w:rStyle w:val="ac"/>
                  <w:rFonts w:ascii="Avenir Next Cyr" w:hAnsi="Avenir Next Cyr"/>
                  <w:b/>
                  <w:bCs/>
                  <w:color w:val="000000" w:themeColor="text1"/>
                  <w:sz w:val="18"/>
                  <w:szCs w:val="16"/>
                  <w:u w:val="none"/>
                  <w:lang w:val="uk-UA"/>
                </w:rPr>
                <w:t>.</w:t>
              </w:r>
            </w:hyperlink>
            <w:r w:rsidR="00E315E1" w:rsidRPr="002840B3">
              <w:rPr>
                <w:rFonts w:ascii="Avenir Next LT Pro" w:hAnsi="Avenir Next LT Pro"/>
                <w:b/>
                <w:bCs/>
                <w:sz w:val="20"/>
                <w:szCs w:val="20"/>
                <w:lang w:val="uk-UA"/>
              </w:rPr>
              <w:t xml:space="preserve"> </w:t>
            </w:r>
          </w:p>
        </w:tc>
      </w:tr>
      <w:tr w:rsidR="00C44BEC" w:rsidRPr="00C011FF" w14:paraId="74BAB376" w14:textId="77777777" w:rsidTr="00252A3F">
        <w:trPr>
          <w:trHeight w:val="728"/>
        </w:trPr>
        <w:tc>
          <w:tcPr>
            <w:tcW w:w="10793" w:type="dxa"/>
            <w:gridSpan w:val="2"/>
            <w:shd w:val="clear" w:color="auto" w:fill="auto"/>
          </w:tcPr>
          <w:p w14:paraId="6FB83B65" w14:textId="7E83F03C" w:rsidR="00C44BEC" w:rsidRPr="00584574" w:rsidRDefault="00097701" w:rsidP="00C44BEC">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584574">
              <w:rPr>
                <w:rFonts w:ascii="Avenir Next Cyr" w:hAnsi="Avenir Next Cyr" w:cs="Calibri"/>
                <w:color w:val="auto"/>
                <w:sz w:val="20"/>
                <w:szCs w:val="20"/>
                <w:lang w:val="uk-UA"/>
              </w:rPr>
              <w:t>SECTION 2.</w:t>
            </w:r>
          </w:p>
          <w:p w14:paraId="74BAB375" w14:textId="77777777" w:rsidR="00C44BEC" w:rsidRPr="00584574" w:rsidRDefault="00C44BEC" w:rsidP="00C44BEC">
            <w:pPr>
              <w:pStyle w:val="MediumShading1-Accent11"/>
              <w:spacing w:after="120"/>
              <w:rPr>
                <w:rFonts w:ascii="Avenir Next LT Pro" w:hAnsi="Avenir Next LT Pro"/>
                <w:sz w:val="20"/>
                <w:szCs w:val="19"/>
                <w:lang w:val="uk-UA"/>
              </w:rPr>
            </w:pPr>
          </w:p>
        </w:tc>
      </w:tr>
    </w:tbl>
    <w:p w14:paraId="74BAB377"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C011FF" w14:paraId="74BAB37A" w14:textId="77777777" w:rsidTr="005419E1">
        <w:tc>
          <w:tcPr>
            <w:tcW w:w="10790" w:type="dxa"/>
            <w:tcBorders>
              <w:top w:val="nil"/>
              <w:left w:val="nil"/>
              <w:bottom w:val="nil"/>
              <w:right w:val="nil"/>
            </w:tcBorders>
            <w:shd w:val="clear" w:color="auto" w:fill="000000" w:themeFill="text1"/>
          </w:tcPr>
          <w:p w14:paraId="719568BC" w14:textId="45AD040B" w:rsidR="00296834" w:rsidRPr="00584574" w:rsidRDefault="006D2BD6" w:rsidP="00FF0C77">
            <w:pPr>
              <w:pStyle w:val="MediumShading1-Accent11"/>
              <w:spacing w:before="120" w:after="120"/>
              <w:rPr>
                <w:rFonts w:ascii="Avenir Next Cyr Medium" w:hAnsi="Avenir Next Cyr Medium"/>
                <w:b/>
                <w:color w:val="FFFFFF"/>
                <w:sz w:val="28"/>
                <w:szCs w:val="28"/>
                <w:lang w:val="uk-UA"/>
              </w:rPr>
            </w:pPr>
            <w:r w:rsidRPr="00584574">
              <w:rPr>
                <w:rFonts w:ascii="Avenir Next Cyr Medium" w:hAnsi="Avenir Next Cyr Medium"/>
                <w:b/>
                <w:bCs/>
                <w:color w:val="FFFFFF"/>
                <w:sz w:val="28"/>
                <w:szCs w:val="28"/>
                <w:lang w:val="uk-UA"/>
              </w:rPr>
              <w:t xml:space="preserve">SCORING SECTION 3: ВТІЛЕННЯ СТРАТЕГІЇ ТА ІДЕЇ В ЖИТТЯ </w:t>
            </w:r>
            <w:r w:rsidRPr="00584574">
              <w:rPr>
                <w:rFonts w:ascii="Avenir Next Cyr Medium" w:hAnsi="Avenir Next Cyr Medium"/>
                <w:b/>
                <w:bCs/>
                <w:color w:val="FFFFFF"/>
                <w:sz w:val="28"/>
                <w:szCs w:val="28"/>
                <w:lang w:val="uk-UA"/>
              </w:rPr>
              <w:br/>
              <w:t>23.3% від загальної оцінки</w:t>
            </w:r>
            <w:r w:rsidR="00296834" w:rsidRPr="00584574">
              <w:rPr>
                <w:rFonts w:ascii="AvenirNext LT Pro Bold" w:hAnsi="AvenirNext LT Pro Bold"/>
                <w:color w:val="FFFFFF"/>
                <w:sz w:val="20"/>
                <w:szCs w:val="19"/>
                <w:lang w:val="uk-UA"/>
              </w:rPr>
              <w:t xml:space="preserve"> </w:t>
            </w:r>
          </w:p>
          <w:p w14:paraId="479E68E5" w14:textId="6E9D74BF" w:rsidR="006D2BD6" w:rsidRPr="00584574" w:rsidRDefault="006D2BD6" w:rsidP="006D2BD6">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lastRenderedPageBreak/>
              <w:t xml:space="preserve">Цей розділ про те, як ви </w:t>
            </w:r>
            <w:r w:rsidRPr="00584574">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584574">
              <w:rPr>
                <w:rFonts w:ascii="Avenir Next Cyr" w:hAnsi="Avenir Next Cyr"/>
                <w:color w:val="FFFFFF"/>
                <w:sz w:val="20"/>
                <w:szCs w:val="19"/>
                <w:lang w:val="uk-UA"/>
              </w:rPr>
              <w:t xml:space="preserve"> та план </w:t>
            </w:r>
            <w:r w:rsidR="00FF0C77" w:rsidRPr="00584574">
              <w:rPr>
                <w:rFonts w:ascii="Avenir Next Cyr" w:hAnsi="Avenir Next Cyr"/>
                <w:color w:val="FFFFFF"/>
                <w:sz w:val="20"/>
                <w:szCs w:val="19"/>
                <w:lang w:val="uk-UA"/>
              </w:rPr>
              <w:t xml:space="preserve">комунікаційних </w:t>
            </w:r>
            <w:r w:rsidRPr="00584574">
              <w:rPr>
                <w:rFonts w:ascii="Avenir Next Cyr" w:hAnsi="Avenir Next Cyr"/>
                <w:color w:val="FFFFFF"/>
                <w:sz w:val="20"/>
                <w:szCs w:val="19"/>
                <w:lang w:val="uk-UA"/>
              </w:rPr>
              <w:t>канал</w:t>
            </w:r>
            <w:r w:rsidR="00FF0C77" w:rsidRPr="00584574">
              <w:rPr>
                <w:rFonts w:ascii="Avenir Next Cyr" w:hAnsi="Avenir Next Cyr"/>
                <w:color w:val="FFFFFF"/>
                <w:sz w:val="20"/>
                <w:szCs w:val="19"/>
                <w:lang w:val="uk-UA"/>
              </w:rPr>
              <w:t>ів</w:t>
            </w:r>
            <w:r w:rsidRPr="00584574">
              <w:rPr>
                <w:rFonts w:ascii="Avenir Next Cyr" w:hAnsi="Avenir Next Cyr"/>
                <w:color w:val="FFFFFF"/>
                <w:sz w:val="20"/>
                <w:szCs w:val="19"/>
                <w:lang w:val="uk-UA"/>
              </w:rPr>
              <w:t xml:space="preserve">, тобто як і де ви втілили свою стратегію в життя. І як ви </w:t>
            </w:r>
            <w:r w:rsidR="00FF0C77" w:rsidRPr="00584574">
              <w:rPr>
                <w:rFonts w:ascii="Avenir Next Cyr" w:hAnsi="Avenir Next Cyr"/>
                <w:color w:val="FFFFFF"/>
                <w:sz w:val="20"/>
                <w:szCs w:val="19"/>
                <w:lang w:val="uk-UA"/>
              </w:rPr>
              <w:t>проводили тестування для</w:t>
            </w:r>
            <w:r w:rsidRPr="00584574">
              <w:rPr>
                <w:rFonts w:ascii="Avenir Next Cyr" w:hAnsi="Avenir Next Cyr"/>
                <w:color w:val="FFFFFF"/>
                <w:sz w:val="20"/>
                <w:szCs w:val="19"/>
                <w:lang w:val="uk-UA"/>
              </w:rPr>
              <w:t xml:space="preserve"> постійн</w:t>
            </w:r>
            <w:r w:rsidR="00FF0C77" w:rsidRPr="00584574">
              <w:rPr>
                <w:rFonts w:ascii="Avenir Next Cyr" w:hAnsi="Avenir Next Cyr"/>
                <w:color w:val="FFFFFF"/>
                <w:sz w:val="20"/>
                <w:szCs w:val="19"/>
                <w:lang w:val="uk-UA"/>
              </w:rPr>
              <w:t>ої</w:t>
            </w:r>
            <w:r w:rsidRPr="00584574">
              <w:rPr>
                <w:rFonts w:ascii="Avenir Next Cyr" w:hAnsi="Avenir Next Cyr"/>
                <w:color w:val="FFFFFF"/>
                <w:sz w:val="20"/>
                <w:szCs w:val="19"/>
                <w:lang w:val="uk-UA"/>
              </w:rPr>
              <w:t xml:space="preserve"> оптимізаці</w:t>
            </w:r>
            <w:r w:rsidR="00FF0C77" w:rsidRPr="00584574">
              <w:rPr>
                <w:rFonts w:ascii="Avenir Next Cyr" w:hAnsi="Avenir Next Cyr"/>
                <w:color w:val="FFFFFF"/>
                <w:sz w:val="20"/>
                <w:szCs w:val="19"/>
                <w:lang w:val="uk-UA"/>
              </w:rPr>
              <w:t>ї</w:t>
            </w:r>
            <w:r w:rsidRPr="00584574">
              <w:rPr>
                <w:rFonts w:ascii="Avenir Next Cyr" w:hAnsi="Avenir Next Cyr"/>
                <w:color w:val="FFFFFF"/>
                <w:sz w:val="20"/>
                <w:szCs w:val="19"/>
                <w:lang w:val="uk-UA"/>
              </w:rPr>
              <w:t>.</w:t>
            </w:r>
          </w:p>
          <w:p w14:paraId="5E49EEE2" w14:textId="77777777" w:rsidR="006D2BD6" w:rsidRDefault="006D2BD6" w:rsidP="00FF0C77">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t xml:space="preserve">Допоможіть </w:t>
            </w:r>
            <w:r w:rsidR="00FF0C77" w:rsidRPr="00584574">
              <w:rPr>
                <w:rFonts w:ascii="Avenir Next Cyr" w:hAnsi="Avenir Next Cyr"/>
                <w:color w:val="FFFFFF"/>
                <w:sz w:val="20"/>
                <w:szCs w:val="19"/>
                <w:lang w:val="uk-UA"/>
              </w:rPr>
              <w:t xml:space="preserve">членам </w:t>
            </w:r>
            <w:r w:rsidRPr="00584574">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584574">
              <w:rPr>
                <w:rFonts w:ascii="Avenir Next Cyr" w:hAnsi="Avenir Next Cyr"/>
                <w:color w:val="FFFFFF"/>
                <w:sz w:val="20"/>
                <w:szCs w:val="19"/>
                <w:lang w:val="uk-UA"/>
              </w:rPr>
              <w:t xml:space="preserve">таку </w:t>
            </w:r>
            <w:r w:rsidRPr="00584574">
              <w:rPr>
                <w:rFonts w:ascii="Avenir Next Cyr" w:hAnsi="Avenir Next Cyr"/>
                <w:color w:val="FFFFFF"/>
                <w:sz w:val="20"/>
                <w:szCs w:val="19"/>
                <w:lang w:val="uk-UA"/>
              </w:rPr>
              <w:t xml:space="preserve">роботу, яка ефективно </w:t>
            </w:r>
            <w:r w:rsidR="00A641C0" w:rsidRPr="00584574">
              <w:rPr>
                <w:rFonts w:ascii="Avenir Next Cyr" w:hAnsi="Avenir Next Cyr"/>
                <w:color w:val="FFFFFF"/>
                <w:sz w:val="20"/>
                <w:szCs w:val="19"/>
                <w:lang w:val="uk-UA"/>
              </w:rPr>
              <w:t>досягала</w:t>
            </w:r>
            <w:r w:rsidRPr="00584574">
              <w:rPr>
                <w:rFonts w:ascii="Avenir Next Cyr" w:hAnsi="Avenir Next Cyr"/>
                <w:color w:val="FFFFFF"/>
                <w:sz w:val="20"/>
                <w:szCs w:val="19"/>
                <w:lang w:val="uk-UA"/>
              </w:rPr>
              <w:t xml:space="preserve"> та мотивувала</w:t>
            </w:r>
            <w:r w:rsidR="003B7A50" w:rsidRPr="00584574">
              <w:rPr>
                <w:rFonts w:ascii="Avenir Next Cyr" w:hAnsi="Avenir Next Cyr"/>
                <w:color w:val="FFFFFF"/>
                <w:sz w:val="20"/>
                <w:szCs w:val="19"/>
                <w:lang w:val="uk-UA"/>
              </w:rPr>
              <w:t xml:space="preserve"> своїх</w:t>
            </w:r>
            <w:r w:rsidRPr="00584574">
              <w:rPr>
                <w:rFonts w:ascii="Avenir Next Cyr" w:hAnsi="Avenir Next Cyr"/>
                <w:color w:val="FFFFFF"/>
                <w:sz w:val="20"/>
                <w:szCs w:val="19"/>
                <w:lang w:val="uk-UA"/>
              </w:rPr>
              <w:t xml:space="preserve"> </w:t>
            </w:r>
            <w:r w:rsidR="00A641C0" w:rsidRPr="00584574">
              <w:rPr>
                <w:rFonts w:ascii="Avenir Next Cyr" w:hAnsi="Avenir Next Cyr"/>
                <w:color w:val="FFFFFF"/>
                <w:sz w:val="20"/>
                <w:szCs w:val="19"/>
                <w:lang w:val="uk-UA"/>
              </w:rPr>
              <w:t>споживачів</w:t>
            </w:r>
            <w:r w:rsidR="003B7A50" w:rsidRPr="00584574">
              <w:rPr>
                <w:rFonts w:ascii="Avenir Next Cyr" w:hAnsi="Avenir Next Cyr"/>
                <w:color w:val="FFFFFF"/>
                <w:sz w:val="20"/>
                <w:szCs w:val="19"/>
                <w:lang w:val="uk-UA"/>
              </w:rPr>
              <w:t>/клієнтів</w:t>
            </w:r>
            <w:r w:rsidRPr="00584574">
              <w:rPr>
                <w:rFonts w:ascii="Avenir Next Cyr" w:hAnsi="Avenir Next Cyr"/>
                <w:color w:val="FFFFFF"/>
                <w:sz w:val="20"/>
                <w:szCs w:val="19"/>
                <w:lang w:val="uk-UA"/>
              </w:rPr>
              <w:t xml:space="preserve">. Опишіть, як ваші </w:t>
            </w:r>
            <w:r w:rsidR="00FF0C77" w:rsidRPr="00584574">
              <w:rPr>
                <w:rFonts w:ascii="Avenir Next Cyr" w:hAnsi="Avenir Next Cyr"/>
                <w:color w:val="FFFFFF"/>
                <w:sz w:val="20"/>
                <w:szCs w:val="19"/>
                <w:lang w:val="uk-UA"/>
              </w:rPr>
              <w:t xml:space="preserve">креативні </w:t>
            </w:r>
            <w:r w:rsidRPr="00584574">
              <w:rPr>
                <w:rFonts w:ascii="Avenir Next Cyr" w:hAnsi="Avenir Next Cyr"/>
                <w:color w:val="FFFFFF"/>
                <w:sz w:val="20"/>
                <w:szCs w:val="19"/>
                <w:lang w:val="uk-UA"/>
              </w:rPr>
              <w:t xml:space="preserve">плани </w:t>
            </w:r>
            <w:r w:rsidR="00FF0C77" w:rsidRPr="00584574">
              <w:rPr>
                <w:rFonts w:ascii="Avenir Next Cyr" w:hAnsi="Avenir Next Cyr"/>
                <w:color w:val="FFFFFF"/>
                <w:sz w:val="20"/>
                <w:szCs w:val="19"/>
                <w:lang w:val="uk-UA"/>
              </w:rPr>
              <w:t>та плани комунікаційних</w:t>
            </w:r>
            <w:r w:rsidRPr="00584574">
              <w:rPr>
                <w:rFonts w:ascii="Avenir Next Cyr" w:hAnsi="Avenir Next Cyr"/>
                <w:color w:val="FFFFFF"/>
                <w:sz w:val="20"/>
                <w:szCs w:val="19"/>
                <w:lang w:val="uk-UA"/>
              </w:rPr>
              <w:t xml:space="preserve"> каналів працювали разом, щоб досягти результатів.</w:t>
            </w:r>
          </w:p>
          <w:p w14:paraId="74BAB379" w14:textId="555E39EE" w:rsidR="00DF5C6D" w:rsidRPr="00584574" w:rsidRDefault="00DF5C6D" w:rsidP="00FF0C77">
            <w:pPr>
              <w:spacing w:before="120" w:after="120" w:line="240" w:lineRule="auto"/>
              <w:rPr>
                <w:rFonts w:asciiTheme="minorHAnsi" w:hAnsiTheme="minorHAnsi"/>
                <w:color w:val="FFFFFF"/>
                <w:sz w:val="20"/>
                <w:szCs w:val="19"/>
                <w:lang w:val="uk-UA"/>
              </w:rPr>
            </w:pPr>
            <w:r w:rsidRPr="0069674C">
              <w:rPr>
                <w:rFonts w:ascii="Avenir Next Cyr" w:hAnsi="Avenir Next Cyr"/>
                <w:color w:val="FFFFFF" w:themeColor="background1"/>
                <w:sz w:val="20"/>
                <w:szCs w:val="19"/>
                <w:lang w:val="uk-UA"/>
              </w:rPr>
              <w:t>В заявці</w:t>
            </w:r>
            <w:r>
              <w:rPr>
                <w:rFonts w:ascii="Avenir Next Cyr" w:hAnsi="Avenir Next Cyr"/>
                <w:color w:val="FFFFFF" w:themeColor="background1"/>
                <w:sz w:val="20"/>
                <w:szCs w:val="19"/>
                <w:lang w:val="uk-UA"/>
              </w:rPr>
              <w:t xml:space="preserve"> </w:t>
            </w:r>
            <w:r w:rsidRPr="0069674C">
              <w:rPr>
                <w:rFonts w:ascii="Avenir Next Cyr" w:hAnsi="Avenir Next Cyr"/>
                <w:color w:val="FFFFFF" w:themeColor="background1"/>
                <w:sz w:val="20"/>
                <w:szCs w:val="19"/>
                <w:lang w:val="uk-UA"/>
              </w:rPr>
              <w:t xml:space="preserve">категорії </w:t>
            </w:r>
            <w:proofErr w:type="spellStart"/>
            <w:r w:rsidRPr="0069674C">
              <w:rPr>
                <w:rFonts w:ascii="Avenir Next Cyr" w:hAnsi="Avenir Next Cyr"/>
                <w:color w:val="FFFFFF" w:themeColor="background1"/>
                <w:sz w:val="20"/>
                <w:szCs w:val="19"/>
                <w:lang w:val="uk-UA"/>
              </w:rPr>
              <w:t>Sustained</w:t>
            </w:r>
            <w:proofErr w:type="spellEnd"/>
            <w:r w:rsidRPr="0069674C">
              <w:rPr>
                <w:rFonts w:ascii="Avenir Next Cyr" w:hAnsi="Avenir Next Cyr"/>
                <w:color w:val="FFFFFF" w:themeColor="background1"/>
                <w:sz w:val="20"/>
                <w:szCs w:val="19"/>
                <w:lang w:val="uk-UA"/>
              </w:rPr>
              <w:t xml:space="preserve"> </w:t>
            </w:r>
            <w:proofErr w:type="spellStart"/>
            <w:r w:rsidRPr="0069674C">
              <w:rPr>
                <w:rFonts w:ascii="Avenir Next Cyr" w:hAnsi="Avenir Next Cyr"/>
                <w:color w:val="FFFFFF" w:themeColor="background1"/>
                <w:sz w:val="20"/>
                <w:szCs w:val="19"/>
                <w:lang w:val="uk-UA"/>
              </w:rPr>
              <w:t>Success</w:t>
            </w:r>
            <w:proofErr w:type="spellEnd"/>
            <w:r w:rsidRPr="0069674C">
              <w:rPr>
                <w:rFonts w:ascii="Avenir Next Cyr" w:hAnsi="Avenir Next Cyr"/>
                <w:color w:val="FFFFFF" w:themeColor="background1"/>
                <w:sz w:val="20"/>
                <w:szCs w:val="19"/>
                <w:lang w:val="uk-UA"/>
              </w:rPr>
              <w:t xml:space="preserve">  дайте відповіді на всі запитання станом на початок старту кампанії та опишіть як/чому/які зміни відбулися згодом.</w:t>
            </w:r>
          </w:p>
        </w:tc>
      </w:tr>
    </w:tbl>
    <w:p w14:paraId="3CC156CF" w14:textId="77777777" w:rsidR="009F491F" w:rsidRPr="00584574" w:rsidRDefault="009F491F" w:rsidP="0069191C">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584574" w14:paraId="74BAB382" w14:textId="77777777" w:rsidTr="00E8187C">
        <w:tc>
          <w:tcPr>
            <w:tcW w:w="10790" w:type="dxa"/>
            <w:gridSpan w:val="2"/>
            <w:shd w:val="clear" w:color="auto" w:fill="B8B8B8"/>
          </w:tcPr>
          <w:p w14:paraId="6606BB8B" w14:textId="5CF1E831" w:rsidR="00012B7B" w:rsidRPr="00005E0A" w:rsidRDefault="00012B7B" w:rsidP="00D868AB">
            <w:pPr>
              <w:pStyle w:val="MediumShading1-Accent11"/>
              <w:spacing w:before="120" w:after="120"/>
              <w:rPr>
                <w:rFonts w:ascii="Avenir Next Cyr Medium" w:eastAsia="ヒラギノ角ゴ Pro W3" w:hAnsi="Avenir Next Cyr Medium"/>
                <w:b/>
                <w:bCs/>
                <w:color w:val="auto"/>
                <w:sz w:val="20"/>
                <w:szCs w:val="20"/>
                <w:highlight w:val="yellow"/>
                <w:lang w:val="uk-UA" w:eastAsia="en-US"/>
              </w:rPr>
            </w:pPr>
            <w:bookmarkStart w:id="1" w:name="_Hlk134702024"/>
            <w:r w:rsidRPr="00005E0A">
              <w:rPr>
                <w:rFonts w:ascii="Avenir Next Cyr Medium" w:eastAsia="ヒラギノ角ゴ Pro W3" w:hAnsi="Avenir Next Cyr Medium"/>
                <w:b/>
                <w:bCs/>
                <w:color w:val="auto"/>
                <w:sz w:val="20"/>
                <w:szCs w:val="20"/>
                <w:lang w:val="uk-UA" w:eastAsia="en-US"/>
              </w:rPr>
              <w:t xml:space="preserve">3A. </w:t>
            </w:r>
            <w:r w:rsidR="008B43FA" w:rsidRPr="00005E0A">
              <w:rPr>
                <w:rFonts w:ascii="Avenir Next Cyr Medium" w:hAnsi="Avenir Next Cyr Medium"/>
                <w:b/>
                <w:bCs/>
                <w:color w:val="auto"/>
                <w:sz w:val="20"/>
                <w:szCs w:val="20"/>
                <w:lang w:val="uk-UA"/>
              </w:rPr>
              <w:t>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акції, CRM програми, досвід взаємодії зі споживачем, зміни цін тощо, тобто все, що було частиною ваших зусиль.</w:t>
            </w:r>
          </w:p>
          <w:p w14:paraId="74BAB381" w14:textId="191FB783" w:rsidR="00E70677" w:rsidRPr="00584574" w:rsidRDefault="008B43FA" w:rsidP="00012B7B">
            <w:pPr>
              <w:pStyle w:val="MediumShading1-Accent11"/>
              <w:spacing w:after="120"/>
              <w:rPr>
                <w:rFonts w:asciiTheme="minorHAnsi" w:hAnsiTheme="minorHAnsi"/>
                <w:i/>
                <w:spacing w:val="-3"/>
                <w:sz w:val="16"/>
                <w:szCs w:val="16"/>
                <w:lang w:val="uk-UA"/>
              </w:rPr>
            </w:pPr>
            <w:r w:rsidRPr="0077761C">
              <w:rPr>
                <w:rFonts w:ascii="Avenir Next Cyr" w:hAnsi="Avenir Next Cyr"/>
                <w:bCs/>
                <w:i/>
                <w:iCs/>
                <w:color w:val="auto"/>
                <w:sz w:val="16"/>
                <w:szCs w:val="16"/>
                <w:lang w:val="uk-UA"/>
              </w:rPr>
              <w:t>(~</w:t>
            </w:r>
            <w:r w:rsidR="00E6613B" w:rsidRPr="0077761C">
              <w:rPr>
                <w:rFonts w:ascii="Avenir Next Cyr" w:hAnsi="Avenir Next Cyr"/>
                <w:bCs/>
                <w:i/>
                <w:iCs/>
                <w:color w:val="auto"/>
                <w:sz w:val="16"/>
                <w:szCs w:val="16"/>
                <w:lang w:val="uk-UA"/>
              </w:rPr>
              <w:t>30</w:t>
            </w:r>
            <w:r w:rsidRPr="0077761C">
              <w:rPr>
                <w:rFonts w:ascii="Avenir Next Cyr" w:hAnsi="Avenir Next Cyr"/>
                <w:bCs/>
                <w:i/>
                <w:iCs/>
                <w:color w:val="auto"/>
                <w:sz w:val="16"/>
                <w:szCs w:val="16"/>
                <w:lang w:val="uk-UA"/>
              </w:rPr>
              <w:t xml:space="preserve">0 </w:t>
            </w:r>
            <w:r w:rsidRPr="0077761C">
              <w:rPr>
                <w:rFonts w:ascii="Avenir Next Cyr" w:hAnsi="Avenir Next Cyr" w:cs="Calibri"/>
                <w:bCs/>
                <w:i/>
                <w:iCs/>
                <w:color w:val="auto"/>
                <w:sz w:val="16"/>
                <w:szCs w:val="16"/>
                <w:lang w:val="uk-UA"/>
              </w:rPr>
              <w:t>слів</w:t>
            </w:r>
            <w:r w:rsidRPr="0077761C">
              <w:rPr>
                <w:rFonts w:ascii="Avenir Next Cyr" w:hAnsi="Avenir Next Cyr"/>
                <w:bCs/>
                <w:i/>
                <w:iCs/>
                <w:color w:val="auto"/>
                <w:sz w:val="16"/>
                <w:szCs w:val="16"/>
                <w:lang w:val="uk-UA"/>
              </w:rPr>
              <w:t xml:space="preserve">; ≤3 </w:t>
            </w:r>
            <w:r w:rsidRPr="0077761C">
              <w:rPr>
                <w:rFonts w:ascii="Avenir Next Cyr" w:hAnsi="Avenir Next Cyr" w:cs="Calibri"/>
                <w:bCs/>
                <w:i/>
                <w:iCs/>
                <w:color w:val="auto"/>
                <w:sz w:val="16"/>
                <w:szCs w:val="16"/>
                <w:lang w:val="uk-UA"/>
              </w:rPr>
              <w:t>таблиці</w:t>
            </w:r>
            <w:r w:rsidRPr="0077761C">
              <w:rPr>
                <w:rFonts w:ascii="Avenir Next Cyr" w:hAnsi="Avenir Next Cyr"/>
                <w:bCs/>
                <w:i/>
                <w:iCs/>
                <w:color w:val="auto"/>
                <w:sz w:val="16"/>
                <w:szCs w:val="16"/>
                <w:lang w:val="uk-UA"/>
              </w:rPr>
              <w:t>/</w:t>
            </w:r>
            <w:r w:rsidRPr="0077761C">
              <w:rPr>
                <w:rFonts w:ascii="Avenir Next Cyr" w:hAnsi="Avenir Next Cyr" w:cs="Calibri"/>
                <w:bCs/>
                <w:i/>
                <w:iCs/>
                <w:color w:val="auto"/>
                <w:sz w:val="16"/>
                <w:szCs w:val="16"/>
                <w:lang w:val="uk-UA"/>
              </w:rPr>
              <w:t>графіки</w:t>
            </w:r>
            <w:r w:rsidRPr="0077761C">
              <w:rPr>
                <w:rFonts w:ascii="Avenir Next Cyr" w:hAnsi="Avenir Next Cyr"/>
                <w:bCs/>
                <w:i/>
                <w:iCs/>
                <w:color w:val="auto"/>
                <w:sz w:val="16"/>
                <w:szCs w:val="16"/>
                <w:lang w:val="uk-UA"/>
              </w:rPr>
              <w:t>)</w:t>
            </w:r>
          </w:p>
        </w:tc>
      </w:tr>
      <w:bookmarkEnd w:id="1"/>
      <w:tr w:rsidR="008B43FA" w:rsidRPr="00584574" w14:paraId="74BAB386" w14:textId="77777777" w:rsidTr="00D93E0C">
        <w:trPr>
          <w:trHeight w:val="1195"/>
        </w:trPr>
        <w:tc>
          <w:tcPr>
            <w:tcW w:w="10790" w:type="dxa"/>
            <w:gridSpan w:val="2"/>
            <w:shd w:val="clear" w:color="auto" w:fill="auto"/>
          </w:tcPr>
          <w:p w14:paraId="00C409DF" w14:textId="77777777" w:rsidR="008B43FA" w:rsidRPr="00584574" w:rsidRDefault="008B43FA" w:rsidP="008B43FA">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85" w14:textId="453797B6" w:rsidR="008B43FA" w:rsidRPr="00584574" w:rsidRDefault="008B43FA" w:rsidP="008B43FA">
            <w:pPr>
              <w:pStyle w:val="MediumShading1-Accent11"/>
              <w:spacing w:after="120"/>
              <w:rPr>
                <w:rFonts w:ascii="Avenir Next LT Pro" w:hAnsi="Avenir Next LT Pro"/>
                <w:sz w:val="20"/>
                <w:szCs w:val="19"/>
                <w:lang w:val="uk-UA"/>
              </w:rPr>
            </w:pPr>
          </w:p>
        </w:tc>
      </w:tr>
      <w:tr w:rsidR="008B43FA" w:rsidRPr="00584574" w14:paraId="540FCC84" w14:textId="77777777" w:rsidTr="00E8187C">
        <w:tc>
          <w:tcPr>
            <w:tcW w:w="10790" w:type="dxa"/>
            <w:gridSpan w:val="2"/>
            <w:shd w:val="clear" w:color="auto" w:fill="B8B8B8"/>
          </w:tcPr>
          <w:p w14:paraId="5F7BA85F" w14:textId="4DF6045B" w:rsidR="008B43FA" w:rsidRPr="00584574" w:rsidRDefault="008B43FA" w:rsidP="00EB05B2">
            <w:pPr>
              <w:pStyle w:val="MediumShading1-Accent11"/>
              <w:spacing w:before="120" w:after="120"/>
              <w:rPr>
                <w:rFonts w:ascii="Avenir Next Cyr Medium" w:hAnsi="Avenir Next Cyr Medium"/>
                <w:i/>
                <w:spacing w:val="-3"/>
                <w:sz w:val="16"/>
                <w:szCs w:val="16"/>
                <w:lang w:val="uk-UA"/>
              </w:rPr>
            </w:pPr>
            <w:r w:rsidRPr="00584574">
              <w:rPr>
                <w:rFonts w:ascii="Avenir Next Cyr Medium" w:eastAsia="ヒラギノ角ゴ Pro W3" w:hAnsi="Avenir Next Cyr Medium"/>
                <w:b/>
                <w:bCs/>
                <w:color w:val="auto"/>
                <w:sz w:val="20"/>
                <w:szCs w:val="20"/>
                <w:lang w:val="uk-UA" w:eastAsia="en-US"/>
              </w:rPr>
              <w:t xml:space="preserve">3B. </w:t>
            </w:r>
            <w:r w:rsidRPr="00584574">
              <w:rPr>
                <w:rFonts w:ascii="Avenir Next Cyr Medium" w:eastAsia="ヒラギノ角ゴ Pro W3" w:hAnsi="Avenir Next Cyr Medium" w:cs="Calibri"/>
                <w:b/>
                <w:bCs/>
                <w:color w:val="auto"/>
                <w:sz w:val="20"/>
                <w:szCs w:val="20"/>
                <w:lang w:val="uk-UA" w:eastAsia="en-US"/>
              </w:rPr>
              <w:t>Опишіть ключові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складові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креативного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виконання</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ваших</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основних</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маркетингових</w:t>
            </w:r>
            <w:r w:rsidRPr="00584574">
              <w:rPr>
                <w:rFonts w:ascii="Avenir Next Cyr Medium" w:eastAsia="ヒラギノ角ゴ Pro W3" w:hAnsi="Avenir Next Cyr Medium"/>
                <w:b/>
                <w:bCs/>
                <w:color w:val="auto"/>
                <w:sz w:val="20"/>
                <w:szCs w:val="20"/>
                <w:lang w:val="uk-UA" w:eastAsia="en-US"/>
              </w:rPr>
              <w:t xml:space="preserve"> </w:t>
            </w:r>
            <w:proofErr w:type="spellStart"/>
            <w:r w:rsidR="00383C33" w:rsidRPr="00584574">
              <w:rPr>
                <w:rFonts w:ascii="Avenir Next Cyr Medium" w:eastAsia="ヒラギノ角ゴ Pro W3" w:hAnsi="Avenir Next Cyr Medium" w:cs="Calibri"/>
                <w:b/>
                <w:bCs/>
                <w:color w:val="auto"/>
                <w:sz w:val="20"/>
                <w:szCs w:val="20"/>
                <w:lang w:val="uk-UA" w:eastAsia="en-US"/>
              </w:rPr>
              <w:t>активностей</w:t>
            </w:r>
            <w:proofErr w:type="spellEnd"/>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наприклад</w:t>
            </w:r>
            <w:r w:rsidRPr="00584574">
              <w:rPr>
                <w:rFonts w:ascii="Avenir Next Cyr Medium" w:eastAsia="ヒラギノ角ゴ Pro W3" w:hAnsi="Avenir Next Cyr Medium"/>
                <w:b/>
                <w:bCs/>
                <w:color w:val="auto"/>
                <w:sz w:val="20"/>
                <w:szCs w:val="20"/>
                <w:lang w:val="uk-UA" w:eastAsia="en-US"/>
              </w:rPr>
              <w:t xml:space="preserve">, </w:t>
            </w:r>
            <w:r w:rsidR="009F14C9" w:rsidRPr="00584574">
              <w:rPr>
                <w:rFonts w:ascii="Avenir Next Cyr Medium" w:eastAsia="ヒラギノ角ゴ Pro W3" w:hAnsi="Avenir Next Cyr Medium" w:cs="Calibri"/>
                <w:b/>
                <w:bCs/>
                <w:color w:val="auto"/>
                <w:sz w:val="20"/>
                <w:szCs w:val="20"/>
                <w:lang w:val="uk-UA" w:eastAsia="en-US"/>
              </w:rPr>
              <w:t>слоган</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заклик</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дії</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та</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вибір</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формату</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Якщо</w:t>
            </w:r>
            <w:r w:rsidRPr="00584574">
              <w:rPr>
                <w:rFonts w:ascii="Avenir Next Cyr Medium" w:eastAsia="ヒラギノ角ゴ Pro W3" w:hAnsi="Avenir Next Cyr Medium"/>
                <w:b/>
                <w:bCs/>
                <w:color w:val="auto"/>
                <w:sz w:val="20"/>
                <w:szCs w:val="20"/>
                <w:lang w:val="uk-UA" w:eastAsia="en-US"/>
              </w:rPr>
              <w:t xml:space="preserve"> </w:t>
            </w:r>
            <w:r w:rsidR="006D0AFF" w:rsidRPr="00584574">
              <w:rPr>
                <w:rFonts w:ascii="Avenir Next Cyr Medium" w:eastAsia="ヒラギノ角ゴ Pro W3" w:hAnsi="Avenir Next Cyr Medium" w:cs="Calibri"/>
                <w:b/>
                <w:bCs/>
                <w:color w:val="auto"/>
                <w:sz w:val="20"/>
                <w:szCs w:val="20"/>
                <w:lang w:val="uk-UA" w:eastAsia="en-US"/>
              </w:rPr>
              <w:t>це буде доцільно</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додайте</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будь</w:t>
            </w:r>
            <w:r w:rsidRPr="00584574">
              <w:rPr>
                <w:rFonts w:ascii="Avenir Next Cyr Medium" w:eastAsia="ヒラギノ角ゴ Pro W3" w:hAnsi="Avenir Next Cyr Medium"/>
                <w:b/>
                <w:bCs/>
                <w:color w:val="auto"/>
                <w:sz w:val="20"/>
                <w:szCs w:val="20"/>
                <w:lang w:val="uk-UA" w:eastAsia="en-US"/>
              </w:rPr>
              <w:t>-</w:t>
            </w:r>
            <w:r w:rsidRPr="00584574">
              <w:rPr>
                <w:rFonts w:ascii="Avenir Next Cyr Medium" w:eastAsia="ヒラギノ角ゴ Pro W3" w:hAnsi="Avenir Next Cyr Medium" w:cs="Calibri"/>
                <w:b/>
                <w:bCs/>
                <w:color w:val="auto"/>
                <w:sz w:val="20"/>
                <w:szCs w:val="20"/>
                <w:lang w:val="uk-UA" w:eastAsia="en-US"/>
              </w:rPr>
              <w:t>які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важливі</w:t>
            </w:r>
            <w:r w:rsidRPr="00584574">
              <w:rPr>
                <w:rFonts w:ascii="Avenir Next Cyr Medium" w:eastAsia="ヒラギノ角ゴ Pro W3" w:hAnsi="Avenir Next Cyr Medium"/>
                <w:b/>
                <w:bCs/>
                <w:color w:val="auto"/>
                <w:sz w:val="20"/>
                <w:szCs w:val="20"/>
                <w:lang w:val="uk-UA" w:eastAsia="en-US"/>
              </w:rPr>
              <w:t xml:space="preserve"> </w:t>
            </w:r>
            <w:r w:rsidRPr="00584574">
              <w:rPr>
                <w:rFonts w:ascii="Avenir Next Cyr Medium" w:eastAsia="ヒラギノ角ゴ Pro W3" w:hAnsi="Avenir Next Cyr Medium" w:cs="Calibri"/>
                <w:b/>
                <w:bCs/>
                <w:color w:val="auto"/>
                <w:sz w:val="20"/>
                <w:szCs w:val="20"/>
                <w:lang w:val="uk-UA" w:eastAsia="en-US"/>
              </w:rPr>
              <w:t>зміни</w:t>
            </w:r>
            <w:r w:rsidRPr="00584574">
              <w:rPr>
                <w:rFonts w:ascii="Avenir Next Cyr Medium" w:eastAsia="ヒラギノ角ゴ Pro W3" w:hAnsi="Avenir Next Cyr Medium"/>
                <w:b/>
                <w:bCs/>
                <w:color w:val="auto"/>
                <w:sz w:val="20"/>
                <w:szCs w:val="20"/>
                <w:lang w:val="uk-UA" w:eastAsia="en-US"/>
              </w:rPr>
              <w:t xml:space="preserve">, </w:t>
            </w:r>
            <w:r w:rsidR="006D0AFF" w:rsidRPr="00584574">
              <w:rPr>
                <w:rFonts w:ascii="Avenir Next Cyr Medium" w:eastAsia="ヒラギノ角ゴ Pro W3" w:hAnsi="Avenir Next Cyr Medium" w:cs="Calibri"/>
                <w:b/>
                <w:bCs/>
                <w:color w:val="auto"/>
                <w:sz w:val="20"/>
                <w:szCs w:val="20"/>
                <w:lang w:val="uk-UA" w:eastAsia="en-US"/>
              </w:rPr>
              <w:t xml:space="preserve">що </w:t>
            </w:r>
            <w:r w:rsidRPr="00584574">
              <w:rPr>
                <w:rFonts w:ascii="Avenir Next Cyr Medium" w:eastAsia="ヒラギノ角ゴ Pro W3" w:hAnsi="Avenir Next Cyr Medium" w:cs="Calibri"/>
                <w:b/>
                <w:bCs/>
                <w:color w:val="auto"/>
                <w:sz w:val="20"/>
                <w:szCs w:val="20"/>
                <w:lang w:val="uk-UA" w:eastAsia="en-US"/>
              </w:rPr>
              <w:t>оптимізувал</w:t>
            </w:r>
            <w:r w:rsidR="006D0AFF" w:rsidRPr="00584574">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43DEC3F1" w14:textId="6E29651C" w:rsidR="00EB05B2" w:rsidRPr="00584574" w:rsidRDefault="00EB05B2" w:rsidP="008B43FA">
            <w:pPr>
              <w:pStyle w:val="MediumShading1-Accent11"/>
              <w:spacing w:after="120"/>
              <w:rPr>
                <w:rFonts w:asciiTheme="minorHAnsi" w:hAnsiTheme="minorHAnsi"/>
                <w:sz w:val="18"/>
                <w:szCs w:val="19"/>
                <w:lang w:val="uk-UA"/>
              </w:rPr>
            </w:pPr>
            <w:r w:rsidRPr="0077761C">
              <w:rPr>
                <w:rFonts w:ascii="Avenir Next Cyr" w:hAnsi="Avenir Next Cyr"/>
                <w:bCs/>
                <w:i/>
                <w:iCs/>
                <w:color w:val="auto"/>
                <w:sz w:val="16"/>
                <w:szCs w:val="16"/>
                <w:lang w:val="uk-UA"/>
              </w:rPr>
              <w:t>(~</w:t>
            </w:r>
            <w:r w:rsidR="00E6613B" w:rsidRPr="0077761C">
              <w:rPr>
                <w:rFonts w:ascii="Avenir Next Cyr" w:hAnsi="Avenir Next Cyr"/>
                <w:bCs/>
                <w:i/>
                <w:iCs/>
                <w:color w:val="auto"/>
                <w:sz w:val="16"/>
                <w:szCs w:val="16"/>
                <w:lang w:val="uk-UA"/>
              </w:rPr>
              <w:t xml:space="preserve">300 </w:t>
            </w:r>
            <w:r w:rsidRPr="0077761C">
              <w:rPr>
                <w:rFonts w:ascii="Avenir Next Cyr" w:hAnsi="Avenir Next Cyr" w:cs="Calibri"/>
                <w:bCs/>
                <w:i/>
                <w:iCs/>
                <w:color w:val="auto"/>
                <w:sz w:val="16"/>
                <w:szCs w:val="16"/>
                <w:lang w:val="uk-UA"/>
              </w:rPr>
              <w:t>слів</w:t>
            </w:r>
            <w:r w:rsidRPr="0077761C">
              <w:rPr>
                <w:rFonts w:ascii="Avenir Next Cyr" w:hAnsi="Avenir Next Cyr"/>
                <w:bCs/>
                <w:i/>
                <w:iCs/>
                <w:color w:val="auto"/>
                <w:sz w:val="16"/>
                <w:szCs w:val="16"/>
                <w:lang w:val="uk-UA"/>
              </w:rPr>
              <w:t xml:space="preserve">; ≤3 </w:t>
            </w:r>
            <w:r w:rsidRPr="0077761C">
              <w:rPr>
                <w:rFonts w:ascii="Avenir Next Cyr" w:hAnsi="Avenir Next Cyr" w:cs="Calibri"/>
                <w:bCs/>
                <w:i/>
                <w:iCs/>
                <w:color w:val="auto"/>
                <w:sz w:val="16"/>
                <w:szCs w:val="16"/>
                <w:lang w:val="uk-UA"/>
              </w:rPr>
              <w:t>таблиці</w:t>
            </w:r>
            <w:r w:rsidRPr="0077761C">
              <w:rPr>
                <w:rFonts w:ascii="Avenir Next Cyr" w:hAnsi="Avenir Next Cyr"/>
                <w:bCs/>
                <w:i/>
                <w:iCs/>
                <w:color w:val="auto"/>
                <w:sz w:val="16"/>
                <w:szCs w:val="16"/>
                <w:lang w:val="uk-UA"/>
              </w:rPr>
              <w:t>/</w:t>
            </w:r>
            <w:r w:rsidRPr="0077761C">
              <w:rPr>
                <w:rFonts w:ascii="Avenir Next Cyr" w:hAnsi="Avenir Next Cyr" w:cs="Calibri"/>
                <w:bCs/>
                <w:i/>
                <w:iCs/>
                <w:color w:val="auto"/>
                <w:sz w:val="16"/>
                <w:szCs w:val="16"/>
                <w:lang w:val="uk-UA"/>
              </w:rPr>
              <w:t>графіки</w:t>
            </w:r>
            <w:r w:rsidRPr="0077761C">
              <w:rPr>
                <w:rFonts w:ascii="Avenir Next Cyr" w:hAnsi="Avenir Next Cyr"/>
                <w:bCs/>
                <w:i/>
                <w:iCs/>
                <w:color w:val="auto"/>
                <w:sz w:val="16"/>
                <w:szCs w:val="16"/>
                <w:lang w:val="uk-UA"/>
              </w:rPr>
              <w:t>)</w:t>
            </w:r>
          </w:p>
        </w:tc>
      </w:tr>
      <w:tr w:rsidR="00EB05B2" w:rsidRPr="00584574" w14:paraId="2F10E256" w14:textId="77777777" w:rsidTr="00E8187C">
        <w:trPr>
          <w:trHeight w:val="1195"/>
        </w:trPr>
        <w:tc>
          <w:tcPr>
            <w:tcW w:w="10790" w:type="dxa"/>
            <w:gridSpan w:val="2"/>
            <w:shd w:val="clear" w:color="auto" w:fill="auto"/>
          </w:tcPr>
          <w:p w14:paraId="6842F641" w14:textId="77777777" w:rsidR="00EB05B2" w:rsidRPr="00584574" w:rsidRDefault="00EB05B2" w:rsidP="00EB05B2">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D25D2B2" w14:textId="66B92811" w:rsidR="00EB05B2" w:rsidRPr="00584574" w:rsidRDefault="00EB05B2" w:rsidP="00EB05B2">
            <w:pPr>
              <w:pStyle w:val="MediumShading1-Accent11"/>
              <w:spacing w:after="120"/>
              <w:rPr>
                <w:rFonts w:ascii="Avenir Next LT Pro" w:hAnsi="Avenir Next LT Pro"/>
                <w:sz w:val="20"/>
                <w:szCs w:val="19"/>
                <w:lang w:val="uk-UA"/>
              </w:rPr>
            </w:pPr>
          </w:p>
        </w:tc>
      </w:tr>
      <w:tr w:rsidR="00EB05B2" w:rsidRPr="00584574" w14:paraId="2823D58F" w14:textId="77777777" w:rsidTr="00E8187C">
        <w:tc>
          <w:tcPr>
            <w:tcW w:w="10790" w:type="dxa"/>
            <w:gridSpan w:val="2"/>
            <w:shd w:val="clear" w:color="auto" w:fill="B8B8B8"/>
          </w:tcPr>
          <w:p w14:paraId="482FFA73" w14:textId="2663ACE3" w:rsidR="00841B95" w:rsidRPr="00005E0A"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005E0A">
              <w:rPr>
                <w:rFonts w:ascii="Avenir Next Cyr Medium" w:eastAsia="ヒラギノ角ゴ Pro W3" w:hAnsi="Avenir Next Cyr Medium"/>
                <w:b/>
                <w:bCs/>
                <w:color w:val="auto"/>
                <w:sz w:val="20"/>
                <w:szCs w:val="20"/>
                <w:lang w:val="uk-UA" w:eastAsia="en-US"/>
              </w:rPr>
              <w:t xml:space="preserve">3C. </w:t>
            </w:r>
            <w:r w:rsidR="00841B95" w:rsidRPr="00005E0A">
              <w:rPr>
                <w:rFonts w:ascii="Avenir Next Cyr Medium" w:hAnsi="Avenir Next Cyr Medium"/>
                <w:b/>
                <w:bCs/>
                <w:color w:val="auto"/>
                <w:sz w:val="20"/>
                <w:szCs w:val="20"/>
                <w:lang w:val="uk-UA"/>
              </w:rPr>
              <w:t xml:space="preserve">Обґрунтуйте вашу комунікаційну стратегію, стратегію досвіду взаємодії та план комунікаційних каналів. Поясніть, </w:t>
            </w:r>
            <w:r w:rsidR="00841B95" w:rsidRPr="00BB1348">
              <w:rPr>
                <w:rFonts w:ascii="Avenir Next Cyr Medium" w:hAnsi="Avenir Next Cyr Medium"/>
                <w:b/>
                <w:bCs/>
                <w:color w:val="auto"/>
                <w:sz w:val="20"/>
                <w:szCs w:val="20"/>
                <w:lang w:val="uk-UA"/>
              </w:rPr>
              <w:t xml:space="preserve">як інтегральні елементи стратегії працювали разом на те, щоб отримати результати. </w:t>
            </w:r>
            <w:r w:rsidR="00BB1348" w:rsidRPr="00BB1348">
              <w:rPr>
                <w:rFonts w:ascii="Avenir Next Cyr Medium" w:eastAsia="ヒラギノ角ゴ Pro W3" w:hAnsi="Avenir Next Cyr Medium" w:cs="Calibri"/>
                <w:b/>
                <w:bCs/>
                <w:color w:val="auto"/>
                <w:sz w:val="20"/>
                <w:szCs w:val="20"/>
                <w:lang w:val="uk-UA" w:eastAsia="en-US"/>
              </w:rPr>
              <w:t>В</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вашій</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відповіді</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врахуйте</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будь</w:t>
            </w:r>
            <w:r w:rsidR="00BB1348" w:rsidRPr="00BB1348">
              <w:rPr>
                <w:rFonts w:ascii="Avenir Next Cyr Medium" w:eastAsia="ヒラギノ角ゴ Pro W3" w:hAnsi="Avenir Next Cyr Medium"/>
                <w:b/>
                <w:bCs/>
                <w:color w:val="auto"/>
                <w:sz w:val="20"/>
                <w:szCs w:val="20"/>
                <w:lang w:val="uk-UA" w:eastAsia="en-US"/>
              </w:rPr>
              <w:t>-</w:t>
            </w:r>
            <w:r w:rsidR="00BB1348" w:rsidRPr="00BB1348">
              <w:rPr>
                <w:rFonts w:ascii="Avenir Next Cyr Medium" w:eastAsia="ヒラギノ角ゴ Pro W3" w:hAnsi="Avenir Next Cyr Medium" w:cs="Calibri"/>
                <w:b/>
                <w:bCs/>
                <w:color w:val="auto"/>
                <w:sz w:val="20"/>
                <w:szCs w:val="20"/>
                <w:lang w:val="uk-UA" w:eastAsia="en-US"/>
              </w:rPr>
              <w:t>які</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зміни</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що</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відбулися</w:t>
            </w:r>
            <w:r w:rsidR="00BB1348" w:rsidRPr="00BB1348">
              <w:rPr>
                <w:rFonts w:ascii="Avenir Next Cyr Medium" w:eastAsia="ヒラギノ角ゴ Pro W3" w:hAnsi="Avenir Next Cyr Medium"/>
                <w:b/>
                <w:bCs/>
                <w:color w:val="auto"/>
                <w:sz w:val="20"/>
                <w:szCs w:val="20"/>
                <w:lang w:val="uk-UA" w:eastAsia="en-US"/>
              </w:rPr>
              <w:t xml:space="preserve"> </w:t>
            </w:r>
            <w:r w:rsidR="00BB1348" w:rsidRPr="00BB1348">
              <w:rPr>
                <w:rFonts w:ascii="Avenir Next Cyr Medium" w:eastAsia="ヒラギノ角ゴ Pro W3" w:hAnsi="Avenir Next Cyr Medium" w:cs="Calibri"/>
                <w:b/>
                <w:bCs/>
                <w:color w:val="auto"/>
                <w:sz w:val="20"/>
                <w:szCs w:val="20"/>
                <w:lang w:val="uk-UA" w:eastAsia="en-US"/>
              </w:rPr>
              <w:t>з</w:t>
            </w:r>
            <w:r w:rsidR="00BB1348">
              <w:rPr>
                <w:rFonts w:ascii="Avenir Next Cyr Medium" w:eastAsia="ヒラギノ角ゴ Pro W3" w:hAnsi="Avenir Next Cyr Medium" w:cs="Calibri"/>
                <w:b/>
                <w:bCs/>
                <w:color w:val="auto"/>
                <w:sz w:val="20"/>
                <w:szCs w:val="20"/>
                <w:lang w:val="uk-UA" w:eastAsia="en-US"/>
              </w:rPr>
              <w:t xml:space="preserve"> часом</w:t>
            </w:r>
            <w:r w:rsidR="00BB1348" w:rsidRPr="00BB1348">
              <w:rPr>
                <w:rFonts w:ascii="Avenir Next Cyr Medium" w:eastAsia="ヒラギノ角ゴ Pro W3" w:hAnsi="Avenir Next Cyr Medium"/>
                <w:b/>
                <w:bCs/>
                <w:color w:val="auto"/>
                <w:sz w:val="20"/>
                <w:szCs w:val="20"/>
                <w:lang w:val="uk-UA" w:eastAsia="en-US"/>
              </w:rPr>
              <w:t>.</w:t>
            </w:r>
            <w:r w:rsidR="00BB1348" w:rsidRPr="00E05CB6">
              <w:rPr>
                <w:rFonts w:ascii="Avenir Next Cyr Medium" w:eastAsia="ヒラギノ角ゴ Pro W3" w:hAnsi="Avenir Next Cyr Medium"/>
                <w:b/>
                <w:bCs/>
                <w:color w:val="auto"/>
                <w:sz w:val="20"/>
                <w:szCs w:val="20"/>
                <w:lang w:val="uk-UA" w:eastAsia="en-US"/>
              </w:rPr>
              <w:t xml:space="preserve"> </w:t>
            </w:r>
            <w:r w:rsidR="00841B95" w:rsidRPr="00BB1348">
              <w:rPr>
                <w:rFonts w:ascii="Avenir Next Cyr Medium" w:hAnsi="Avenir Next Cyr Medium"/>
                <w:b/>
                <w:bCs/>
                <w:color w:val="auto"/>
                <w:sz w:val="20"/>
                <w:szCs w:val="20"/>
                <w:lang w:val="uk-UA"/>
              </w:rPr>
              <w:t>Якщо</w:t>
            </w:r>
            <w:r w:rsidR="00841B95" w:rsidRPr="00005E0A">
              <w:rPr>
                <w:rFonts w:ascii="Avenir Next Cyr Medium" w:hAnsi="Avenir Next Cyr Medium"/>
                <w:b/>
                <w:bCs/>
                <w:color w:val="auto"/>
                <w:sz w:val="20"/>
                <w:szCs w:val="20"/>
                <w:lang w:val="uk-UA"/>
              </w:rPr>
              <w:t xml:space="preserve"> </w:t>
            </w:r>
            <w:r w:rsidR="00841B95" w:rsidRPr="00005E0A">
              <w:rPr>
                <w:rFonts w:ascii="Avenir Next Cyr Medium" w:eastAsia="ヒラギノ角ゴ Pro W3" w:hAnsi="Avenir Next Cyr Medium" w:cs="Calibri"/>
                <w:b/>
                <w:bCs/>
                <w:color w:val="auto"/>
                <w:sz w:val="20"/>
                <w:szCs w:val="20"/>
                <w:lang w:val="uk-UA" w:eastAsia="en-US"/>
              </w:rPr>
              <w:t>це буде доцільно</w:t>
            </w:r>
            <w:r w:rsidR="00841B95" w:rsidRPr="00005E0A">
              <w:rPr>
                <w:rFonts w:ascii="Avenir Next Cyr Medium" w:eastAsia="ヒラギノ角ゴ Pro W3" w:hAnsi="Avenir Next Cyr Medium"/>
                <w:b/>
                <w:bCs/>
                <w:color w:val="auto"/>
                <w:sz w:val="20"/>
                <w:szCs w:val="20"/>
                <w:lang w:val="uk-UA" w:eastAsia="en-US"/>
              </w:rPr>
              <w:t xml:space="preserve">, </w:t>
            </w:r>
            <w:r w:rsidR="00841B95" w:rsidRPr="00005E0A">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005E0A">
              <w:rPr>
                <w:rFonts w:ascii="Avenir Next Cyr Medium" w:hAnsi="Avenir Next Cyr Medium"/>
                <w:b/>
                <w:bCs/>
                <w:color w:val="auto"/>
                <w:sz w:val="20"/>
                <w:szCs w:val="20"/>
                <w:lang w:val="uk-UA"/>
              </w:rPr>
              <w:t>межах</w:t>
            </w:r>
            <w:r w:rsidR="00841B95" w:rsidRPr="00005E0A">
              <w:rPr>
                <w:rFonts w:ascii="Avenir Next Cyr Medium" w:hAnsi="Avenir Next Cyr Medium"/>
                <w:b/>
                <w:bCs/>
                <w:color w:val="auto"/>
                <w:sz w:val="20"/>
                <w:szCs w:val="20"/>
                <w:lang w:val="uk-UA"/>
              </w:rPr>
              <w:t xml:space="preserve"> оптимізації кампанії.</w:t>
            </w:r>
          </w:p>
          <w:p w14:paraId="5C3CEB83" w14:textId="14C2BC8E" w:rsidR="00841B95" w:rsidRPr="00584574" w:rsidRDefault="00841B95" w:rsidP="00EB05B2">
            <w:pPr>
              <w:pStyle w:val="MediumShading1-Accent11"/>
              <w:spacing w:after="120"/>
              <w:rPr>
                <w:rFonts w:asciiTheme="minorHAnsi" w:hAnsiTheme="minorHAnsi"/>
                <w:sz w:val="18"/>
                <w:szCs w:val="19"/>
                <w:lang w:val="uk-UA"/>
              </w:rPr>
            </w:pPr>
            <w:r w:rsidRPr="00584574">
              <w:rPr>
                <w:rFonts w:ascii="Avenir Next Cyr" w:hAnsi="Avenir Next Cyr"/>
                <w:bCs/>
                <w:i/>
                <w:iCs/>
                <w:color w:val="auto"/>
                <w:sz w:val="16"/>
                <w:szCs w:val="16"/>
                <w:lang w:val="uk-UA"/>
              </w:rPr>
              <w:t>(~</w:t>
            </w:r>
            <w:r w:rsidR="00E05CB6">
              <w:rPr>
                <w:rFonts w:ascii="Avenir Next Cyr" w:hAnsi="Avenir Next Cyr"/>
                <w:bCs/>
                <w:i/>
                <w:iCs/>
                <w:color w:val="auto"/>
                <w:sz w:val="16"/>
                <w:szCs w:val="16"/>
                <w:lang w:val="uk-UA"/>
              </w:rPr>
              <w:t>5</w:t>
            </w:r>
            <w:r w:rsidRPr="00584574">
              <w:rPr>
                <w:rFonts w:ascii="Avenir Next Cyr" w:hAnsi="Avenir Next Cyr"/>
                <w:bCs/>
                <w:i/>
                <w:iCs/>
                <w:color w:val="auto"/>
                <w:sz w:val="16"/>
                <w:szCs w:val="16"/>
                <w:lang w:val="uk-UA"/>
              </w:rPr>
              <w:t xml:space="preserve">00 </w:t>
            </w:r>
            <w:r w:rsidRPr="00584574">
              <w:rPr>
                <w:rFonts w:ascii="Avenir Next Cyr" w:hAnsi="Avenir Next Cyr" w:cs="Calibri"/>
                <w:bCs/>
                <w:i/>
                <w:iCs/>
                <w:color w:val="auto"/>
                <w:sz w:val="16"/>
                <w:szCs w:val="16"/>
                <w:lang w:val="uk-UA"/>
              </w:rPr>
              <w:t>слів</w:t>
            </w:r>
            <w:r w:rsidRPr="00584574">
              <w:rPr>
                <w:rFonts w:ascii="Avenir Next Cyr" w:hAnsi="Avenir Next Cyr"/>
                <w:bCs/>
                <w:i/>
                <w:iCs/>
                <w:color w:val="auto"/>
                <w:sz w:val="16"/>
                <w:szCs w:val="16"/>
                <w:lang w:val="uk-UA"/>
              </w:rPr>
              <w:t xml:space="preserve">; ≤3 </w:t>
            </w:r>
            <w:r w:rsidRPr="00584574">
              <w:rPr>
                <w:rFonts w:ascii="Avenir Next Cyr" w:hAnsi="Avenir Next Cyr" w:cs="Calibri"/>
                <w:bCs/>
                <w:i/>
                <w:iCs/>
                <w:color w:val="auto"/>
                <w:sz w:val="16"/>
                <w:szCs w:val="16"/>
                <w:lang w:val="uk-UA"/>
              </w:rPr>
              <w:t>таблиці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r>
      <w:tr w:rsidR="00EB05B2" w:rsidRPr="00584574" w14:paraId="706F6058" w14:textId="77777777" w:rsidTr="00E8187C">
        <w:trPr>
          <w:trHeight w:val="1195"/>
        </w:trPr>
        <w:tc>
          <w:tcPr>
            <w:tcW w:w="10790" w:type="dxa"/>
            <w:gridSpan w:val="2"/>
            <w:shd w:val="clear" w:color="auto" w:fill="auto"/>
          </w:tcPr>
          <w:p w14:paraId="55762216" w14:textId="77777777" w:rsidR="00DA4404" w:rsidRPr="00584574" w:rsidRDefault="00DA4404" w:rsidP="00DA4404">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01C4A80B" w14:textId="7F435739" w:rsidR="00EB05B2" w:rsidRPr="00584574" w:rsidRDefault="00EB05B2" w:rsidP="00EB05B2">
            <w:pPr>
              <w:pStyle w:val="MediumShading1-Accent11"/>
              <w:spacing w:after="120"/>
              <w:rPr>
                <w:rFonts w:ascii="Avenir Next LT Pro" w:hAnsi="Avenir Next LT Pro"/>
                <w:sz w:val="20"/>
                <w:szCs w:val="19"/>
                <w:lang w:val="uk-UA"/>
              </w:rPr>
            </w:pPr>
          </w:p>
        </w:tc>
      </w:tr>
      <w:tr w:rsidR="00641DCB" w:rsidRPr="00C011FF" w14:paraId="0A7318DA" w14:textId="77777777" w:rsidTr="00E8187C">
        <w:trPr>
          <w:trHeight w:val="1195"/>
        </w:trPr>
        <w:tc>
          <w:tcPr>
            <w:tcW w:w="10790" w:type="dxa"/>
            <w:gridSpan w:val="2"/>
            <w:shd w:val="clear" w:color="auto" w:fill="auto"/>
          </w:tcPr>
          <w:p w14:paraId="374AD8BA" w14:textId="4D691F20" w:rsidR="006E2D74" w:rsidRPr="00A03D83" w:rsidRDefault="006E2D74" w:rsidP="00641DCB">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115A3F31" w14:textId="77777777" w:rsidR="00A03D83" w:rsidRDefault="00A03D83" w:rsidP="00641DCB">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 xml:space="preserve">Ви маєте можливість завантажити одне зображення, щоб проілюструвати ваш опис в цьому розділі, як ви втілили свою стратегію та ідею в життя. Це може бути </w:t>
            </w:r>
            <w:proofErr w:type="spellStart"/>
            <w:r w:rsidRPr="00A03D83">
              <w:rPr>
                <w:rFonts w:ascii="Avenir Next Cyr" w:hAnsi="Avenir Next Cyr" w:cs="Calibri"/>
                <w:color w:val="auto"/>
                <w:sz w:val="20"/>
                <w:szCs w:val="20"/>
                <w:lang w:val="uk-UA"/>
              </w:rPr>
              <w:t>медіаплан</w:t>
            </w:r>
            <w:proofErr w:type="spellEnd"/>
            <w:r w:rsidRPr="00A03D83">
              <w:rPr>
                <w:rFonts w:ascii="Avenir Next Cyr" w:hAnsi="Avenir Next Cyr" w:cs="Calibri"/>
                <w:color w:val="auto"/>
                <w:sz w:val="20"/>
                <w:szCs w:val="20"/>
                <w:lang w:val="uk-UA"/>
              </w:rPr>
              <w:t xml:space="preserve">, візуалізація маркетингового </w:t>
            </w:r>
            <w:proofErr w:type="spellStart"/>
            <w:r w:rsidRPr="00A03D83">
              <w:rPr>
                <w:rFonts w:ascii="Avenir Next Cyr" w:hAnsi="Avenir Next Cyr" w:cs="Calibri"/>
                <w:color w:val="auto"/>
                <w:sz w:val="20"/>
                <w:szCs w:val="20"/>
                <w:lang w:val="uk-UA"/>
              </w:rPr>
              <w:t>міксу</w:t>
            </w:r>
            <w:proofErr w:type="spellEnd"/>
            <w:r w:rsidRPr="00A03D83">
              <w:rPr>
                <w:rFonts w:ascii="Avenir Next Cyr" w:hAnsi="Avenir Next Cyr" w:cs="Calibri"/>
                <w:color w:val="auto"/>
                <w:sz w:val="20"/>
                <w:szCs w:val="20"/>
                <w:lang w:val="uk-UA"/>
              </w:rPr>
              <w:t xml:space="preserve">, блок-схема, календар, </w:t>
            </w:r>
            <w:proofErr w:type="spellStart"/>
            <w:r w:rsidRPr="00A03D83">
              <w:rPr>
                <w:rFonts w:ascii="Avenir Next Cyr" w:hAnsi="Avenir Next Cyr" w:cs="Calibri"/>
                <w:color w:val="auto"/>
                <w:sz w:val="20"/>
                <w:szCs w:val="20"/>
                <w:lang w:val="uk-UA"/>
              </w:rPr>
              <w:t>сторіборд</w:t>
            </w:r>
            <w:proofErr w:type="spellEnd"/>
            <w:r w:rsidRPr="00A03D83">
              <w:rPr>
                <w:rFonts w:ascii="Avenir Next Cyr" w:hAnsi="Avenir Next Cyr" w:cs="Calibri"/>
                <w:color w:val="auto"/>
                <w:sz w:val="20"/>
                <w:szCs w:val="20"/>
                <w:lang w:val="uk-UA"/>
              </w:rPr>
              <w:t xml:space="preserve"> тощо. Зображення має бути у форматі </w:t>
            </w:r>
            <w:proofErr w:type="spellStart"/>
            <w:r w:rsidRPr="00A03D83">
              <w:rPr>
                <w:rFonts w:ascii="Avenir Next Cyr" w:hAnsi="Avenir Next Cyr" w:cs="Calibri"/>
                <w:color w:val="auto"/>
                <w:sz w:val="20"/>
                <w:szCs w:val="20"/>
                <w:lang w:val="uk-UA"/>
              </w:rPr>
              <w:t>jpg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jpeg</w:t>
            </w:r>
            <w:proofErr w:type="spellEnd"/>
            <w:r w:rsidRPr="00A03D83">
              <w:rPr>
                <w:rFonts w:ascii="Avenir Next Cyr" w:hAnsi="Avenir Next Cyr" w:cs="Calibri"/>
                <w:color w:val="auto"/>
                <w:sz w:val="20"/>
                <w:szCs w:val="20"/>
                <w:lang w:val="uk-UA"/>
              </w:rPr>
              <w:t>/</w:t>
            </w:r>
            <w:proofErr w:type="spellStart"/>
            <w:r w:rsidRPr="00A03D83">
              <w:rPr>
                <w:rFonts w:ascii="Avenir Next Cyr" w:hAnsi="Avenir Next Cyr" w:cs="Calibri"/>
                <w:color w:val="auto"/>
                <w:sz w:val="20"/>
                <w:szCs w:val="20"/>
                <w:lang w:val="uk-UA"/>
              </w:rPr>
              <w:t>png</w:t>
            </w:r>
            <w:proofErr w:type="spellEnd"/>
            <w:r w:rsidRPr="00A03D83">
              <w:rPr>
                <w:rFonts w:ascii="Avenir Next Cyr" w:hAnsi="Avenir Next Cyr" w:cs="Calibri"/>
                <w:color w:val="auto"/>
                <w:sz w:val="20"/>
                <w:szCs w:val="20"/>
                <w:lang w:val="uk-UA"/>
              </w:rPr>
              <w:t>.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6EDF6002" w14:textId="6CA8588E" w:rsidR="00A03D83" w:rsidRPr="00641DCB" w:rsidRDefault="00A03D83" w:rsidP="00641DCB">
            <w:pPr>
              <w:pStyle w:val="MediumShading1-Accent11"/>
              <w:spacing w:after="120"/>
              <w:rPr>
                <w:rFonts w:ascii="Avenir Next Cyr" w:hAnsi="Avenir Next Cyr" w:cs="Calibri"/>
                <w:color w:val="FF0000"/>
                <w:sz w:val="20"/>
                <w:szCs w:val="20"/>
                <w:lang w:val="uk-UA"/>
              </w:rPr>
            </w:pPr>
          </w:p>
        </w:tc>
      </w:tr>
      <w:tr w:rsidR="00E315E1" w:rsidRPr="00C011FF" w14:paraId="74BAB38C" w14:textId="77777777" w:rsidTr="00D93E0C">
        <w:trPr>
          <w:trHeight w:val="1195"/>
        </w:trPr>
        <w:tc>
          <w:tcPr>
            <w:tcW w:w="6295" w:type="dxa"/>
            <w:shd w:val="clear" w:color="auto" w:fill="BFBFBF"/>
          </w:tcPr>
          <w:p w14:paraId="06C87A0A" w14:textId="77777777" w:rsidR="00E315E1" w:rsidRPr="00584574" w:rsidRDefault="00E315E1" w:rsidP="00E315E1">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lastRenderedPageBreak/>
              <w:t xml:space="preserve">ДЖЕРЕЛА ПІДТВЕРДЖЕННЯ ДАНИХ: SECTION </w:t>
            </w:r>
            <w:r>
              <w:rPr>
                <w:rFonts w:ascii="Avenir Next Cyr Medium" w:hAnsi="Avenir Next Cyr Medium"/>
                <w:b/>
                <w:color w:val="auto"/>
                <w:lang w:val="uk-UA"/>
              </w:rPr>
              <w:t>3</w:t>
            </w:r>
          </w:p>
          <w:p w14:paraId="53FE86E8" w14:textId="77777777" w:rsidR="00E315E1" w:rsidRPr="002840B3" w:rsidRDefault="00E315E1" w:rsidP="00E315E1">
            <w:pPr>
              <w:spacing w:after="120" w:line="240" w:lineRule="auto"/>
              <w:rPr>
                <w:rFonts w:ascii="Avenir Next Cyr" w:hAnsi="Avenir Next Cyr"/>
                <w:color w:val="000000" w:themeColor="text1"/>
                <w:sz w:val="18"/>
                <w:szCs w:val="20"/>
                <w:lang w:val="uk-UA"/>
              </w:rPr>
            </w:pPr>
            <w:r w:rsidRPr="002840B3">
              <w:rPr>
                <w:rFonts w:ascii="Avenir Next Cyr" w:hAnsi="Avenir Next Cyr"/>
                <w:bCs/>
                <w:color w:val="000000" w:themeColor="text1"/>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2840B3">
              <w:rPr>
                <w:rFonts w:ascii="Avenir Next Cyr" w:hAnsi="Avenir Next Cyr"/>
                <w:bCs/>
                <w:color w:val="000000" w:themeColor="text1"/>
                <w:sz w:val="20"/>
                <w:szCs w:val="20"/>
                <w:lang w:val="ru-RU"/>
              </w:rPr>
              <w:t xml:space="preserve"> </w:t>
            </w:r>
            <w:r w:rsidRPr="002840B3">
              <w:rPr>
                <w:rFonts w:ascii="Avenir Next Cyr" w:hAnsi="Avenir Next Cyr"/>
                <w:bCs/>
                <w:color w:val="000000" w:themeColor="text1"/>
                <w:sz w:val="20"/>
                <w:szCs w:val="20"/>
                <w:lang w:val="uk-UA"/>
              </w:rPr>
              <w:t xml:space="preserve">Не можна </w:t>
            </w:r>
            <w:r w:rsidRPr="002840B3">
              <w:rPr>
                <w:rFonts w:ascii="Avenir Next Cyr" w:hAnsi="Avenir Next Cyr" w:cs="Calibri"/>
                <w:color w:val="000000" w:themeColor="text1"/>
                <w:sz w:val="18"/>
                <w:szCs w:val="20"/>
                <w:lang w:val="uk-UA"/>
              </w:rPr>
              <w:t>вносити будь-яку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додаткову</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інформацію</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в</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розділі</w:t>
            </w:r>
            <w:r w:rsidRPr="002840B3">
              <w:rPr>
                <w:rFonts w:ascii="Avenir Next Cyr" w:hAnsi="Avenir Next Cyr"/>
                <w:color w:val="000000" w:themeColor="text1"/>
                <w:sz w:val="18"/>
                <w:szCs w:val="20"/>
                <w:lang w:val="uk-UA"/>
              </w:rPr>
              <w:t xml:space="preserve"> </w:t>
            </w:r>
            <w:r w:rsidRPr="002840B3">
              <w:rPr>
                <w:rFonts w:ascii="Avenir Next Cyr" w:hAnsi="Avenir Next Cyr" w:cs="Calibri"/>
                <w:color w:val="000000" w:themeColor="text1"/>
                <w:sz w:val="18"/>
                <w:szCs w:val="20"/>
                <w:lang w:val="uk-UA"/>
              </w:rPr>
              <w:t>джерел даних</w:t>
            </w:r>
            <w:r w:rsidRPr="002840B3">
              <w:rPr>
                <w:rFonts w:ascii="Avenir Next Cyr" w:hAnsi="Avenir Next Cyr"/>
                <w:color w:val="000000" w:themeColor="text1"/>
                <w:sz w:val="18"/>
                <w:szCs w:val="20"/>
                <w:lang w:val="uk-UA"/>
              </w:rPr>
              <w:t>.</w:t>
            </w:r>
          </w:p>
          <w:p w14:paraId="668A51BD" w14:textId="77777777" w:rsidR="00E315E1" w:rsidRPr="002840B3" w:rsidRDefault="00E315E1" w:rsidP="00E315E1">
            <w:pPr>
              <w:spacing w:after="120" w:line="240" w:lineRule="auto"/>
              <w:rPr>
                <w:rFonts w:ascii="Avenir Next Cyr" w:hAnsi="Avenir Next Cyr"/>
                <w:bCs/>
                <w:color w:val="000000" w:themeColor="text1"/>
                <w:sz w:val="20"/>
                <w:szCs w:val="20"/>
                <w:lang w:val="ru-RU"/>
              </w:rPr>
            </w:pPr>
          </w:p>
          <w:p w14:paraId="636EA93B" w14:textId="77777777" w:rsidR="00E315E1" w:rsidRPr="002840B3" w:rsidRDefault="00E315E1" w:rsidP="00E315E1">
            <w:pPr>
              <w:spacing w:after="120" w:line="240" w:lineRule="auto"/>
              <w:rPr>
                <w:rFonts w:ascii="Avenir Next Cyr" w:hAnsi="Avenir Next Cyr"/>
                <w:b/>
                <w:i/>
                <w:iCs/>
                <w:color w:val="000000" w:themeColor="text1"/>
                <w:sz w:val="20"/>
                <w:szCs w:val="20"/>
                <w:lang w:val="uk-UA"/>
              </w:rPr>
            </w:pPr>
            <w:r w:rsidRPr="002840B3">
              <w:rPr>
                <w:rFonts w:ascii="Avenir Next Cyr" w:hAnsi="Avenir Next Cyr"/>
                <w:b/>
                <w:i/>
                <w:iCs/>
                <w:color w:val="000000" w:themeColor="text1"/>
                <w:sz w:val="20"/>
                <w:szCs w:val="20"/>
                <w:lang w:val="uk-UA"/>
              </w:rPr>
              <w:t xml:space="preserve">Рекомендований вигляд оформлення: </w:t>
            </w:r>
          </w:p>
          <w:p w14:paraId="275F3A04"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0B416F6B"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85C05AE" w14:textId="77777777" w:rsidR="00E315E1" w:rsidRPr="002840B3" w:rsidRDefault="00E315E1" w:rsidP="00E315E1">
            <w:pPr>
              <w:spacing w:after="120" w:line="240" w:lineRule="auto"/>
              <w:rPr>
                <w:rFonts w:ascii="Avenir Next Cyr" w:hAnsi="Avenir Next Cyr"/>
                <w:bCs/>
                <w:color w:val="000000" w:themeColor="text1"/>
                <w:sz w:val="20"/>
                <w:szCs w:val="20"/>
                <w:lang w:val="uk-UA"/>
              </w:rPr>
            </w:pPr>
            <w:r w:rsidRPr="002840B3">
              <w:rPr>
                <w:rFonts w:ascii="Avenir Next Cyr" w:hAnsi="Avenir Next Cyr"/>
                <w:bCs/>
                <w:color w:val="000000" w:themeColor="text1"/>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87" w14:textId="5A97A602" w:rsidR="00E315E1" w:rsidRPr="00584574" w:rsidRDefault="00E315E1" w:rsidP="00E315E1">
            <w:pPr>
              <w:pStyle w:val="MediumShading1-Accent11"/>
              <w:spacing w:after="120"/>
              <w:rPr>
                <w:rFonts w:ascii="Avenir Next LT Pro" w:hAnsi="Avenir Next LT Pro"/>
                <w:bCs/>
                <w:color w:val="auto"/>
                <w:sz w:val="20"/>
                <w:szCs w:val="19"/>
                <w:lang w:val="uk-UA"/>
              </w:rPr>
            </w:pPr>
          </w:p>
        </w:tc>
        <w:tc>
          <w:tcPr>
            <w:tcW w:w="4495" w:type="dxa"/>
            <w:shd w:val="clear" w:color="auto" w:fill="auto"/>
          </w:tcPr>
          <w:p w14:paraId="5C5CF2DB" w14:textId="77777777" w:rsidR="00E315E1" w:rsidRPr="00584574" w:rsidRDefault="00E315E1" w:rsidP="00E315E1">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63D1EC1" w14:textId="77777777" w:rsidR="00E315E1" w:rsidRPr="00584574" w:rsidRDefault="00E315E1" w:rsidP="00E315E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8B" w14:textId="14B8CC91" w:rsidR="00E315E1" w:rsidRPr="002840B3" w:rsidRDefault="0002629E" w:rsidP="00E315E1">
            <w:pPr>
              <w:numPr>
                <w:ilvl w:val="0"/>
                <w:numId w:val="5"/>
              </w:numPr>
              <w:spacing w:after="120" w:line="240" w:lineRule="auto"/>
              <w:ind w:left="346" w:hanging="274"/>
              <w:rPr>
                <w:rFonts w:ascii="Avenir Next LT Pro" w:hAnsi="Avenir Next LT Pro"/>
                <w:b/>
                <w:bCs/>
                <w:sz w:val="20"/>
                <w:szCs w:val="20"/>
                <w:lang w:val="uk-UA"/>
              </w:rPr>
            </w:pPr>
            <w:hyperlink r:id="rId20" w:history="1">
              <w:r w:rsidR="00E315E1" w:rsidRPr="002840B3">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E315E1" w:rsidRPr="002840B3">
                <w:rPr>
                  <w:rStyle w:val="ac"/>
                  <w:rFonts w:ascii="Avenir Next Cyr" w:hAnsi="Avenir Next Cyr"/>
                  <w:b/>
                  <w:bCs/>
                  <w:color w:val="000000" w:themeColor="text1"/>
                  <w:sz w:val="18"/>
                  <w:szCs w:val="16"/>
                  <w:u w:val="none"/>
                  <w:lang w:val="uk-UA"/>
                </w:rPr>
                <w:t xml:space="preserve"> </w:t>
              </w:r>
              <w:r w:rsidR="00E315E1" w:rsidRPr="002840B3">
                <w:rPr>
                  <w:rStyle w:val="ac"/>
                  <w:rFonts w:ascii="Avenir Next Cyr" w:hAnsi="Avenir Next Cyr" w:cs="Calibri"/>
                  <w:b/>
                  <w:bCs/>
                  <w:color w:val="B4975A"/>
                  <w:sz w:val="18"/>
                  <w:szCs w:val="16"/>
                  <w:u w:val="none"/>
                  <w:lang w:val="uk-UA"/>
                </w:rPr>
                <w:t>тут</w:t>
              </w:r>
              <w:r w:rsidR="00E315E1" w:rsidRPr="002840B3">
                <w:rPr>
                  <w:rStyle w:val="ac"/>
                  <w:rFonts w:ascii="Avenir Next Cyr" w:hAnsi="Avenir Next Cyr"/>
                  <w:b/>
                  <w:bCs/>
                  <w:color w:val="000000" w:themeColor="text1"/>
                  <w:sz w:val="18"/>
                  <w:szCs w:val="16"/>
                  <w:u w:val="none"/>
                  <w:lang w:val="uk-UA"/>
                </w:rPr>
                <w:t>.</w:t>
              </w:r>
            </w:hyperlink>
            <w:r w:rsidR="00E315E1" w:rsidRPr="002840B3">
              <w:rPr>
                <w:rFonts w:ascii="Avenir Next LT Pro" w:hAnsi="Avenir Next LT Pro"/>
                <w:b/>
                <w:bCs/>
                <w:sz w:val="20"/>
                <w:szCs w:val="20"/>
                <w:lang w:val="uk-UA"/>
              </w:rPr>
              <w:t xml:space="preserve"> </w:t>
            </w:r>
          </w:p>
        </w:tc>
      </w:tr>
      <w:tr w:rsidR="009C2F78" w:rsidRPr="00C011FF" w14:paraId="74BAB390" w14:textId="77777777" w:rsidTr="00D93E0C">
        <w:trPr>
          <w:trHeight w:val="1195"/>
        </w:trPr>
        <w:tc>
          <w:tcPr>
            <w:tcW w:w="10790" w:type="dxa"/>
            <w:gridSpan w:val="2"/>
            <w:shd w:val="clear" w:color="auto" w:fill="auto"/>
          </w:tcPr>
          <w:p w14:paraId="5B47B133" w14:textId="29002FBB" w:rsidR="009C2F78" w:rsidRPr="00584574" w:rsidRDefault="009C2F78" w:rsidP="009C2F78">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Місце для переліку джерел підтвердження даних, наданих у ваших відповідях до розділу SECTION 3.</w:t>
            </w:r>
          </w:p>
          <w:p w14:paraId="74BAB38F" w14:textId="77777777" w:rsidR="009C2F78" w:rsidRPr="00584574" w:rsidRDefault="009C2F78" w:rsidP="009C2F78">
            <w:pPr>
              <w:pStyle w:val="MediumShading1-Accent11"/>
              <w:spacing w:after="120"/>
              <w:rPr>
                <w:rFonts w:ascii="Avenir Next LT Pro" w:hAnsi="Avenir Next LT Pro"/>
                <w:sz w:val="20"/>
                <w:szCs w:val="19"/>
                <w:lang w:val="uk-UA"/>
              </w:rPr>
            </w:pPr>
          </w:p>
        </w:tc>
      </w:tr>
    </w:tbl>
    <w:p w14:paraId="74BAB391" w14:textId="77777777" w:rsidR="00ED387B" w:rsidRPr="00584574" w:rsidRDefault="00ED387B" w:rsidP="00C90AC1">
      <w:pPr>
        <w:pStyle w:val="MediumShading1-Accent11"/>
        <w:spacing w:after="120"/>
        <w:rPr>
          <w:rFonts w:ascii="Verdana" w:hAnsi="Verdana"/>
          <w:b/>
          <w:color w:val="auto"/>
          <w:sz w:val="19"/>
          <w:szCs w:val="19"/>
          <w:lang w:val="uk-UA"/>
        </w:rPr>
      </w:pPr>
    </w:p>
    <w:p w14:paraId="08943CC9" w14:textId="77777777" w:rsidR="002B13B2" w:rsidRPr="004317FE" w:rsidRDefault="002B13B2" w:rsidP="002B13B2">
      <w:pPr>
        <w:pStyle w:val="MediumShading1-Accent11"/>
        <w:shd w:val="clear" w:color="auto" w:fill="000000" w:themeFill="text1"/>
        <w:spacing w:after="120"/>
        <w:rPr>
          <w:rFonts w:ascii="Avenir Next Cyr Medium" w:hAnsi="Avenir Next Cyr Medium"/>
          <w:b/>
          <w:color w:val="FFFFFF"/>
          <w:sz w:val="28"/>
          <w:szCs w:val="19"/>
          <w:lang w:val="uk-UA"/>
        </w:rPr>
      </w:pPr>
      <w:r w:rsidRPr="004317FE">
        <w:rPr>
          <w:rFonts w:ascii="Avenir Next Cyr Medium" w:hAnsi="Avenir Next Cyr Medium"/>
          <w:b/>
          <w:color w:val="FFFFFF"/>
          <w:sz w:val="28"/>
          <w:szCs w:val="19"/>
          <w:lang w:val="uk-UA"/>
        </w:rPr>
        <w:t xml:space="preserve">SECTION 4: </w:t>
      </w:r>
      <w:r w:rsidRPr="004317FE">
        <w:rPr>
          <w:rFonts w:ascii="Avenir Next Cyr Medium" w:hAnsi="Avenir Next Cyr Medium" w:cs="Calibri"/>
          <w:b/>
          <w:color w:val="FFFFFF"/>
          <w:sz w:val="28"/>
          <w:szCs w:val="19"/>
          <w:lang w:val="uk-UA"/>
        </w:rPr>
        <w:t>РЕЗУЛЬТАТИ</w:t>
      </w:r>
    </w:p>
    <w:p w14:paraId="39EC9069" w14:textId="77777777" w:rsidR="002B13B2" w:rsidRPr="004317FE" w:rsidRDefault="002B13B2" w:rsidP="002B13B2">
      <w:pPr>
        <w:pStyle w:val="MediumShading1-Accent11"/>
        <w:shd w:val="clear" w:color="auto" w:fill="000000" w:themeFill="text1"/>
        <w:spacing w:after="120"/>
        <w:rPr>
          <w:rFonts w:ascii="Avenir Next Cyr Medium" w:hAnsi="Avenir Next Cyr Medium" w:cs="Calibri"/>
          <w:b/>
          <w:color w:val="FFFFFF"/>
          <w:lang w:val="uk-UA"/>
        </w:rPr>
      </w:pPr>
      <w:r w:rsidRPr="004317FE">
        <w:rPr>
          <w:rFonts w:ascii="Avenir Next Cyr Medium" w:hAnsi="Avenir Next Cyr Medium"/>
          <w:b/>
          <w:color w:val="FFFFFF"/>
          <w:lang w:val="uk-UA"/>
        </w:rPr>
        <w:t xml:space="preserve">30% </w:t>
      </w:r>
      <w:r w:rsidRPr="004317FE">
        <w:rPr>
          <w:rFonts w:ascii="Avenir Next Cyr Medium" w:hAnsi="Avenir Next Cyr Medium" w:cs="Calibri"/>
          <w:b/>
          <w:color w:val="FFFFFF"/>
          <w:lang w:val="uk-UA"/>
        </w:rPr>
        <w:t>ВІД</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ЗАГАЛЬНОЇ</w:t>
      </w:r>
      <w:r w:rsidRPr="004317FE">
        <w:rPr>
          <w:rFonts w:ascii="Avenir Next Cyr Medium" w:hAnsi="Avenir Next Cyr Medium"/>
          <w:b/>
          <w:color w:val="FFFFFF"/>
          <w:lang w:val="uk-UA"/>
        </w:rPr>
        <w:t xml:space="preserve"> </w:t>
      </w:r>
      <w:r w:rsidRPr="004317FE">
        <w:rPr>
          <w:rFonts w:ascii="Avenir Next Cyr Medium" w:hAnsi="Avenir Next Cyr Medium" w:cs="Calibri"/>
          <w:b/>
          <w:color w:val="FFFFFF"/>
          <w:lang w:val="uk-UA"/>
        </w:rPr>
        <w:t>ОЦІНКИ</w:t>
      </w:r>
    </w:p>
    <w:p w14:paraId="74BAB47E" w14:textId="4C6E447D" w:rsidR="00017903" w:rsidRDefault="002B13B2" w:rsidP="002B13B2">
      <w:pPr>
        <w:pStyle w:val="MediumShading1-Accent11"/>
        <w:shd w:val="clear" w:color="auto" w:fill="000000" w:themeFill="text1"/>
        <w:spacing w:after="120"/>
        <w:rPr>
          <w:rFonts w:ascii="Avenir Next Cyr" w:hAnsi="Avenir Next Cyr"/>
          <w:bCs/>
          <w:color w:val="FFFFFF" w:themeColor="background1"/>
          <w:sz w:val="20"/>
          <w:szCs w:val="20"/>
          <w:lang w:val="uk-UA"/>
        </w:rPr>
      </w:pPr>
      <w:r w:rsidRPr="004317FE">
        <w:rPr>
          <w:rFonts w:ascii="Avenir Next Cyr" w:hAnsi="Avenir Next Cyr"/>
          <w:color w:val="FFFFFF" w:themeColor="background1"/>
          <w:sz w:val="20"/>
          <w:szCs w:val="20"/>
          <w:lang w:val="uk-UA"/>
        </w:rPr>
        <w:t>Цей розділ стосується ваших результатів.</w:t>
      </w:r>
      <w:r w:rsidRPr="004317FE">
        <w:rPr>
          <w:rFonts w:ascii="Avenir Next Cyr Medium" w:hAnsi="Avenir Next Cyr Medium"/>
          <w:color w:val="FFFFFF" w:themeColor="background1"/>
          <w:lang w:val="uk-UA"/>
        </w:rPr>
        <w:t xml:space="preserve"> </w:t>
      </w:r>
      <w:r w:rsidRPr="004317FE">
        <w:rPr>
          <w:rFonts w:ascii="Avenir Next Cyr" w:hAnsi="Avenir Next Cyr"/>
          <w:color w:val="FFFFFF" w:themeColor="background1"/>
          <w:sz w:val="20"/>
          <w:szCs w:val="20"/>
          <w:lang w:val="uk-UA"/>
        </w:rPr>
        <w:t xml:space="preserve">Ви маєте бути здатними продемонструвати вплив ваших дій та зусиль на цілі вашого бізнесу/бренду/справи, що пов’язано з комунікаційною активністю та її елементами, а також з урахуванням інших факторів. </w:t>
      </w:r>
      <w:r w:rsidRPr="002B13B2">
        <w:rPr>
          <w:rFonts w:ascii="Avenir Next Cyr" w:hAnsi="Avenir Next Cyr"/>
          <w:bCs/>
          <w:color w:val="FFFFFF" w:themeColor="background1"/>
          <w:sz w:val="20"/>
          <w:szCs w:val="20"/>
          <w:lang w:val="uk-UA"/>
        </w:rPr>
        <w:t>Пов’яжіть між собою результати та цілі, повертаючись до цілей у Розділі 1 – цілі з'являться над вашою відповіддю із запитання 4A розділу SECTION 1: ВИКЛИК, ОПИС СИТУАЦІЇ ТА ЦІЛІ.</w:t>
      </w:r>
    </w:p>
    <w:p w14:paraId="3D464188" w14:textId="4AEC4CC0" w:rsidR="00442295" w:rsidRPr="00442295" w:rsidRDefault="00442295" w:rsidP="002B13B2">
      <w:pPr>
        <w:pStyle w:val="MediumShading1-Accent11"/>
        <w:shd w:val="clear" w:color="auto" w:fill="000000" w:themeFill="text1"/>
        <w:spacing w:after="120"/>
        <w:rPr>
          <w:rFonts w:ascii="Avenir Next Cyr" w:hAnsi="Avenir Next Cyr"/>
          <w:bCs/>
          <w:iCs/>
          <w:color w:val="FFFFFF" w:themeColor="background1"/>
          <w:sz w:val="19"/>
          <w:szCs w:val="19"/>
          <w:lang w:val="uk-UA"/>
        </w:rPr>
      </w:pPr>
      <w:r w:rsidRPr="00442295">
        <w:rPr>
          <w:rFonts w:ascii="Avenir Next Cyr" w:hAnsi="Avenir Next Cyr"/>
          <w:bCs/>
          <w:iCs/>
          <w:color w:val="FFFFFF" w:themeColor="background1"/>
          <w:sz w:val="19"/>
          <w:szCs w:val="19"/>
          <w:lang w:val="uk-UA"/>
        </w:rPr>
        <w:t xml:space="preserve">В заявці категорії </w:t>
      </w:r>
      <w:proofErr w:type="spellStart"/>
      <w:r w:rsidRPr="00442295">
        <w:rPr>
          <w:rFonts w:ascii="Avenir Next Cyr" w:hAnsi="Avenir Next Cyr"/>
          <w:bCs/>
          <w:iCs/>
          <w:color w:val="FFFFFF" w:themeColor="background1"/>
          <w:sz w:val="19"/>
          <w:szCs w:val="19"/>
          <w:lang w:val="uk-UA"/>
        </w:rPr>
        <w:t>Sustained</w:t>
      </w:r>
      <w:proofErr w:type="spellEnd"/>
      <w:r w:rsidRPr="00442295">
        <w:rPr>
          <w:rFonts w:ascii="Avenir Next Cyr" w:hAnsi="Avenir Next Cyr"/>
          <w:bCs/>
          <w:iCs/>
          <w:color w:val="FFFFFF" w:themeColor="background1"/>
          <w:sz w:val="19"/>
          <w:szCs w:val="19"/>
          <w:lang w:val="uk-UA"/>
        </w:rPr>
        <w:t xml:space="preserve"> </w:t>
      </w:r>
      <w:proofErr w:type="spellStart"/>
      <w:r w:rsidRPr="00442295">
        <w:rPr>
          <w:rFonts w:ascii="Avenir Next Cyr" w:hAnsi="Avenir Next Cyr"/>
          <w:bCs/>
          <w:iCs/>
          <w:color w:val="FFFFFF" w:themeColor="background1"/>
          <w:sz w:val="19"/>
          <w:szCs w:val="19"/>
          <w:lang w:val="uk-UA"/>
        </w:rPr>
        <w:t>Success</w:t>
      </w:r>
      <w:proofErr w:type="spellEnd"/>
      <w:r w:rsidRPr="00442295">
        <w:rPr>
          <w:rFonts w:ascii="Avenir Next Cyr" w:hAnsi="Avenir Next Cyr"/>
          <w:bCs/>
          <w:iCs/>
          <w:color w:val="FFFFFF" w:themeColor="background1"/>
          <w:sz w:val="19"/>
          <w:szCs w:val="19"/>
          <w:lang w:val="uk-UA"/>
        </w:rPr>
        <w:t xml:space="preserve"> дайте відповіді на всі запитання станом на початок старту кампанії та опишіть як/чому/які зміни відбулися згодом.</w:t>
      </w: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C011FF" w14:paraId="74BAB489" w14:textId="77777777" w:rsidTr="00F64C51">
        <w:tc>
          <w:tcPr>
            <w:tcW w:w="6244" w:type="dxa"/>
            <w:gridSpan w:val="3"/>
            <w:shd w:val="clear" w:color="auto" w:fill="B8B8B8"/>
          </w:tcPr>
          <w:p w14:paraId="2F80B825" w14:textId="1F911412" w:rsidR="00F34BF4" w:rsidRPr="00584574" w:rsidRDefault="00D306FD" w:rsidP="00F34BF4">
            <w:pPr>
              <w:pStyle w:val="MediumShading1-Accent11"/>
              <w:spacing w:after="120"/>
              <w:rPr>
                <w:rFonts w:ascii="Avenir Next Cyr Medium" w:hAnsi="Avenir Next Cyr Medium"/>
                <w:b/>
                <w:color w:val="auto"/>
                <w:sz w:val="20"/>
                <w:szCs w:val="20"/>
                <w:lang w:val="uk-UA"/>
              </w:rPr>
            </w:pPr>
            <w:r w:rsidRPr="00584574">
              <w:rPr>
                <w:rFonts w:ascii="Avenir Next LT Pro" w:hAnsi="Avenir Next LT Pro"/>
                <w:b/>
                <w:color w:val="auto"/>
                <w:sz w:val="16"/>
                <w:szCs w:val="16"/>
                <w:lang w:val="uk-UA"/>
              </w:rPr>
              <w:br/>
            </w:r>
            <w:r w:rsidR="00F34BF4" w:rsidRPr="00584574">
              <w:rPr>
                <w:rFonts w:ascii="Avenir Next Cyr Medium" w:hAnsi="Avenir Next Cyr Medium"/>
                <w:b/>
                <w:color w:val="auto"/>
                <w:sz w:val="20"/>
                <w:szCs w:val="20"/>
                <w:lang w:val="uk-UA"/>
              </w:rPr>
              <w:t xml:space="preserve">4A. </w:t>
            </w:r>
            <w:r w:rsidR="004E555C" w:rsidRPr="004E555C">
              <w:rPr>
                <w:rFonts w:ascii="Avenir Next Cyr Medium" w:hAnsi="Avenir Next Cyr Medium"/>
                <w:b/>
                <w:color w:val="auto"/>
                <w:sz w:val="20"/>
                <w:szCs w:val="20"/>
                <w:lang w:val="uk-UA"/>
              </w:rPr>
              <w:t xml:space="preserve">Протягом </w:t>
            </w:r>
            <w:r w:rsidR="004E555C">
              <w:rPr>
                <w:rFonts w:ascii="Avenir Next Cyr Medium" w:hAnsi="Avenir Next Cyr Medium"/>
                <w:b/>
                <w:color w:val="auto"/>
                <w:sz w:val="20"/>
                <w:szCs w:val="20"/>
                <w:lang w:val="uk-UA"/>
              </w:rPr>
              <w:t xml:space="preserve">всього </w:t>
            </w:r>
            <w:r w:rsidR="004E555C" w:rsidRPr="004E555C">
              <w:rPr>
                <w:rFonts w:ascii="Avenir Next Cyr Medium" w:hAnsi="Avenir Next Cyr Medium"/>
                <w:b/>
                <w:color w:val="auto"/>
                <w:sz w:val="20"/>
                <w:szCs w:val="20"/>
                <w:lang w:val="uk-UA"/>
              </w:rPr>
              <w:t xml:space="preserve">періоду вашої </w:t>
            </w:r>
            <w:r w:rsidR="004E555C">
              <w:rPr>
                <w:rFonts w:ascii="Avenir Next Cyr Medium" w:hAnsi="Avenir Next Cyr Medium"/>
                <w:b/>
                <w:color w:val="auto"/>
                <w:sz w:val="20"/>
                <w:szCs w:val="20"/>
                <w:lang w:val="uk-UA"/>
              </w:rPr>
              <w:t>кампанії</w:t>
            </w:r>
            <w:r w:rsidR="004E555C" w:rsidRPr="004E555C">
              <w:rPr>
                <w:rFonts w:ascii="Avenir Next Cyr Medium" w:hAnsi="Avenir Next Cyr Medium"/>
                <w:b/>
                <w:color w:val="auto"/>
                <w:sz w:val="20"/>
                <w:szCs w:val="20"/>
                <w:lang w:val="uk-UA"/>
              </w:rPr>
              <w:t>,</w:t>
            </w:r>
            <w:r w:rsidR="004E555C">
              <w:rPr>
                <w:rFonts w:ascii="Avenir Next Cyr Medium" w:hAnsi="Avenir Next Cyr Medium"/>
                <w:b/>
                <w:color w:val="auto"/>
                <w:sz w:val="20"/>
                <w:szCs w:val="20"/>
                <w:lang w:val="uk-UA"/>
              </w:rPr>
              <w:t xml:space="preserve"> я</w:t>
            </w:r>
            <w:r w:rsidR="00F34BF4" w:rsidRPr="00584574">
              <w:rPr>
                <w:rFonts w:ascii="Avenir Next Cyr Medium" w:hAnsi="Avenir Next Cyr Medium" w:cs="Calibri"/>
                <w:b/>
                <w:color w:val="auto"/>
                <w:sz w:val="20"/>
                <w:szCs w:val="20"/>
                <w:lang w:val="uk-UA"/>
              </w:rPr>
              <w:t>к</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ви</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зрозуміли</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що</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кампанія</w:t>
            </w:r>
            <w:r w:rsidR="00F34BF4" w:rsidRPr="00584574">
              <w:rPr>
                <w:rFonts w:ascii="Avenir Next Cyr Medium" w:hAnsi="Avenir Next Cyr Medium"/>
                <w:b/>
                <w:color w:val="auto"/>
                <w:sz w:val="20"/>
                <w:szCs w:val="20"/>
                <w:lang w:val="uk-UA"/>
              </w:rPr>
              <w:t xml:space="preserve"> </w:t>
            </w:r>
            <w:r w:rsidR="00F34BF4" w:rsidRPr="00584574">
              <w:rPr>
                <w:rFonts w:ascii="Avenir Next Cyr Medium" w:hAnsi="Avenir Next Cyr Medium" w:cs="Calibri"/>
                <w:b/>
                <w:color w:val="auto"/>
                <w:sz w:val="20"/>
                <w:szCs w:val="20"/>
                <w:lang w:val="uk-UA"/>
              </w:rPr>
              <w:t>спрацювала</w:t>
            </w:r>
            <w:r w:rsidR="00F34BF4" w:rsidRPr="00584574">
              <w:rPr>
                <w:rFonts w:ascii="Avenir Next Cyr Medium" w:hAnsi="Avenir Next Cyr Medium"/>
                <w:b/>
                <w:color w:val="auto"/>
                <w:sz w:val="20"/>
                <w:szCs w:val="20"/>
                <w:lang w:val="uk-UA"/>
              </w:rPr>
              <w:t xml:space="preserve">?  </w:t>
            </w:r>
          </w:p>
          <w:p w14:paraId="31F56273" w14:textId="0710A242" w:rsidR="00E5531F" w:rsidRPr="00584574" w:rsidRDefault="00E5531F" w:rsidP="00E5531F">
            <w:pPr>
              <w:pStyle w:val="MediumShading1-Accent11"/>
              <w:spacing w:after="120"/>
              <w:rPr>
                <w:rFonts w:ascii="Avenir Next Cyr" w:hAnsi="Avenir Next Cyr"/>
                <w:b/>
                <w:color w:val="auto"/>
                <w:sz w:val="19"/>
                <w:szCs w:val="19"/>
                <w:u w:val="single"/>
                <w:lang w:val="uk-UA"/>
              </w:rPr>
            </w:pPr>
            <w:r w:rsidRPr="00584574">
              <w:rPr>
                <w:rFonts w:ascii="Avenir Next Cyr Medium" w:hAnsi="Avenir Next Cyr Medium" w:cs="Calibri"/>
                <w:b/>
                <w:color w:val="auto"/>
                <w:sz w:val="20"/>
                <w:szCs w:val="20"/>
                <w:lang w:val="uk-UA"/>
              </w:rPr>
              <w:t>Поясніть</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чому</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отримані</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результати</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є</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вагомими</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для</w:t>
            </w:r>
            <w:r w:rsidRPr="00584574">
              <w:rPr>
                <w:rFonts w:ascii="Avenir Next Cyr Medium" w:hAnsi="Avenir Next Cyr Medium"/>
                <w:b/>
                <w:color w:val="auto"/>
                <w:sz w:val="20"/>
                <w:szCs w:val="20"/>
                <w:lang w:val="uk-UA"/>
              </w:rPr>
              <w:t xml:space="preserve"> </w:t>
            </w:r>
            <w:r w:rsidRPr="00584574">
              <w:rPr>
                <w:rFonts w:ascii="Avenir Next Cyr Medium" w:hAnsi="Avenir Next Cyr Medium"/>
                <w:b/>
                <w:color w:val="auto"/>
                <w:sz w:val="20"/>
                <w:szCs w:val="20"/>
                <w:u w:val="single"/>
                <w:lang w:val="uk-UA"/>
              </w:rPr>
              <w:t xml:space="preserve">бізнесу </w:t>
            </w:r>
            <w:r w:rsidRPr="00584574">
              <w:rPr>
                <w:rFonts w:ascii="Avenir Next Cyr Medium" w:hAnsi="Avenir Next Cyr Medium" w:cs="Calibri"/>
                <w:b/>
                <w:color w:val="auto"/>
                <w:sz w:val="20"/>
                <w:szCs w:val="20"/>
                <w:u w:val="single"/>
                <w:lang w:val="uk-UA"/>
              </w:rPr>
              <w:t>бренд</w:t>
            </w:r>
            <w:r w:rsidR="0010163D">
              <w:rPr>
                <w:rFonts w:ascii="Avenir Next Cyr Medium" w:hAnsi="Avenir Next Cyr Medium" w:cs="Calibri"/>
                <w:b/>
                <w:color w:val="auto"/>
                <w:sz w:val="20"/>
                <w:szCs w:val="20"/>
                <w:u w:val="single"/>
                <w:lang w:val="uk-UA"/>
              </w:rPr>
              <w:t>у</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з</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урахуванням</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ситуації</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lang w:val="uk-UA"/>
              </w:rPr>
              <w:t>навколо</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u w:val="single"/>
                <w:lang w:val="uk-UA"/>
              </w:rPr>
              <w:t>категорії, конкурентів</w:t>
            </w:r>
            <w:r w:rsidRPr="00584574">
              <w:rPr>
                <w:rFonts w:ascii="Avenir Next Cyr Medium" w:hAnsi="Avenir Next Cyr Medium"/>
                <w:b/>
                <w:color w:val="auto"/>
                <w:sz w:val="20"/>
                <w:szCs w:val="20"/>
                <w:u w:val="single"/>
                <w:lang w:val="uk-UA"/>
              </w:rPr>
              <w:t xml:space="preserve"> </w:t>
            </w:r>
            <w:r w:rsidRPr="00584574">
              <w:rPr>
                <w:rFonts w:ascii="Avenir Next Cyr Medium" w:hAnsi="Avenir Next Cyr Medium" w:cs="Calibri"/>
                <w:b/>
                <w:color w:val="auto"/>
                <w:sz w:val="20"/>
                <w:szCs w:val="20"/>
                <w:u w:val="single"/>
                <w:lang w:val="uk-UA"/>
              </w:rPr>
              <w:t>та/або</w:t>
            </w:r>
            <w:r w:rsidRPr="00584574">
              <w:rPr>
                <w:rFonts w:ascii="Avenir Next Cyr Medium" w:hAnsi="Avenir Next Cyr Medium"/>
                <w:b/>
                <w:color w:val="auto"/>
                <w:sz w:val="20"/>
                <w:szCs w:val="20"/>
                <w:lang w:val="uk-UA"/>
              </w:rPr>
              <w:t xml:space="preserve"> </w:t>
            </w:r>
            <w:r w:rsidRPr="00584574">
              <w:rPr>
                <w:rFonts w:ascii="Avenir Next Cyr Medium" w:hAnsi="Avenir Next Cyr Medium" w:cs="Calibri"/>
                <w:b/>
                <w:color w:val="auto"/>
                <w:sz w:val="20"/>
                <w:szCs w:val="20"/>
                <w:u w:val="single"/>
                <w:lang w:val="uk-UA"/>
              </w:rPr>
              <w:t>минулорічного</w:t>
            </w:r>
            <w:r w:rsidRPr="00584574">
              <w:rPr>
                <w:rFonts w:ascii="Avenir Next Cyr Medium" w:hAnsi="Avenir Next Cyr Medium"/>
                <w:b/>
                <w:color w:val="auto"/>
                <w:sz w:val="20"/>
                <w:szCs w:val="20"/>
                <w:u w:val="single"/>
                <w:lang w:val="uk-UA"/>
              </w:rPr>
              <w:t xml:space="preserve"> </w:t>
            </w:r>
            <w:r w:rsidRPr="00584574">
              <w:rPr>
                <w:rFonts w:ascii="Avenir Next Cyr Medium" w:hAnsi="Avenir Next Cyr Medium" w:cs="Calibri"/>
                <w:b/>
                <w:color w:val="auto"/>
                <w:sz w:val="20"/>
                <w:szCs w:val="20"/>
                <w:u w:val="single"/>
                <w:lang w:val="uk-UA"/>
              </w:rPr>
              <w:t>періоду</w:t>
            </w:r>
            <w:r w:rsidRPr="00584574">
              <w:rPr>
                <w:rFonts w:ascii="Avenir Next Cyr Medium" w:hAnsi="Avenir Next Cyr Medium"/>
                <w:b/>
                <w:color w:val="auto"/>
                <w:sz w:val="20"/>
                <w:szCs w:val="20"/>
                <w:u w:val="single"/>
                <w:lang w:val="uk-UA"/>
              </w:rPr>
              <w:t>.</w:t>
            </w:r>
          </w:p>
          <w:p w14:paraId="1904B0CC" w14:textId="6CA78F1D" w:rsidR="002B5032" w:rsidRPr="00584574" w:rsidRDefault="000F33B3" w:rsidP="002B5032">
            <w:pPr>
              <w:pStyle w:val="MediumShading1-Accent11"/>
              <w:spacing w:before="120" w:after="120"/>
              <w:rPr>
                <w:rFonts w:ascii="Avenir Next Cyr Medium" w:eastAsia="ヒラギノ角ゴ Pro W3" w:hAnsi="Avenir Next Cyr Medium"/>
                <w:b/>
                <w:color w:val="auto"/>
                <w:sz w:val="20"/>
                <w:szCs w:val="20"/>
                <w:lang w:val="uk-UA" w:eastAsia="en-US"/>
              </w:rPr>
            </w:pPr>
            <w:r w:rsidRPr="00584574">
              <w:rPr>
                <w:rFonts w:ascii="Avenir Next Cyr Medium" w:eastAsia="ヒラギノ角ゴ Pro W3" w:hAnsi="Avenir Next Cyr Medium" w:cs="Calibri"/>
                <w:b/>
                <w:color w:val="auto"/>
                <w:sz w:val="20"/>
                <w:szCs w:val="20"/>
                <w:lang w:val="uk-UA" w:eastAsia="en-US"/>
              </w:rPr>
              <w:t>Результати</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мають</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відповідати</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вашій</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конкретній</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аудиторії</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цілям</w:t>
            </w:r>
            <w:r w:rsidRPr="00584574">
              <w:rPr>
                <w:rFonts w:ascii="Avenir Next Cyr Medium" w:eastAsia="ヒラギノ角ゴ Pro W3" w:hAnsi="Avenir Next Cyr Medium"/>
                <w:b/>
                <w:color w:val="auto"/>
                <w:sz w:val="20"/>
                <w:szCs w:val="20"/>
                <w:lang w:val="uk-UA" w:eastAsia="en-US"/>
              </w:rPr>
              <w:t xml:space="preserve"> </w:t>
            </w:r>
            <w:r w:rsidRPr="00584574">
              <w:rPr>
                <w:rFonts w:ascii="Avenir Next Cyr Medium" w:eastAsia="ヒラギノ角ゴ Pro W3" w:hAnsi="Avenir Next Cyr Medium" w:cs="Calibri"/>
                <w:b/>
                <w:color w:val="auto"/>
                <w:sz w:val="20"/>
                <w:szCs w:val="20"/>
                <w:lang w:val="uk-UA" w:eastAsia="en-US"/>
              </w:rPr>
              <w:t>та</w:t>
            </w:r>
            <w:r w:rsidRPr="00584574">
              <w:rPr>
                <w:rFonts w:ascii="Avenir Next Cyr Medium" w:eastAsia="ヒラギノ角ゴ Pro W3" w:hAnsi="Avenir Next Cyr Medium"/>
                <w:b/>
                <w:color w:val="auto"/>
                <w:sz w:val="20"/>
                <w:szCs w:val="20"/>
                <w:lang w:val="uk-UA" w:eastAsia="en-US"/>
              </w:rPr>
              <w:t xml:space="preserve"> </w:t>
            </w:r>
            <w:proofErr w:type="spellStart"/>
            <w:r w:rsidRPr="00584574">
              <w:rPr>
                <w:rFonts w:ascii="Avenir Next Cyr Medium" w:eastAsia="ヒラギノ角ゴ Pro W3" w:hAnsi="Avenir Next Cyr Medium"/>
                <w:b/>
                <w:color w:val="auto"/>
                <w:sz w:val="20"/>
                <w:szCs w:val="20"/>
                <w:lang w:val="uk-UA" w:eastAsia="en-US"/>
              </w:rPr>
              <w:t>KPIs</w:t>
            </w:r>
            <w:proofErr w:type="spellEnd"/>
            <w:r w:rsidRPr="00584574">
              <w:rPr>
                <w:rFonts w:ascii="Avenir Next Cyr Medium" w:eastAsia="ヒラギノ角ゴ Pro W3" w:hAnsi="Avenir Next Cyr Medium"/>
                <w:b/>
                <w:color w:val="auto"/>
                <w:sz w:val="20"/>
                <w:szCs w:val="20"/>
                <w:lang w:val="uk-UA" w:eastAsia="en-US"/>
              </w:rPr>
              <w:t>.</w:t>
            </w:r>
          </w:p>
          <w:p w14:paraId="22602444" w14:textId="005CE52F" w:rsidR="00567562" w:rsidRPr="00584574" w:rsidRDefault="008D0B21" w:rsidP="008D0B21">
            <w:pPr>
              <w:pStyle w:val="MediumShading1-Accent11"/>
              <w:rPr>
                <w:rFonts w:asciiTheme="minorHAnsi" w:hAnsiTheme="minorHAnsi"/>
                <w:color w:val="auto"/>
                <w:sz w:val="20"/>
                <w:lang w:val="uk-UA"/>
              </w:rPr>
            </w:pPr>
            <w:r w:rsidRPr="00584574">
              <w:rPr>
                <w:rFonts w:ascii="Avenir Next Cyr Medium" w:eastAsia="Times New Roman" w:hAnsi="Avenir Next Cyr Medium" w:cs="Calibri"/>
                <w:b/>
                <w:bCs/>
                <w:color w:val="B4975A"/>
                <w:sz w:val="20"/>
                <w:szCs w:val="20"/>
                <w:lang w:val="uk-UA" w:eastAsia="en-US"/>
              </w:rPr>
              <w:t>ФОРМАТ ВІДПОВІДІ</w:t>
            </w:r>
          </w:p>
          <w:p w14:paraId="2C6453EB" w14:textId="1074592F" w:rsidR="002B5032" w:rsidRPr="00584574" w:rsidRDefault="00567562" w:rsidP="008D0B21">
            <w:pPr>
              <w:pStyle w:val="MediumShading1-Accent11"/>
              <w:rPr>
                <w:rFonts w:ascii="Avenir Next Cyr" w:eastAsia="Times New Roman" w:hAnsi="Avenir Next Cyr" w:cs="Calibri"/>
                <w:b/>
                <w:bCs/>
                <w:color w:val="B4975A"/>
                <w:sz w:val="20"/>
                <w:szCs w:val="20"/>
                <w:lang w:val="uk-UA" w:eastAsia="en-US"/>
              </w:rPr>
            </w:pPr>
            <w:r w:rsidRPr="00584574">
              <w:rPr>
                <w:rFonts w:ascii="Avenir Next Cyr" w:hAnsi="Avenir Next Cyr" w:cs="Calibri"/>
                <w:color w:val="auto"/>
                <w:sz w:val="20"/>
                <w:lang w:val="uk-UA"/>
              </w:rPr>
              <w:lastRenderedPageBreak/>
              <w:t>Ви маєте</w:t>
            </w:r>
            <w:r w:rsidRPr="00584574">
              <w:rPr>
                <w:rFonts w:ascii="Avenir Next Cyr" w:hAnsi="Avenir Next Cyr"/>
                <w:color w:val="auto"/>
                <w:sz w:val="20"/>
                <w:lang w:val="uk-UA"/>
              </w:rPr>
              <w:t xml:space="preserve"> </w:t>
            </w:r>
            <w:r w:rsidR="00966907" w:rsidRPr="00584574">
              <w:rPr>
                <w:rFonts w:ascii="Avenir Next Cyr" w:hAnsi="Avenir Next Cyr"/>
                <w:color w:val="auto"/>
                <w:sz w:val="20"/>
                <w:lang w:val="uk-UA"/>
              </w:rPr>
              <w:t xml:space="preserve">близько </w:t>
            </w:r>
            <w:r w:rsidR="004E555C">
              <w:rPr>
                <w:rFonts w:ascii="Avenir Next Cyr" w:hAnsi="Avenir Next Cyr"/>
                <w:color w:val="auto"/>
                <w:sz w:val="20"/>
                <w:lang w:val="uk-UA"/>
              </w:rPr>
              <w:t>40</w:t>
            </w:r>
            <w:r w:rsidRPr="00584574">
              <w:rPr>
                <w:rFonts w:ascii="Avenir Next Cyr" w:hAnsi="Avenir Next Cyr"/>
                <w:color w:val="auto"/>
                <w:sz w:val="20"/>
                <w:lang w:val="uk-UA"/>
              </w:rPr>
              <w:t xml:space="preserve">0 </w:t>
            </w:r>
            <w:r w:rsidRPr="00584574">
              <w:rPr>
                <w:rFonts w:ascii="Avenir Next Cyr" w:hAnsi="Avenir Next Cyr" w:cs="Calibri"/>
                <w:color w:val="auto"/>
                <w:sz w:val="20"/>
                <w:lang w:val="uk-UA"/>
              </w:rPr>
              <w:t>слів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і</w:t>
            </w:r>
            <w:r w:rsidRPr="00584574">
              <w:rPr>
                <w:rFonts w:ascii="Avenir Next Cyr" w:hAnsi="Avenir Next Cyr"/>
                <w:color w:val="auto"/>
                <w:sz w:val="20"/>
                <w:lang w:val="uk-UA"/>
              </w:rPr>
              <w:t xml:space="preserve"> 5 </w:t>
            </w:r>
            <w:r w:rsidRPr="00584574">
              <w:rPr>
                <w:rFonts w:ascii="Avenir Next Cyr" w:hAnsi="Avenir Next Cyr" w:cs="Calibri"/>
                <w:color w:val="auto"/>
                <w:sz w:val="20"/>
                <w:lang w:val="uk-UA"/>
              </w:rPr>
              <w:t>діаграм</w:t>
            </w:r>
            <w:r w:rsidRPr="00584574">
              <w:rPr>
                <w:rFonts w:ascii="Avenir Next Cyr" w:hAnsi="Avenir Next Cyr"/>
                <w:color w:val="auto"/>
                <w:sz w:val="20"/>
                <w:lang w:val="uk-UA"/>
              </w:rPr>
              <w:t>/</w:t>
            </w:r>
            <w:r w:rsidRPr="00584574">
              <w:rPr>
                <w:rFonts w:ascii="Avenir Next Cyr" w:hAnsi="Avenir Next Cyr" w:cs="Calibri"/>
                <w:color w:val="auto"/>
                <w:sz w:val="20"/>
                <w:lang w:val="uk-UA"/>
              </w:rPr>
              <w:t>графіків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опису ваших</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Потім</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кожної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цілі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зазначеної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Запитанні</w:t>
            </w:r>
            <w:r w:rsidRPr="00584574">
              <w:rPr>
                <w:rFonts w:ascii="Avenir Next Cyr" w:hAnsi="Avenir Next Cyr"/>
                <w:color w:val="auto"/>
                <w:sz w:val="20"/>
                <w:lang w:val="uk-UA"/>
              </w:rPr>
              <w:t xml:space="preserve"> 1B, </w:t>
            </w:r>
            <w:r w:rsidRPr="00584574">
              <w:rPr>
                <w:rFonts w:ascii="Avenir Next Cyr" w:hAnsi="Avenir Next Cyr" w:cs="Calibri"/>
                <w:color w:val="auto"/>
                <w:sz w:val="20"/>
                <w:lang w:val="uk-UA"/>
              </w:rPr>
              <w:t>ви</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повинні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вказати відповідний</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w:t>
            </w:r>
            <w:r w:rsidRPr="00584574">
              <w:rPr>
                <w:rFonts w:ascii="Avenir Next Cyr" w:hAnsi="Avenir Next Cyr"/>
                <w:color w:val="auto"/>
                <w:sz w:val="20"/>
                <w:lang w:val="uk-UA"/>
              </w:rPr>
              <w:t>.</w:t>
            </w:r>
            <w:r w:rsidR="002B5032" w:rsidRPr="00584574">
              <w:rPr>
                <w:rFonts w:ascii="Avenir Next Cyr" w:hAnsi="Avenir Next Cyr"/>
                <w:color w:val="auto"/>
                <w:sz w:val="20"/>
                <w:lang w:val="uk-UA"/>
              </w:rPr>
              <w:t xml:space="preserve"> </w:t>
            </w:r>
          </w:p>
          <w:p w14:paraId="18DC0A63" w14:textId="403CF4AA" w:rsidR="002B5032" w:rsidRPr="00584574"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584574">
              <w:rPr>
                <w:rFonts w:ascii="Avenir Next Cyr Medium" w:eastAsia="ヒラギノ角ゴ Pro W3" w:hAnsi="Avenir Next Cyr Medium" w:cs="Calibri"/>
                <w:b/>
                <w:color w:val="B4975A"/>
                <w:sz w:val="20"/>
                <w:szCs w:val="20"/>
                <w:lang w:val="uk-UA" w:eastAsia="en-US"/>
              </w:rPr>
              <w:t>НАГАДУВАННЯ</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ЩОДО</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ВИМОГ</w:t>
            </w:r>
            <w:r w:rsidR="002B5032" w:rsidRPr="00584574">
              <w:rPr>
                <w:rFonts w:ascii="Avenir Next Cyr Medium" w:eastAsia="ヒラギノ角ゴ Pro W3" w:hAnsi="Avenir Next Cyr Medium"/>
                <w:b/>
                <w:color w:val="B4975A"/>
                <w:sz w:val="20"/>
                <w:szCs w:val="20"/>
                <w:lang w:val="uk-UA" w:eastAsia="en-US"/>
              </w:rPr>
              <w:t xml:space="preserve"> </w:t>
            </w:r>
          </w:p>
          <w:p w14:paraId="4C87449E" w14:textId="71BD5BA8" w:rsidR="002B5032" w:rsidRPr="00584574" w:rsidRDefault="005D06B1" w:rsidP="002B5032">
            <w:pPr>
              <w:pStyle w:val="MediumShading1-Accent11"/>
              <w:numPr>
                <w:ilvl w:val="0"/>
                <w:numId w:val="34"/>
              </w:numPr>
              <w:spacing w:before="120" w:after="120"/>
              <w:rPr>
                <w:rFonts w:ascii="Avenir Next LT Pro" w:eastAsia="ヒラギノ角ゴ Pro W3" w:hAnsi="Avenir Next LT Pro"/>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Вкажіть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чіткий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часовий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відрізок</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кожного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вашій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відповіді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полі </w:t>
            </w:r>
            <w:r w:rsidRPr="00584574">
              <w:rPr>
                <w:rFonts w:ascii="Avenir Next Cyr" w:eastAsia="ヒラギノ角ゴ Pro W3" w:hAnsi="Avenir Next Cyr" w:cs="Calibri"/>
                <w:color w:val="auto"/>
                <w:sz w:val="20"/>
                <w:szCs w:val="20"/>
                <w:lang w:val="uk-UA" w:eastAsia="en-US"/>
              </w:rPr>
              <w:t>джерел даних</w:t>
            </w:r>
            <w:r w:rsidRPr="00584574">
              <w:rPr>
                <w:rFonts w:ascii="Avenir Next Cyr" w:eastAsia="ヒラギノ角ゴ Pro W3" w:hAnsi="Avenir Next Cyr"/>
                <w:color w:val="auto"/>
                <w:sz w:val="20"/>
                <w:szCs w:val="20"/>
                <w:lang w:val="uk-UA" w:eastAsia="en-US"/>
              </w:rPr>
              <w:t>.</w:t>
            </w:r>
          </w:p>
          <w:p w14:paraId="49796525" w14:textId="3B084859" w:rsidR="002E598A" w:rsidRPr="000F1F9F" w:rsidRDefault="005D06B1" w:rsidP="000D78DB">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Усі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мають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відноситися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виключно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реалізованих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w:t>
            </w:r>
            <w:r w:rsidRPr="00584574">
              <w:rPr>
                <w:rFonts w:ascii="Avenir Next Cyr" w:eastAsia="ヒラギノ角ゴ Pro W3" w:hAnsi="Avenir Next Cyr"/>
                <w:color w:val="auto"/>
                <w:sz w:val="20"/>
                <w:szCs w:val="20"/>
                <w:lang w:val="uk-UA" w:eastAsia="en-US"/>
              </w:rPr>
              <w:t xml:space="preserve"> </w:t>
            </w:r>
            <w:r w:rsidRPr="000510EB">
              <w:rPr>
                <w:rFonts w:ascii="Avenir Next Cyr" w:eastAsia="ヒラギノ角ゴ Pro W3" w:hAnsi="Avenir Next Cyr" w:cs="Calibri"/>
                <w:b/>
                <w:bCs/>
                <w:color w:val="auto"/>
                <w:sz w:val="20"/>
                <w:szCs w:val="20"/>
                <w:lang w:val="uk-UA" w:eastAsia="en-US"/>
              </w:rPr>
              <w:t>території</w:t>
            </w:r>
            <w:r w:rsidRPr="000510EB">
              <w:rPr>
                <w:rFonts w:ascii="Avenir Next Cyr" w:eastAsia="ヒラギノ角ゴ Pro W3" w:hAnsi="Avenir Next Cyr"/>
                <w:b/>
                <w:bCs/>
                <w:color w:val="auto"/>
                <w:sz w:val="20"/>
                <w:szCs w:val="20"/>
                <w:lang w:val="uk-UA" w:eastAsia="en-US"/>
              </w:rPr>
              <w:t xml:space="preserve"> </w:t>
            </w:r>
            <w:r w:rsidRPr="000510EB">
              <w:rPr>
                <w:rFonts w:ascii="Avenir Next Cyr" w:eastAsia="ヒラギノ角ゴ Pro W3" w:hAnsi="Avenir Next Cyr" w:cs="Calibri"/>
                <w:b/>
                <w:bCs/>
                <w:color w:val="auto"/>
                <w:sz w:val="20"/>
                <w:szCs w:val="20"/>
                <w:lang w:val="uk-UA" w:eastAsia="en-US"/>
              </w:rPr>
              <w:t>України</w:t>
            </w:r>
            <w:r w:rsidRPr="000510EB">
              <w:rPr>
                <w:rFonts w:ascii="Avenir Next Cyr" w:eastAsia="ヒラギノ角ゴ Pro W3" w:hAnsi="Avenir Next Cyr"/>
                <w:b/>
                <w:bCs/>
                <w:color w:val="auto"/>
                <w:sz w:val="20"/>
                <w:szCs w:val="20"/>
                <w:lang w:val="uk-UA" w:eastAsia="en-US"/>
              </w:rPr>
              <w:t>.</w:t>
            </w:r>
          </w:p>
          <w:p w14:paraId="042EAF5E" w14:textId="77777777" w:rsidR="000F1F9F" w:rsidRPr="004317FE" w:rsidRDefault="000F1F9F" w:rsidP="000F1F9F">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olor w:val="auto"/>
                <w:sz w:val="20"/>
                <w:szCs w:val="20"/>
                <w:lang w:val="uk-UA"/>
              </w:rPr>
              <w:t>Кампанія має бути реалізована в будь-який проміжок часу  в рамках встановленого періоду:</w:t>
            </w:r>
          </w:p>
          <w:p w14:paraId="0E0A6B04" w14:textId="77777777" w:rsidR="000F1F9F" w:rsidRPr="004317FE" w:rsidRDefault="000F1F9F" w:rsidP="000F1F9F">
            <w:pPr>
              <w:pStyle w:val="MediumShading1-Accent11"/>
              <w:spacing w:before="120" w:after="120"/>
              <w:ind w:left="720"/>
              <w:rPr>
                <w:rFonts w:ascii="Avenir Next Cyr Medium" w:hAnsi="Avenir Next Cyr Medium"/>
                <w:b/>
                <w:bCs/>
                <w:color w:val="auto"/>
                <w:sz w:val="20"/>
                <w:szCs w:val="20"/>
                <w:u w:val="single"/>
                <w:lang w:val="uk-UA"/>
              </w:rPr>
            </w:pPr>
            <w:r w:rsidRPr="004317FE">
              <w:rPr>
                <w:rFonts w:ascii="Avenir Next Cyr Medium" w:hAnsi="Avenir Next Cyr Medium"/>
                <w:b/>
                <w:bCs/>
                <w:color w:val="auto"/>
                <w:sz w:val="20"/>
                <w:szCs w:val="20"/>
                <w:u w:val="single"/>
                <w:lang w:val="uk-UA"/>
              </w:rPr>
              <w:t>1 січня 2024 – 1 жовтня 2025</w:t>
            </w:r>
          </w:p>
          <w:p w14:paraId="47CC503A" w14:textId="7A31A249" w:rsidR="000F1F9F" w:rsidRDefault="000F1F9F" w:rsidP="000F1F9F">
            <w:pPr>
              <w:pStyle w:val="MediumShading1-Accent11"/>
              <w:spacing w:before="120" w:after="120"/>
              <w:ind w:left="720"/>
              <w:rPr>
                <w:rFonts w:ascii="Avenir Next Cyr" w:eastAsia="ヒラギノ角ゴ Pro W3" w:hAnsi="Avenir Next Cyr"/>
                <w:color w:val="auto"/>
                <w:sz w:val="20"/>
                <w:szCs w:val="20"/>
                <w:lang w:val="uk-UA" w:eastAsia="en-US"/>
              </w:rPr>
            </w:pPr>
            <w:r w:rsidRPr="004317FE">
              <w:rPr>
                <w:rFonts w:ascii="Avenir Next Cyr" w:eastAsia="ヒラギノ角ゴ Pro W3" w:hAnsi="Avenir Next Cyr" w:cs="Calibri"/>
                <w:color w:val="auto"/>
                <w:sz w:val="20"/>
                <w:szCs w:val="20"/>
                <w:lang w:val="uk-UA" w:eastAsia="en-US"/>
              </w:rPr>
              <w:t>Результати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отримані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після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закінчення</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визначеного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правилами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та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безпосередньо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пов</w:t>
            </w:r>
            <w:r w:rsidRPr="004317FE">
              <w:rPr>
                <w:rFonts w:ascii="Avenir Next Cyr" w:eastAsia="ヒラギノ角ゴ Pro W3" w:hAnsi="Avenir Next Cyr" w:cs="Avenir Next LT Pro"/>
                <w:color w:val="auto"/>
                <w:sz w:val="20"/>
                <w:szCs w:val="20"/>
                <w:lang w:val="uk-UA" w:eastAsia="en-US"/>
              </w:rPr>
              <w:t>’</w:t>
            </w:r>
            <w:r w:rsidRPr="004317FE">
              <w:rPr>
                <w:rFonts w:ascii="Avenir Next Cyr" w:eastAsia="ヒラギノ角ゴ Pro W3" w:hAnsi="Avenir Next Cyr" w:cs="Calibri"/>
                <w:color w:val="auto"/>
                <w:sz w:val="20"/>
                <w:szCs w:val="20"/>
                <w:lang w:val="uk-UA" w:eastAsia="en-US"/>
              </w:rPr>
              <w:t>язані</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кампанією</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яка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цьому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проходила</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межах</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зазначеного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конкурсного</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періоду</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можуть</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бути</w:t>
            </w:r>
            <w:r w:rsidRPr="004317FE">
              <w:rPr>
                <w:rFonts w:ascii="Avenir Next Cyr" w:eastAsia="ヒラギノ角ゴ Pro W3" w:hAnsi="Avenir Next Cyr"/>
                <w:color w:val="auto"/>
                <w:sz w:val="20"/>
                <w:szCs w:val="20"/>
                <w:lang w:val="uk-UA" w:eastAsia="en-US"/>
              </w:rPr>
              <w:t xml:space="preserve"> </w:t>
            </w:r>
            <w:r w:rsidRPr="004317FE">
              <w:rPr>
                <w:rFonts w:ascii="Avenir Next Cyr" w:eastAsia="ヒラギノ角ゴ Pro W3" w:hAnsi="Avenir Next Cyr" w:cs="Calibri"/>
                <w:color w:val="auto"/>
                <w:sz w:val="20"/>
                <w:szCs w:val="20"/>
                <w:lang w:val="uk-UA" w:eastAsia="en-US"/>
              </w:rPr>
              <w:t>додані</w:t>
            </w:r>
            <w:r w:rsidRPr="004317FE">
              <w:rPr>
                <w:rFonts w:ascii="Avenir Next Cyr" w:eastAsia="ヒラギノ角ゴ Pro W3" w:hAnsi="Avenir Next Cyr"/>
                <w:color w:val="auto"/>
                <w:sz w:val="20"/>
                <w:szCs w:val="20"/>
                <w:lang w:val="uk-UA" w:eastAsia="en-US"/>
              </w:rPr>
              <w:t xml:space="preserve">. </w:t>
            </w:r>
          </w:p>
          <w:p w14:paraId="26E555E2" w14:textId="6BDDF749" w:rsidR="000D78DB" w:rsidRPr="000F1F9F" w:rsidRDefault="000D78DB" w:rsidP="000D78DB">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7E27EC">
              <w:rPr>
                <w:rFonts w:ascii="Avenir Next Cyr Medium" w:eastAsia="ヒラギノ角ゴ Pro W3" w:hAnsi="Avenir Next Cyr Medium"/>
                <w:b/>
                <w:color w:val="B4975A"/>
                <w:sz w:val="20"/>
                <w:szCs w:val="20"/>
                <w:lang w:eastAsia="en-US"/>
              </w:rPr>
              <w:t>Sustained</w:t>
            </w:r>
            <w:r w:rsidRPr="007E27EC">
              <w:rPr>
                <w:rFonts w:ascii="Avenir Next Cyr Medium" w:eastAsia="ヒラギノ角ゴ Pro W3" w:hAnsi="Avenir Next Cyr Medium"/>
                <w:b/>
                <w:color w:val="B4975A"/>
                <w:sz w:val="20"/>
                <w:szCs w:val="20"/>
                <w:lang w:val="uk-UA" w:eastAsia="en-US"/>
              </w:rPr>
              <w:t xml:space="preserve"> </w:t>
            </w:r>
            <w:r w:rsidRPr="007E27EC">
              <w:rPr>
                <w:rFonts w:ascii="Avenir Next Cyr Medium" w:eastAsia="ヒラギノ角ゴ Pro W3" w:hAnsi="Avenir Next Cyr Medium"/>
                <w:b/>
                <w:color w:val="B4975A"/>
                <w:sz w:val="20"/>
                <w:szCs w:val="20"/>
                <w:lang w:eastAsia="en-US"/>
              </w:rPr>
              <w:t>Success</w:t>
            </w:r>
            <w:r w:rsidRPr="007E27EC">
              <w:rPr>
                <w:rFonts w:ascii="Avenir Next Cyr Medium" w:eastAsia="ヒラギノ角ゴ Pro W3" w:hAnsi="Avenir Next Cyr Medium"/>
                <w:b/>
                <w:color w:val="B4975A"/>
                <w:sz w:val="20"/>
                <w:szCs w:val="20"/>
                <w:lang w:val="uk-UA" w:eastAsia="en-US"/>
              </w:rPr>
              <w:t xml:space="preserve"> </w:t>
            </w:r>
            <w:r w:rsidRPr="007E27EC">
              <w:rPr>
                <w:rFonts w:ascii="Avenir Next Cyr Medium" w:eastAsia="ヒラギノ角ゴ Pro W3" w:hAnsi="Avenir Next Cyr Medium" w:cs="Calibri"/>
                <w:b/>
                <w:color w:val="B4975A"/>
                <w:sz w:val="20"/>
                <w:szCs w:val="20"/>
                <w:lang w:val="uk-UA" w:eastAsia="en-US"/>
              </w:rPr>
              <w:t>вимоги</w:t>
            </w:r>
            <w:r w:rsidRPr="007E27EC">
              <w:rPr>
                <w:rFonts w:ascii="Avenir Next Cyr Medium" w:eastAsia="ヒラギノ角ゴ Pro W3" w:hAnsi="Avenir Next Cyr Medium"/>
                <w:b/>
                <w:color w:val="B4975A"/>
                <w:sz w:val="20"/>
                <w:szCs w:val="20"/>
                <w:lang w:val="uk-UA" w:eastAsia="en-US"/>
              </w:rPr>
              <w:t>:</w:t>
            </w:r>
            <w:r w:rsidRPr="007E27EC">
              <w:rPr>
                <w:rFonts w:ascii="Avenir Next Cyr" w:eastAsia="ヒラギノ角ゴ Pro W3" w:hAnsi="Avenir Next Cyr"/>
                <w:color w:val="auto"/>
                <w:sz w:val="20"/>
                <w:szCs w:val="20"/>
                <w:lang w:val="uk-UA" w:eastAsia="en-US"/>
              </w:rPr>
              <w:t xml:space="preserve"> </w:t>
            </w:r>
            <w:r w:rsidRPr="007E27EC">
              <w:rPr>
                <w:rFonts w:ascii="Avenir Next Cyr" w:eastAsia="ヒラギノ角ゴ Pro W3" w:hAnsi="Avenir Next Cyr" w:cs="Calibri"/>
                <w:color w:val="auto"/>
                <w:sz w:val="20"/>
                <w:szCs w:val="20"/>
                <w:lang w:val="uk-UA" w:eastAsia="en-US"/>
              </w:rPr>
              <w:t xml:space="preserve">Мають бути включені робота та </w:t>
            </w:r>
            <w:proofErr w:type="gramStart"/>
            <w:r w:rsidRPr="007E27EC">
              <w:rPr>
                <w:rFonts w:ascii="Avenir Next Cyr" w:eastAsia="ヒラギノ角ゴ Pro W3" w:hAnsi="Avenir Next Cyr" w:cs="Calibri"/>
                <w:color w:val="auto"/>
                <w:sz w:val="20"/>
                <w:szCs w:val="20"/>
                <w:lang w:val="uk-UA" w:eastAsia="en-US"/>
              </w:rPr>
              <w:t>результати</w:t>
            </w:r>
            <w:r w:rsidRPr="007E27EC">
              <w:rPr>
                <w:rFonts w:ascii="Avenir Next Cyr" w:eastAsia="ヒラギノ角ゴ Pro W3" w:hAnsi="Avenir Next Cyr"/>
                <w:color w:val="auto"/>
                <w:sz w:val="20"/>
                <w:szCs w:val="20"/>
                <w:lang w:val="uk-UA" w:eastAsia="en-US"/>
              </w:rPr>
              <w:t xml:space="preserve"> </w:t>
            </w:r>
            <w:r w:rsidRPr="007E27EC">
              <w:rPr>
                <w:rFonts w:ascii="Avenir Next Cyr" w:hAnsi="Avenir Next Cyr" w:cs="Calibri"/>
                <w:bCs/>
                <w:color w:val="auto"/>
                <w:sz w:val="20"/>
                <w:szCs w:val="20"/>
                <w:lang w:val="uk-UA"/>
              </w:rPr>
              <w:t xml:space="preserve"> для</w:t>
            </w:r>
            <w:proofErr w:type="gramEnd"/>
            <w:r w:rsidRPr="007E27EC">
              <w:rPr>
                <w:rFonts w:ascii="Avenir Next Cyr" w:hAnsi="Avenir Next Cyr" w:cs="Calibri"/>
                <w:bCs/>
                <w:color w:val="auto"/>
                <w:sz w:val="20"/>
                <w:szCs w:val="20"/>
                <w:lang w:val="uk-UA"/>
              </w:rPr>
              <w:t xml:space="preserve"> </w:t>
            </w:r>
            <w:r w:rsidR="002E598A" w:rsidRPr="007E27EC">
              <w:rPr>
                <w:rFonts w:ascii="Avenir Next Cyr" w:hAnsi="Avenir Next Cyr" w:cs="Calibri"/>
                <w:bCs/>
                <w:color w:val="auto"/>
                <w:sz w:val="20"/>
                <w:szCs w:val="20"/>
                <w:lang w:val="uk-UA"/>
              </w:rPr>
              <w:t>кожного</w:t>
            </w:r>
            <w:r w:rsidR="002E598A" w:rsidRPr="002E598A">
              <w:rPr>
                <w:rFonts w:ascii="Avenir Next Cyr" w:hAnsi="Avenir Next Cyr" w:cs="Calibri"/>
                <w:bCs/>
                <w:color w:val="auto"/>
                <w:sz w:val="20"/>
                <w:szCs w:val="20"/>
                <w:lang w:val="uk-UA"/>
              </w:rPr>
              <w:t xml:space="preserve"> з </w:t>
            </w:r>
            <w:r w:rsidRPr="002E598A">
              <w:rPr>
                <w:rFonts w:ascii="Avenir Next Cyr" w:hAnsi="Avenir Next Cyr" w:cs="Calibri"/>
                <w:bCs/>
                <w:color w:val="auto"/>
                <w:sz w:val="20"/>
                <w:szCs w:val="20"/>
                <w:lang w:val="uk-UA"/>
              </w:rPr>
              <w:t xml:space="preserve">періодів довгострокової кампанії: </w:t>
            </w:r>
            <w:r w:rsidRPr="002E598A">
              <w:rPr>
                <w:rFonts w:ascii="Avenir Next Cyr" w:hAnsi="Avenir Next Cyr"/>
                <w:bCs/>
                <w:color w:val="auto"/>
                <w:sz w:val="20"/>
                <w:szCs w:val="20"/>
                <w:lang w:val="uk-UA"/>
              </w:rPr>
              <w:t xml:space="preserve">A) </w:t>
            </w:r>
            <w:r w:rsidRPr="002E598A">
              <w:rPr>
                <w:rFonts w:ascii="Avenir Next Cyr" w:hAnsi="Avenir Next Cyr" w:cs="Calibri"/>
                <w:b/>
                <w:color w:val="auto"/>
                <w:sz w:val="20"/>
                <w:szCs w:val="20"/>
                <w:lang w:val="uk-UA"/>
              </w:rPr>
              <w:t xml:space="preserve">початок кампанії, </w:t>
            </w:r>
            <w:r w:rsidRPr="002E598A">
              <w:rPr>
                <w:rFonts w:ascii="Avenir Next Cyr" w:hAnsi="Avenir Next Cyr"/>
                <w:bCs/>
                <w:color w:val="auto"/>
                <w:sz w:val="20"/>
                <w:szCs w:val="20"/>
                <w:lang w:val="uk-UA"/>
              </w:rPr>
              <w:t xml:space="preserve">B) </w:t>
            </w:r>
            <w:r w:rsidR="00E94A8E">
              <w:rPr>
                <w:rFonts w:ascii="Avenir Next Cyr" w:hAnsi="Avenir Next Cyr"/>
                <w:bCs/>
                <w:color w:val="auto"/>
                <w:sz w:val="20"/>
                <w:szCs w:val="20"/>
                <w:lang w:val="uk-UA"/>
              </w:rPr>
              <w:t xml:space="preserve">хоча б </w:t>
            </w:r>
            <w:r w:rsidRPr="002E598A">
              <w:rPr>
                <w:rFonts w:ascii="Avenir Next Cyr" w:hAnsi="Avenir Next Cyr" w:cs="Calibri"/>
                <w:b/>
                <w:color w:val="auto"/>
                <w:sz w:val="20"/>
                <w:szCs w:val="20"/>
                <w:lang w:val="uk-UA"/>
              </w:rPr>
              <w:t>один</w:t>
            </w:r>
            <w:r w:rsidRPr="002E598A">
              <w:rPr>
                <w:rFonts w:ascii="Avenir Next Cyr" w:hAnsi="Avenir Next Cyr"/>
                <w:b/>
                <w:color w:val="auto"/>
                <w:sz w:val="20"/>
                <w:szCs w:val="20"/>
                <w:lang w:val="uk-UA"/>
              </w:rPr>
              <w:t xml:space="preserve"> </w:t>
            </w:r>
            <w:r w:rsidRPr="002E598A">
              <w:rPr>
                <w:rFonts w:ascii="Avenir Next Cyr" w:hAnsi="Avenir Next Cyr" w:cs="Calibri"/>
                <w:b/>
                <w:color w:val="auto"/>
                <w:sz w:val="20"/>
                <w:szCs w:val="20"/>
                <w:lang w:val="uk-UA"/>
              </w:rPr>
              <w:t>проміжний</w:t>
            </w:r>
            <w:r w:rsidRPr="002E598A">
              <w:rPr>
                <w:rFonts w:ascii="Avenir Next Cyr" w:hAnsi="Avenir Next Cyr"/>
                <w:b/>
                <w:color w:val="auto"/>
                <w:sz w:val="20"/>
                <w:szCs w:val="20"/>
                <w:lang w:val="uk-UA"/>
              </w:rPr>
              <w:t xml:space="preserve"> </w:t>
            </w:r>
            <w:r w:rsidRPr="002E598A">
              <w:rPr>
                <w:rFonts w:ascii="Avenir Next Cyr" w:hAnsi="Avenir Next Cyr" w:cs="Calibri"/>
                <w:b/>
                <w:color w:val="auto"/>
                <w:sz w:val="20"/>
                <w:szCs w:val="20"/>
                <w:lang w:val="uk-UA"/>
              </w:rPr>
              <w:t>рік</w:t>
            </w:r>
            <w:r w:rsidRPr="002E598A">
              <w:rPr>
                <w:rFonts w:ascii="Avenir Next Cyr" w:hAnsi="Avenir Next Cyr"/>
                <w:bCs/>
                <w:color w:val="auto"/>
                <w:sz w:val="20"/>
                <w:szCs w:val="20"/>
                <w:lang w:val="uk-UA"/>
              </w:rPr>
              <w:t xml:space="preserve">, </w:t>
            </w:r>
            <w:r w:rsidRPr="002E598A">
              <w:rPr>
                <w:rFonts w:ascii="Avenir Next Cyr" w:hAnsi="Avenir Next Cyr" w:cs="Calibri"/>
                <w:bCs/>
                <w:color w:val="auto"/>
                <w:sz w:val="20"/>
                <w:szCs w:val="20"/>
                <w:lang w:val="uk-UA"/>
              </w:rPr>
              <w:t xml:space="preserve">та </w:t>
            </w:r>
            <w:r w:rsidRPr="002E598A">
              <w:rPr>
                <w:rFonts w:ascii="Avenir Next Cyr" w:hAnsi="Avenir Next Cyr"/>
                <w:bCs/>
                <w:color w:val="auto"/>
                <w:sz w:val="20"/>
                <w:szCs w:val="20"/>
                <w:lang w:val="uk-UA"/>
              </w:rPr>
              <w:t xml:space="preserve">C) </w:t>
            </w:r>
            <w:r w:rsidRPr="002E598A">
              <w:rPr>
                <w:rFonts w:ascii="Avenir Next Cyr" w:hAnsi="Avenir Next Cyr"/>
                <w:b/>
                <w:color w:val="auto"/>
                <w:sz w:val="20"/>
                <w:szCs w:val="20"/>
                <w:lang w:val="uk-UA"/>
              </w:rPr>
              <w:t xml:space="preserve">рік з поточного </w:t>
            </w:r>
            <w:r w:rsidRPr="0077761C">
              <w:rPr>
                <w:rFonts w:ascii="Avenir Next Cyr" w:hAnsi="Avenir Next Cyr"/>
                <w:b/>
                <w:color w:val="auto"/>
                <w:sz w:val="20"/>
                <w:szCs w:val="20"/>
                <w:lang w:val="uk-UA"/>
              </w:rPr>
              <w:t xml:space="preserve">конкурсного </w:t>
            </w:r>
            <w:r w:rsidRPr="00F74CB6">
              <w:rPr>
                <w:rFonts w:ascii="Avenir Next Cyr" w:hAnsi="Avenir Next Cyr"/>
                <w:b/>
                <w:color w:val="auto"/>
                <w:sz w:val="20"/>
                <w:szCs w:val="20"/>
                <w:lang w:val="uk-UA"/>
              </w:rPr>
              <w:t>періоду</w:t>
            </w:r>
            <w:r w:rsidRPr="00F74CB6">
              <w:rPr>
                <w:rFonts w:ascii="Avenir Next Cyr" w:hAnsi="Avenir Next Cyr" w:cs="Tahoma"/>
                <w:b/>
                <w:color w:val="auto"/>
                <w:sz w:val="20"/>
                <w:szCs w:val="20"/>
                <w:lang w:val="uk-UA"/>
              </w:rPr>
              <w:t xml:space="preserve"> (</w:t>
            </w:r>
            <w:r w:rsidR="00E94A8E" w:rsidRPr="00F74CB6">
              <w:rPr>
                <w:rFonts w:ascii="Avenir Next Cyr" w:hAnsi="Avenir Next Cyr"/>
                <w:b/>
                <w:color w:val="auto"/>
                <w:sz w:val="20"/>
                <w:szCs w:val="20"/>
                <w:lang w:val="uk-UA"/>
              </w:rPr>
              <w:t>1 січня 202</w:t>
            </w:r>
            <w:r w:rsidR="000510EB" w:rsidRPr="00F74CB6">
              <w:rPr>
                <w:rFonts w:ascii="Avenir Next Cyr" w:hAnsi="Avenir Next Cyr"/>
                <w:b/>
                <w:color w:val="auto"/>
                <w:sz w:val="20"/>
                <w:szCs w:val="20"/>
                <w:lang w:val="uk-UA"/>
              </w:rPr>
              <w:t>4</w:t>
            </w:r>
            <w:r w:rsidR="00E94A8E" w:rsidRPr="00F74CB6">
              <w:rPr>
                <w:rFonts w:ascii="Avenir Next Cyr" w:hAnsi="Avenir Next Cyr"/>
                <w:b/>
                <w:color w:val="auto"/>
                <w:sz w:val="20"/>
                <w:szCs w:val="20"/>
                <w:lang w:val="uk-UA"/>
              </w:rPr>
              <w:t xml:space="preserve"> – 1 жовтня 202</w:t>
            </w:r>
            <w:r w:rsidR="000510EB" w:rsidRPr="00F74CB6">
              <w:rPr>
                <w:rFonts w:ascii="Avenir Next Cyr" w:hAnsi="Avenir Next Cyr"/>
                <w:b/>
                <w:color w:val="auto"/>
                <w:sz w:val="20"/>
                <w:szCs w:val="20"/>
                <w:lang w:val="uk-UA"/>
              </w:rPr>
              <w:t>5</w:t>
            </w:r>
            <w:r w:rsidRPr="00F74CB6">
              <w:rPr>
                <w:rFonts w:ascii="Avenir Next Cyr" w:hAnsi="Avenir Next Cyr" w:cs="Tahoma"/>
                <w:b/>
                <w:color w:val="auto"/>
                <w:sz w:val="20"/>
                <w:szCs w:val="20"/>
                <w:lang w:val="uk-UA"/>
              </w:rPr>
              <w:t>).</w:t>
            </w:r>
            <w:r w:rsidRPr="00F74CB6">
              <w:rPr>
                <w:rFonts w:ascii="Avenir Next Cyr" w:hAnsi="Avenir Next Cyr" w:cs="Tahoma"/>
                <w:bCs/>
                <w:color w:val="auto"/>
                <w:sz w:val="20"/>
                <w:szCs w:val="20"/>
                <w:lang w:val="uk-UA"/>
              </w:rPr>
              <w:t xml:space="preserve">  </w:t>
            </w:r>
            <w:r w:rsidR="002E598A" w:rsidRPr="002E598A">
              <w:rPr>
                <w:rFonts w:ascii="Avenir Next Cyr" w:hAnsi="Avenir Next Cyr" w:cs="Tahoma"/>
                <w:bCs/>
                <w:color w:val="auto"/>
                <w:sz w:val="20"/>
                <w:szCs w:val="20"/>
                <w:lang w:val="uk-UA"/>
              </w:rPr>
              <w:t xml:space="preserve">Якщо </w:t>
            </w:r>
            <w:r w:rsidR="002E598A">
              <w:rPr>
                <w:rFonts w:ascii="Avenir Next Cyr" w:hAnsi="Avenir Next Cyr" w:cs="Tahoma"/>
                <w:bCs/>
                <w:color w:val="auto"/>
                <w:sz w:val="20"/>
                <w:szCs w:val="20"/>
                <w:lang w:val="uk-UA"/>
              </w:rPr>
              <w:t>кампанія демонструє</w:t>
            </w:r>
            <w:r w:rsidR="002E598A" w:rsidRPr="002E598A">
              <w:rPr>
                <w:rFonts w:ascii="Avenir Next Cyr" w:hAnsi="Avenir Next Cyr" w:cs="Tahoma"/>
                <w:bCs/>
                <w:color w:val="auto"/>
                <w:sz w:val="20"/>
                <w:szCs w:val="20"/>
                <w:lang w:val="uk-UA"/>
              </w:rPr>
              <w:t xml:space="preserve"> більше трьох років успіху, надайте результати для повного спектру років</w:t>
            </w:r>
            <w:r w:rsidR="007E27EC">
              <w:rPr>
                <w:rFonts w:ascii="Avenir Next Cyr" w:hAnsi="Avenir Next Cyr" w:cs="Tahoma"/>
                <w:bCs/>
                <w:color w:val="auto"/>
                <w:sz w:val="20"/>
                <w:szCs w:val="20"/>
                <w:lang w:val="uk-UA"/>
              </w:rPr>
              <w:t>/періодів кампанії</w:t>
            </w:r>
            <w:r w:rsidR="002E598A" w:rsidRPr="002E598A">
              <w:rPr>
                <w:rFonts w:ascii="Avenir Next Cyr" w:hAnsi="Avenir Next Cyr" w:cs="Tahoma"/>
                <w:bCs/>
                <w:color w:val="auto"/>
                <w:sz w:val="20"/>
                <w:szCs w:val="20"/>
                <w:lang w:val="uk-UA"/>
              </w:rPr>
              <w:t xml:space="preserve">, представлених у кейсі та </w:t>
            </w:r>
            <w:r w:rsidR="007E27EC">
              <w:rPr>
                <w:rFonts w:ascii="Avenir Next Cyr" w:hAnsi="Avenir Next Cyr" w:cs="Tahoma"/>
                <w:bCs/>
                <w:color w:val="auto"/>
                <w:sz w:val="20"/>
                <w:szCs w:val="20"/>
                <w:lang w:val="uk-UA"/>
              </w:rPr>
              <w:t>креативних матеріалах</w:t>
            </w:r>
            <w:r w:rsidR="002E598A" w:rsidRPr="002E598A">
              <w:rPr>
                <w:rFonts w:ascii="Avenir Next Cyr" w:hAnsi="Avenir Next Cyr" w:cs="Tahoma"/>
                <w:bCs/>
                <w:color w:val="auto"/>
                <w:sz w:val="20"/>
                <w:szCs w:val="20"/>
                <w:lang w:val="uk-UA"/>
              </w:rPr>
              <w:t>.</w:t>
            </w:r>
          </w:p>
          <w:p w14:paraId="3D64AE45" w14:textId="74BDD073" w:rsidR="000F1F9F" w:rsidRPr="002E598A" w:rsidRDefault="000F1F9F" w:rsidP="000F1F9F">
            <w:pPr>
              <w:pStyle w:val="MediumShading1-Accent11"/>
              <w:spacing w:before="120" w:after="120"/>
              <w:ind w:left="720"/>
              <w:rPr>
                <w:rFonts w:ascii="Avenir Next Cyr" w:eastAsia="ヒラギノ角ゴ Pro W3" w:hAnsi="Avenir Next Cyr"/>
                <w:color w:val="auto"/>
                <w:sz w:val="20"/>
                <w:szCs w:val="20"/>
                <w:lang w:val="uk-UA" w:eastAsia="en-US"/>
              </w:rPr>
            </w:pPr>
            <w:r w:rsidRPr="000F1F9F">
              <w:rPr>
                <w:rFonts w:ascii="Avenir Next Cyr" w:eastAsia="ヒラギノ角ゴ Pro W3" w:hAnsi="Avenir Next Cyr"/>
                <w:color w:val="auto"/>
                <w:sz w:val="20"/>
                <w:szCs w:val="20"/>
                <w:lang w:val="uk-UA" w:eastAsia="en-US"/>
              </w:rPr>
              <w:t>Робот</w:t>
            </w:r>
            <w:r>
              <w:rPr>
                <w:rFonts w:ascii="Avenir Next Cyr" w:eastAsia="ヒラギノ角ゴ Pro W3" w:hAnsi="Avenir Next Cyr"/>
                <w:color w:val="auto"/>
                <w:sz w:val="20"/>
                <w:szCs w:val="20"/>
                <w:lang w:val="uk-UA" w:eastAsia="en-US"/>
              </w:rPr>
              <w:t>а,</w:t>
            </w:r>
            <w:r w:rsidRPr="000F1F9F">
              <w:rPr>
                <w:rFonts w:ascii="Avenir Next Cyr" w:eastAsia="ヒラギノ角ゴ Pro W3" w:hAnsi="Avenir Next Cyr"/>
                <w:color w:val="auto"/>
                <w:sz w:val="20"/>
                <w:szCs w:val="20"/>
                <w:lang w:val="uk-UA" w:eastAsia="en-US"/>
              </w:rPr>
              <w:t xml:space="preserve"> виконан</w:t>
            </w:r>
            <w:r>
              <w:rPr>
                <w:rFonts w:ascii="Avenir Next Cyr" w:eastAsia="ヒラギノ角ゴ Pro W3" w:hAnsi="Avenir Next Cyr"/>
                <w:color w:val="auto"/>
                <w:sz w:val="20"/>
                <w:szCs w:val="20"/>
                <w:lang w:val="uk-UA" w:eastAsia="en-US"/>
              </w:rPr>
              <w:t xml:space="preserve">а </w:t>
            </w:r>
            <w:r w:rsidRPr="000F1F9F">
              <w:rPr>
                <w:rFonts w:ascii="Avenir Next Cyr" w:eastAsia="ヒラギノ角ゴ Pro W3" w:hAnsi="Avenir Next Cyr"/>
                <w:color w:val="auto"/>
                <w:sz w:val="20"/>
                <w:szCs w:val="20"/>
                <w:lang w:val="uk-UA" w:eastAsia="en-US"/>
              </w:rPr>
              <w:t>після закінчення терміну подання заявок, не мож</w:t>
            </w:r>
            <w:r>
              <w:rPr>
                <w:rFonts w:ascii="Avenir Next Cyr" w:eastAsia="ヒラギノ角ゴ Pro W3" w:hAnsi="Avenir Next Cyr"/>
                <w:color w:val="auto"/>
                <w:sz w:val="20"/>
                <w:szCs w:val="20"/>
                <w:lang w:val="uk-UA" w:eastAsia="en-US"/>
              </w:rPr>
              <w:t xml:space="preserve">е </w:t>
            </w:r>
            <w:r w:rsidRPr="000F1F9F">
              <w:rPr>
                <w:rFonts w:ascii="Avenir Next Cyr" w:eastAsia="ヒラギノ角ゴ Pro W3" w:hAnsi="Avenir Next Cyr"/>
                <w:color w:val="auto"/>
                <w:sz w:val="20"/>
                <w:szCs w:val="20"/>
                <w:lang w:val="uk-UA" w:eastAsia="en-US"/>
              </w:rPr>
              <w:t xml:space="preserve">бути </w:t>
            </w:r>
            <w:r>
              <w:rPr>
                <w:rFonts w:ascii="Avenir Next Cyr" w:eastAsia="ヒラギノ角ゴ Pro W3" w:hAnsi="Avenir Next Cyr"/>
                <w:color w:val="auto"/>
                <w:sz w:val="20"/>
                <w:szCs w:val="20"/>
                <w:lang w:val="uk-UA" w:eastAsia="en-US"/>
              </w:rPr>
              <w:t>додана</w:t>
            </w:r>
            <w:r w:rsidRPr="000F1F9F">
              <w:rPr>
                <w:rFonts w:ascii="Avenir Next Cyr" w:eastAsia="ヒラギノ角ゴ Pro W3" w:hAnsi="Avenir Next Cyr"/>
                <w:color w:val="auto"/>
                <w:sz w:val="20"/>
                <w:szCs w:val="20"/>
                <w:lang w:val="uk-UA" w:eastAsia="en-US"/>
              </w:rPr>
              <w:t>.</w:t>
            </w:r>
            <w:r>
              <w:rPr>
                <w:rFonts w:ascii="Avenir Next Cyr" w:eastAsia="ヒラギノ角ゴ Pro W3" w:hAnsi="Avenir Next Cyr"/>
                <w:color w:val="auto"/>
                <w:sz w:val="20"/>
                <w:szCs w:val="20"/>
                <w:lang w:val="uk-UA" w:eastAsia="en-US"/>
              </w:rPr>
              <w:t xml:space="preserve"> </w:t>
            </w:r>
            <w:r w:rsidRPr="000F1F9F">
              <w:rPr>
                <w:rFonts w:ascii="Avenir Next Cyr" w:eastAsia="ヒラギノ角ゴ Pro W3" w:hAnsi="Avenir Next Cyr"/>
                <w:color w:val="auto"/>
                <w:sz w:val="20"/>
                <w:szCs w:val="20"/>
                <w:lang w:val="uk-UA" w:eastAsia="en-US"/>
              </w:rPr>
              <w:t xml:space="preserve">Тестові </w:t>
            </w:r>
            <w:r>
              <w:rPr>
                <w:rFonts w:ascii="Avenir Next Cyr" w:eastAsia="ヒラギノ角ゴ Pro W3" w:hAnsi="Avenir Next Cyr"/>
                <w:color w:val="auto"/>
                <w:sz w:val="20"/>
                <w:szCs w:val="20"/>
                <w:lang w:val="uk-UA" w:eastAsia="en-US"/>
              </w:rPr>
              <w:t>активності</w:t>
            </w:r>
            <w:r w:rsidRPr="000F1F9F">
              <w:rPr>
                <w:rFonts w:ascii="Avenir Next Cyr" w:eastAsia="ヒラギノ角ゴ Pro W3" w:hAnsi="Avenir Next Cyr"/>
                <w:color w:val="auto"/>
                <w:sz w:val="20"/>
                <w:szCs w:val="20"/>
                <w:lang w:val="uk-UA" w:eastAsia="en-US"/>
              </w:rPr>
              <w:t xml:space="preserve"> не </w:t>
            </w:r>
            <w:r>
              <w:rPr>
                <w:rFonts w:ascii="Avenir Next Cyr" w:eastAsia="ヒラギノ角ゴ Pro W3" w:hAnsi="Avenir Next Cyr"/>
                <w:color w:val="auto"/>
                <w:sz w:val="20"/>
                <w:szCs w:val="20"/>
                <w:lang w:val="uk-UA" w:eastAsia="en-US"/>
              </w:rPr>
              <w:t xml:space="preserve">можуть </w:t>
            </w:r>
            <w:r w:rsidRPr="000F1F9F">
              <w:rPr>
                <w:rFonts w:ascii="Avenir Next Cyr" w:eastAsia="ヒラギノ角ゴ Pro W3" w:hAnsi="Avenir Next Cyr"/>
                <w:color w:val="auto"/>
                <w:sz w:val="20"/>
                <w:szCs w:val="20"/>
                <w:lang w:val="uk-UA" w:eastAsia="en-US"/>
              </w:rPr>
              <w:t>б</w:t>
            </w:r>
            <w:r>
              <w:rPr>
                <w:rFonts w:ascii="Avenir Next Cyr" w:eastAsia="ヒラギノ角ゴ Pro W3" w:hAnsi="Avenir Next Cyr"/>
                <w:color w:val="auto"/>
                <w:sz w:val="20"/>
                <w:szCs w:val="20"/>
                <w:lang w:val="uk-UA" w:eastAsia="en-US"/>
              </w:rPr>
              <w:t>рати</w:t>
            </w:r>
            <w:r w:rsidRPr="000F1F9F">
              <w:rPr>
                <w:rFonts w:ascii="Avenir Next Cyr" w:eastAsia="ヒラギノ角ゴ Pro W3" w:hAnsi="Avenir Next Cyr"/>
                <w:color w:val="auto"/>
                <w:sz w:val="20"/>
                <w:szCs w:val="20"/>
                <w:lang w:val="uk-UA" w:eastAsia="en-US"/>
              </w:rPr>
              <w:t xml:space="preserve"> участ</w:t>
            </w:r>
            <w:r>
              <w:rPr>
                <w:rFonts w:ascii="Avenir Next Cyr" w:eastAsia="ヒラギノ角ゴ Pro W3" w:hAnsi="Avenir Next Cyr"/>
                <w:color w:val="auto"/>
                <w:sz w:val="20"/>
                <w:szCs w:val="20"/>
                <w:lang w:val="uk-UA" w:eastAsia="en-US"/>
              </w:rPr>
              <w:t>ь</w:t>
            </w:r>
            <w:r w:rsidRPr="000F1F9F">
              <w:rPr>
                <w:rFonts w:ascii="Avenir Next Cyr" w:eastAsia="ヒラギノ角ゴ Pro W3" w:hAnsi="Avenir Next Cyr"/>
                <w:color w:val="auto"/>
                <w:sz w:val="20"/>
                <w:szCs w:val="20"/>
                <w:lang w:val="uk-UA" w:eastAsia="en-US"/>
              </w:rPr>
              <w:t xml:space="preserve"> в конкурсі.</w:t>
            </w:r>
          </w:p>
          <w:p w14:paraId="74BAB481" w14:textId="3F3A290A" w:rsidR="00426F5A" w:rsidRPr="00E94A8E" w:rsidRDefault="006E37D2" w:rsidP="00BF540A">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Важливо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джерела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підтвердження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вказаних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результатів</w:t>
            </w:r>
            <w:r w:rsidRPr="00584574">
              <w:rPr>
                <w:rFonts w:ascii="Avenir Next Cyr" w:eastAsia="ヒラギノ角ゴ Pro W3" w:hAnsi="Avenir Next Cyr"/>
                <w:color w:val="auto"/>
                <w:sz w:val="20"/>
                <w:szCs w:val="20"/>
                <w:lang w:val="uk-UA" w:eastAsia="en-US"/>
              </w:rPr>
              <w:t xml:space="preserve">. </w:t>
            </w:r>
          </w:p>
        </w:tc>
        <w:tc>
          <w:tcPr>
            <w:tcW w:w="4529" w:type="dxa"/>
            <w:shd w:val="clear" w:color="auto" w:fill="auto"/>
          </w:tcPr>
          <w:p w14:paraId="22B0F8FE" w14:textId="77777777" w:rsidR="00B231EC" w:rsidRPr="00584574" w:rsidRDefault="00B231EC" w:rsidP="00B231EC">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7A4CF91F" w14:textId="77777777" w:rsidR="00B231EC" w:rsidRPr="00584574" w:rsidRDefault="00B231EC" w:rsidP="00B231EC">
            <w:pPr>
              <w:pStyle w:val="MediumShading1-Accent11"/>
              <w:numPr>
                <w:ilvl w:val="0"/>
                <w:numId w:val="4"/>
              </w:numPr>
              <w:spacing w:after="120"/>
              <w:ind w:left="342" w:hanging="342"/>
              <w:rPr>
                <w:rFonts w:ascii="Avenir Next Cyr" w:hAnsi="Avenir Next Cyr"/>
                <w:sz w:val="20"/>
                <w:szCs w:val="20"/>
                <w:lang w:val="uk-UA"/>
              </w:rPr>
            </w:pPr>
            <w:r w:rsidRPr="00584574">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75FE0ABA" w14:textId="77777777" w:rsidR="00B231EC"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Доведіть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результати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є</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справді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значними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враховуючи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інформацію</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щодо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категорії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конкурентного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середовища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минулорічного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періоду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ситуації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самим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брендом</w:t>
            </w:r>
            <w:r w:rsidRPr="00584574">
              <w:rPr>
                <w:rFonts w:ascii="Avenir Next Cyr" w:hAnsi="Avenir Next Cyr"/>
                <w:sz w:val="18"/>
                <w:szCs w:val="18"/>
                <w:lang w:val="uk-UA"/>
              </w:rPr>
              <w:t>. Чому ці показники результатів такі важливі для бренду?</w:t>
            </w:r>
          </w:p>
          <w:p w14:paraId="187E08D7" w14:textId="77777777" w:rsidR="00F34BF4"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lastRenderedPageBreak/>
              <w:t>Вказуючи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показники результатів</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залучення</w:t>
            </w:r>
            <w:r w:rsidRPr="00584574">
              <w:rPr>
                <w:rFonts w:ascii="Avenir Next Cyr" w:hAnsi="Avenir Next Cyr"/>
                <w:sz w:val="18"/>
                <w:szCs w:val="18"/>
                <w:lang w:val="uk-UA"/>
              </w:rPr>
              <w:t>/</w:t>
            </w:r>
            <w:r w:rsidRPr="00584574">
              <w:rPr>
                <w:rFonts w:ascii="Avenir Next Cyr" w:hAnsi="Avenir Next Cyr" w:cs="Calibri"/>
                <w:sz w:val="18"/>
                <w:szCs w:val="18"/>
                <w:lang w:val="uk-UA"/>
              </w:rPr>
              <w:t>соціальні показники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детально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опишіть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означають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бізнесу</w:t>
            </w:r>
            <w:r w:rsidRPr="00584574">
              <w:rPr>
                <w:rFonts w:ascii="Avenir Next Cyr" w:hAnsi="Avenir Next Cyr"/>
                <w:sz w:val="18"/>
                <w:szCs w:val="18"/>
                <w:lang w:val="uk-UA"/>
              </w:rPr>
              <w:t>.</w:t>
            </w:r>
          </w:p>
          <w:p w14:paraId="74BAB488" w14:textId="56DDDD42" w:rsidR="00A67748"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b/>
                <w:color w:val="auto"/>
                <w:sz w:val="18"/>
                <w:szCs w:val="18"/>
                <w:lang w:val="uk-UA"/>
              </w:rPr>
              <w:t>Рекомендовано використовувати графіки та таблиці.</w:t>
            </w:r>
          </w:p>
        </w:tc>
      </w:tr>
      <w:tr w:rsidR="00C671EC" w:rsidRPr="00640E00" w14:paraId="74BAB48D" w14:textId="77777777" w:rsidTr="00F64C51">
        <w:trPr>
          <w:trHeight w:val="1195"/>
        </w:trPr>
        <w:tc>
          <w:tcPr>
            <w:tcW w:w="10773" w:type="dxa"/>
            <w:gridSpan w:val="4"/>
            <w:tcBorders>
              <w:bottom w:val="single" w:sz="4" w:space="0" w:color="auto"/>
            </w:tcBorders>
            <w:shd w:val="clear" w:color="auto" w:fill="auto"/>
          </w:tcPr>
          <w:p w14:paraId="7E2DBE71" w14:textId="77777777" w:rsidR="00EE4727" w:rsidRDefault="00E94A8E" w:rsidP="00A67748">
            <w:pPr>
              <w:pStyle w:val="MediumShading1-Accent11"/>
              <w:spacing w:after="120"/>
              <w:rPr>
                <w:rFonts w:ascii="Avenir Next Cyr" w:hAnsi="Avenir Next Cyr"/>
                <w:color w:val="auto"/>
                <w:sz w:val="20"/>
                <w:szCs w:val="20"/>
                <w:lang w:val="uk-UA"/>
              </w:rPr>
            </w:pPr>
            <w:r w:rsidRPr="0077761C">
              <w:rPr>
                <w:rFonts w:ascii="Avenir Next Cyr" w:hAnsi="Avenir Next Cyr"/>
                <w:color w:val="auto"/>
                <w:sz w:val="20"/>
                <w:szCs w:val="20"/>
                <w:lang w:val="uk-UA"/>
              </w:rPr>
              <w:lastRenderedPageBreak/>
              <w:t xml:space="preserve">Ви можете використати це місце для </w:t>
            </w:r>
            <w:proofErr w:type="spellStart"/>
            <w:r w:rsidRPr="0077761C">
              <w:rPr>
                <w:rFonts w:ascii="Avenir Next Cyr" w:hAnsi="Avenir Next Cyr"/>
                <w:color w:val="auto"/>
                <w:sz w:val="20"/>
                <w:szCs w:val="20"/>
                <w:lang w:val="ru-RU"/>
              </w:rPr>
              <w:t>загального</w:t>
            </w:r>
            <w:proofErr w:type="spellEnd"/>
            <w:r w:rsidRPr="0077761C">
              <w:rPr>
                <w:rFonts w:ascii="Avenir Next Cyr" w:hAnsi="Avenir Next Cyr"/>
                <w:color w:val="auto"/>
                <w:sz w:val="20"/>
                <w:szCs w:val="20"/>
                <w:lang w:val="ru-RU"/>
              </w:rPr>
              <w:t xml:space="preserve"> </w:t>
            </w:r>
            <w:proofErr w:type="spellStart"/>
            <w:r w:rsidRPr="0077761C">
              <w:rPr>
                <w:rFonts w:ascii="Avenir Next Cyr" w:hAnsi="Avenir Next Cyr"/>
                <w:color w:val="auto"/>
                <w:sz w:val="20"/>
                <w:szCs w:val="20"/>
                <w:lang w:val="ru-RU"/>
              </w:rPr>
              <w:t>опису</w:t>
            </w:r>
            <w:proofErr w:type="spellEnd"/>
            <w:r w:rsidRPr="0077761C">
              <w:rPr>
                <w:rFonts w:ascii="Avenir Next Cyr" w:hAnsi="Avenir Next Cyr"/>
                <w:color w:val="auto"/>
                <w:sz w:val="20"/>
                <w:szCs w:val="20"/>
                <w:lang w:val="uk-UA"/>
              </w:rPr>
              <w:t xml:space="preserve"> результатів </w:t>
            </w:r>
          </w:p>
          <w:p w14:paraId="74BAB48C" w14:textId="20F8A70F" w:rsidR="00253AF5" w:rsidRPr="00584574" w:rsidRDefault="00E94A8E" w:rsidP="00A67748">
            <w:pPr>
              <w:pStyle w:val="MediumShading1-Accent11"/>
              <w:spacing w:after="120"/>
              <w:rPr>
                <w:rFonts w:ascii="Avenir Next Cyr" w:hAnsi="Avenir Next Cyr"/>
                <w:b/>
                <w:bCs/>
                <w:sz w:val="20"/>
                <w:szCs w:val="19"/>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~40</w:t>
            </w:r>
            <w:r w:rsidRPr="0077761C">
              <w:rPr>
                <w:rFonts w:ascii="Avenir Next Cyr" w:hAnsi="Avenir Next Cyr"/>
                <w:i/>
                <w:color w:val="auto"/>
                <w:spacing w:val="-3"/>
                <w:sz w:val="16"/>
                <w:szCs w:val="16"/>
                <w:lang w:val="uk-UA"/>
              </w:rPr>
              <w:t xml:space="preserve">0 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ru-RU"/>
              </w:rPr>
              <w:t>5</w:t>
            </w:r>
            <w:r w:rsidRPr="0077761C">
              <w:rPr>
                <w:rFonts w:ascii="Avenir Next Cyr" w:hAnsi="Avenir Next Cyr"/>
                <w:i/>
                <w:color w:val="auto"/>
                <w:spacing w:val="-3"/>
                <w:sz w:val="16"/>
                <w:szCs w:val="16"/>
                <w:lang w:val="uk-UA"/>
              </w:rPr>
              <w:t xml:space="preserve"> таблиці/графіки)</w:t>
            </w:r>
          </w:p>
        </w:tc>
      </w:tr>
      <w:tr w:rsidR="000073F7" w:rsidRPr="00C011FF" w14:paraId="3E6E76E9" w14:textId="77777777" w:rsidTr="00F64C51">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2F2465" w:rsidR="000073F7" w:rsidRPr="00584574" w:rsidRDefault="00DE4894" w:rsidP="000073F7">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2" w:name="_Hlk76992341"/>
            <w:r w:rsidRPr="00584574">
              <w:rPr>
                <w:rFonts w:ascii="Avenir Next Cyr Medium" w:eastAsia="Times New Roman" w:hAnsi="Avenir Next Cyr Medium" w:cs="Calibri"/>
                <w:b/>
                <w:bCs/>
                <w:color w:val="B4975A"/>
                <w:lang w:val="uk-UA" w:eastAsia="en-US"/>
              </w:rPr>
              <w:t>БІЗНЕС ЦІЛЬ - РЕЗУЛЬТАТИ</w:t>
            </w:r>
            <w:r w:rsidR="000073F7" w:rsidRPr="00584574">
              <w:rPr>
                <w:rFonts w:ascii="Avenir Next Cyr Medium" w:eastAsia="Times New Roman" w:hAnsi="Avenir Next Cyr Medium" w:cs="Segoe UI"/>
                <w:b/>
                <w:bCs/>
                <w:color w:val="B4975A"/>
                <w:lang w:val="uk-UA" w:eastAsia="en-US"/>
              </w:rPr>
              <w:t xml:space="preserve"> </w:t>
            </w:r>
          </w:p>
          <w:p w14:paraId="5F223595" w14:textId="2358A23D" w:rsidR="000073F7" w:rsidRPr="00584574" w:rsidRDefault="00DE4894" w:rsidP="000073F7">
            <w:pPr>
              <w:pStyle w:val="MediumShading1-Accent11"/>
              <w:spacing w:after="120"/>
              <w:jc w:val="center"/>
              <w:rPr>
                <w:rFonts w:ascii="Avenir Next Cyr" w:hAnsi="Avenir Next Cyr"/>
                <w:color w:val="auto"/>
                <w:sz w:val="20"/>
                <w:szCs w:val="19"/>
                <w:lang w:val="uk-UA"/>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Бізнес Ц</w:t>
            </w:r>
            <w:r w:rsidRPr="00584574">
              <w:rPr>
                <w:rFonts w:ascii="Avenir Next Cyr" w:eastAsia="Times New Roman" w:hAnsi="Avenir Next Cyr" w:cs="Calibri"/>
                <w:i/>
                <w:iCs/>
                <w:color w:val="auto"/>
                <w:sz w:val="20"/>
                <w:szCs w:val="20"/>
                <w:lang w:val="uk-UA" w:eastAsia="en-US"/>
              </w:rPr>
              <w:t>ілі</w:t>
            </w:r>
            <w:r w:rsidR="00CB0D27" w:rsidRPr="00584574">
              <w:rPr>
                <w:rFonts w:ascii="Avenir Next Cyr" w:eastAsia="Times New Roman" w:hAnsi="Avenir Next Cyr" w:cs="Calibr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w:t>
            </w:r>
            <w:r w:rsidR="000073F7" w:rsidRPr="00584574">
              <w:rPr>
                <w:rFonts w:ascii="Avenir Next Cyr" w:eastAsia="Times New Roman" w:hAnsi="Avenir Next Cyr" w:cs="Segoe UI"/>
                <w:i/>
                <w:iCs/>
                <w:color w:val="auto"/>
                <w:sz w:val="20"/>
                <w:szCs w:val="20"/>
                <w:lang w:val="uk-UA" w:eastAsia="en-US"/>
              </w:rPr>
              <w:t>1B)</w:t>
            </w:r>
          </w:p>
        </w:tc>
      </w:tr>
      <w:tr w:rsidR="000073F7" w:rsidRPr="00C011FF" w14:paraId="49085BF0"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038C5520" w:rsidR="000073F7" w:rsidRPr="00584574" w:rsidRDefault="00966907" w:rsidP="00E8187C">
            <w:pPr>
              <w:spacing w:after="0" w:line="240" w:lineRule="auto"/>
              <w:ind w:left="60"/>
              <w:textAlignment w:val="baseline"/>
              <w:rPr>
                <w:rFonts w:ascii="Avenir Next Cyr Medium" w:eastAsia="Times New Roman" w:hAnsi="Avenir Next Cyr Medium" w:cs="Segoe UI"/>
                <w:sz w:val="18"/>
                <w:szCs w:val="18"/>
                <w:lang w:val="uk-UA" w:eastAsia="en-US"/>
              </w:rPr>
            </w:pPr>
            <w:r w:rsidRPr="00584574">
              <w:rPr>
                <w:rFonts w:ascii="Avenir Next Cyr Medium" w:hAnsi="Avenir Next Cyr Medium" w:cs="Calibri"/>
                <w:b/>
                <w:color w:val="000000" w:themeColor="text1"/>
                <w:sz w:val="20"/>
                <w:szCs w:val="16"/>
                <w:lang w:val="uk-UA"/>
              </w:rPr>
              <w:t>Бізнес Ц</w:t>
            </w:r>
            <w:r w:rsidR="001B068E" w:rsidRPr="00584574">
              <w:rPr>
                <w:rFonts w:ascii="Avenir Next Cyr Medium" w:hAnsi="Avenir Next Cyr Medium" w:cs="Calibri"/>
                <w:b/>
                <w:color w:val="000000" w:themeColor="text1"/>
                <w:sz w:val="20"/>
                <w:szCs w:val="16"/>
                <w:lang w:val="uk-UA"/>
              </w:rPr>
              <w:t xml:space="preserve">іль з питання </w:t>
            </w:r>
            <w:r w:rsidR="000073F7" w:rsidRPr="00584574">
              <w:rPr>
                <w:rFonts w:ascii="Avenir Next Cyr Medium" w:eastAsia="Times New Roman" w:hAnsi="Avenir Next Cyr Medium" w:cs="Segoe UI"/>
                <w:b/>
                <w:bCs/>
                <w:color w:val="000000"/>
                <w:sz w:val="20"/>
                <w:szCs w:val="20"/>
                <w:lang w:val="uk-UA" w:eastAsia="en-US"/>
              </w:rPr>
              <w:t>1B</w:t>
            </w:r>
            <w:r w:rsidR="000073F7"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352FD511" w:rsidR="000073F7" w:rsidRPr="00584574" w:rsidRDefault="00F74CB6" w:rsidP="00E8187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073F7" w:rsidRPr="00584574" w14:paraId="55BB699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6621F" w14:textId="3BFCEECC" w:rsidR="00F12B8A" w:rsidRPr="00584574" w:rsidRDefault="00F12B8A" w:rsidP="00F12B8A">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1FE84AF" w14:textId="75F12A35" w:rsidR="000073F7" w:rsidRPr="00584574" w:rsidRDefault="002B174B" w:rsidP="00F12B8A">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584574"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073F7" w:rsidRPr="00584574" w14:paraId="3CEBF0D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498805" w14:textId="6783BF8C" w:rsidR="000841BE" w:rsidRPr="0077761C" w:rsidRDefault="000841BE" w:rsidP="000841B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lastRenderedPageBreak/>
              <w:t xml:space="preserve"> </w:t>
            </w:r>
            <w:r w:rsidRPr="0077761C">
              <w:rPr>
                <w:rFonts w:ascii="Avenir Next Cyr Medium" w:hAnsi="Avenir Next Cyr Medium" w:cs="Calibri"/>
                <w:b/>
                <w:color w:val="000000" w:themeColor="text1"/>
                <w:sz w:val="20"/>
                <w:szCs w:val="16"/>
                <w:lang w:val="uk-UA"/>
              </w:rPr>
              <w:t>Опис ситуації</w:t>
            </w:r>
          </w:p>
          <w:p w14:paraId="4B986E2A" w14:textId="3E1EAA58" w:rsidR="000841BE" w:rsidRPr="00584574" w:rsidRDefault="000841BE" w:rsidP="000841BE">
            <w:pPr>
              <w:spacing w:after="0" w:line="240" w:lineRule="auto"/>
              <w:ind w:left="60"/>
              <w:textAlignment w:val="baseline"/>
              <w:rPr>
                <w:rFonts w:ascii="Avenir Next Cyr" w:eastAsia="Times New Roman" w:hAnsi="Avenir Next Cyr"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005B1749" w:rsidRPr="0077761C">
              <w:rPr>
                <w:rFonts w:ascii="Avenir Next Cyr" w:hAnsi="Avenir Next Cyr"/>
                <w:i/>
                <w:color w:val="auto"/>
                <w:spacing w:val="-3"/>
                <w:sz w:val="16"/>
                <w:szCs w:val="19"/>
                <w:lang w:val="uk-UA"/>
              </w:rPr>
              <w:t xml:space="preserve">150 </w:t>
            </w:r>
            <w:r w:rsidRPr="0077761C">
              <w:rPr>
                <w:rFonts w:ascii="Avenir Next Cyr" w:hAnsi="Avenir Next Cyr"/>
                <w:i/>
                <w:color w:val="auto"/>
                <w:spacing w:val="-3"/>
                <w:sz w:val="16"/>
                <w:szCs w:val="19"/>
                <w:lang w:val="uk-UA"/>
              </w:rPr>
              <w:t xml:space="preserve">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584574" w:rsidRDefault="000073F7" w:rsidP="00E8187C">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FF0000"/>
                <w:lang w:val="uk-UA" w:eastAsia="en-US"/>
              </w:rPr>
              <w:t> </w:t>
            </w:r>
          </w:p>
        </w:tc>
      </w:tr>
      <w:tr w:rsidR="000073F7" w:rsidRPr="00C011FF" w14:paraId="3C797067"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1C94BD" w14:textId="2971A84D" w:rsidR="00966907" w:rsidRPr="00584574" w:rsidRDefault="00966907" w:rsidP="00966907">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A7DF053" w14:textId="2A5956D3" w:rsidR="000073F7" w:rsidRPr="00584574" w:rsidRDefault="00CB0D27" w:rsidP="00E8187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Маркетинговій Ц</w:t>
            </w:r>
            <w:r w:rsidRPr="00584574">
              <w:rPr>
                <w:rFonts w:ascii="Avenir Next Cyr" w:eastAsia="Times New Roman" w:hAnsi="Avenir Next Cyr" w:cs="Calibri"/>
                <w:i/>
                <w:iCs/>
                <w:color w:val="auto"/>
                <w:sz w:val="20"/>
                <w:szCs w:val="20"/>
                <w:lang w:val="uk-UA" w:eastAsia="en-US"/>
              </w:rPr>
              <w:t>ілі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bookmarkEnd w:id="2"/>
      <w:tr w:rsidR="00F74CB6" w:rsidRPr="00C011FF" w14:paraId="3A0CF39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01BD2A09"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1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243D1BCF"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F74CB6" w:rsidRPr="00584574" w14:paraId="71B61B15"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42811"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4EAF921" w14:textId="24B64577"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F74CB6" w:rsidRPr="00584574" w14:paraId="2F941037"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DD419" w14:textId="77777777" w:rsidR="00F74CB6" w:rsidRPr="00584574"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326178EC" w14:textId="13186466"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312EFEE7"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763F94F" w14:textId="358A1921"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B031AFC" w14:textId="6B96C7D7"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C011FF" w14:paraId="0D21F401"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773FBF89"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2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06BDC5F2"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7A3439CF"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7CC4A8"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3E8D221" w14:textId="69D9F93D"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174039A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DBF0F"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Опис ситуації</w:t>
            </w:r>
          </w:p>
          <w:p w14:paraId="0BEDA795" w14:textId="3B3D7A15"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1ECA4613"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F8DCAB2" w14:textId="6ACC7E96"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3DA5DADE" w14:textId="299C4884"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3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C011FF" w14:paraId="6799E9DB"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F0F0F" w14:textId="2B5A9D14"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sidR="008D2947">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3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E218936" w14:textId="2943F281"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54A8C68D"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D5F89"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1436D09B" w14:textId="3AEBC9D3"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5ED88E0"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7555B23D"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5EC82" w14:textId="77777777" w:rsidR="00F74CB6" w:rsidRPr="00584574"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4EDF1689" w14:textId="3BC05E89"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706168"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113BF8A9"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D3D507" w14:textId="411B528B"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204E7C4" w14:textId="2C7C1325"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C011FF" w14:paraId="6F6C9AB5"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5D9F6E89" w:rsidR="00F74CB6" w:rsidRPr="00584574"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58429EFF"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1 з Питання 1B.</w:t>
            </w:r>
          </w:p>
        </w:tc>
      </w:tr>
      <w:tr w:rsidR="00F74CB6" w:rsidRPr="00584574" w14:paraId="17F31327"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34A75A"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lastRenderedPageBreak/>
              <w:t xml:space="preserve"> </w:t>
            </w:r>
            <w:r w:rsidRPr="00584574">
              <w:rPr>
                <w:rFonts w:ascii="Avenir Next Cyr Medium" w:hAnsi="Avenir Next Cyr Medium" w:cs="Calibri"/>
                <w:b/>
                <w:color w:val="000000" w:themeColor="text1"/>
                <w:sz w:val="20"/>
                <w:szCs w:val="16"/>
                <w:lang w:val="uk-UA"/>
              </w:rPr>
              <w:t>Вкажіть результат</w:t>
            </w:r>
          </w:p>
          <w:p w14:paraId="7C3642AE" w14:textId="633B6FA2"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F74CB6" w:rsidRPr="00584574" w14:paraId="230B2416"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686CF"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Опис ситуації</w:t>
            </w:r>
          </w:p>
          <w:p w14:paraId="22760954" w14:textId="21F3567E"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1152991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F73CD19" w14:textId="4181D54A" w:rsidR="00F74CB6" w:rsidRPr="00584574"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6E5A17DE" w14:textId="2B7AA521" w:rsidR="00F74CB6" w:rsidRPr="00584574"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w:t>
            </w:r>
            <w:proofErr w:type="spellStart"/>
            <w:r w:rsidRPr="004317FE">
              <w:rPr>
                <w:rFonts w:ascii="Avenir Next Cyr" w:eastAsia="Times New Roman" w:hAnsi="Avenir Next Cyr" w:cs="Segoe UI"/>
                <w:i/>
                <w:iCs/>
                <w:color w:val="auto"/>
                <w:sz w:val="20"/>
                <w:szCs w:val="20"/>
                <w:lang w:val="uk-UA" w:eastAsia="en-US"/>
              </w:rPr>
              <w:t>Актовності</w:t>
            </w:r>
            <w:proofErr w:type="spellEnd"/>
            <w:r w:rsidRPr="004317FE">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Segoe UI"/>
                <w:i/>
                <w:iCs/>
                <w:color w:val="auto"/>
                <w:sz w:val="20"/>
                <w:szCs w:val="20"/>
                <w:lang w:val="uk-UA" w:eastAsia="en-US"/>
              </w:rPr>
              <w:t xml:space="preserve">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F74CB6" w:rsidRPr="00C011FF" w14:paraId="77CCE27F"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5008BAA" w:rsidR="00F74CB6" w:rsidRPr="00584574"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4CD9050F"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102A5926"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2BFE9" w14:textId="77777777" w:rsidR="00F74CB6" w:rsidRPr="00584574" w:rsidRDefault="00F74CB6" w:rsidP="00F74CB6">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7175BC4" w14:textId="27F2E2C4" w:rsidR="00F74CB6" w:rsidRPr="00584574"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71573E9E"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E5CA38"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77761C">
              <w:rPr>
                <w:rFonts w:ascii="Avenir Next Cyr Medium" w:hAnsi="Avenir Next Cyr Medium" w:cs="Calibri"/>
                <w:b/>
                <w:color w:val="000000" w:themeColor="text1"/>
                <w:sz w:val="20"/>
                <w:szCs w:val="16"/>
                <w:lang w:val="uk-UA"/>
              </w:rPr>
              <w:t xml:space="preserve"> Опис ситуації</w:t>
            </w:r>
          </w:p>
          <w:p w14:paraId="089683E0" w14:textId="1ED27CE9" w:rsidR="00F74CB6" w:rsidRPr="0077761C"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2B7F852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C2CE1E" w14:textId="28DE86E5" w:rsidR="00F74CB6" w:rsidRPr="0077761C" w:rsidRDefault="00F74CB6" w:rsidP="00F74CB6">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Pr="0077761C">
              <w:rPr>
                <w:rFonts w:ascii="Avenir Next Cyr Medium" w:eastAsia="Times New Roman" w:hAnsi="Avenir Next Cyr Medium"/>
                <w:b/>
                <w:bCs/>
                <w:color w:val="B4975A"/>
                <w:lang w:val="uk-UA" w:eastAsia="en-US"/>
              </w:rPr>
              <w:t>3</w:t>
            </w:r>
            <w:r w:rsidRPr="0077761C">
              <w:rPr>
                <w:rFonts w:ascii="Avenir Next Cyr Medium" w:eastAsia="Times New Roman" w:hAnsi="Avenir Next Cyr Medium"/>
                <w:color w:val="B4975A"/>
                <w:lang w:val="uk-UA" w:eastAsia="en-US"/>
              </w:rPr>
              <w:t> </w:t>
            </w:r>
            <w:r w:rsidRPr="0077761C">
              <w:rPr>
                <w:rFonts w:ascii="Avenir Next Cyr Medium" w:eastAsia="Times New Roman" w:hAnsi="Avenir Next Cyr Medium" w:cs="Calibri"/>
                <w:b/>
                <w:bCs/>
                <w:color w:val="B4975A"/>
                <w:lang w:val="uk-UA" w:eastAsia="en-US"/>
              </w:rPr>
              <w:t>- РЕЗУЛЬТАТИ</w:t>
            </w:r>
          </w:p>
          <w:p w14:paraId="0EE96976" w14:textId="6CA5C8B5" w:rsidR="00F74CB6" w:rsidRPr="0077761C" w:rsidRDefault="00F74CB6" w:rsidP="00F74CB6">
            <w:pPr>
              <w:spacing w:after="0" w:line="240" w:lineRule="auto"/>
              <w:ind w:left="60"/>
              <w:jc w:val="center"/>
              <w:textAlignment w:val="baseline"/>
              <w:rPr>
                <w:rFonts w:ascii="Segoe UI" w:eastAsia="Times New Roman" w:hAnsi="Segoe UI" w:cs="Segoe UI"/>
                <w:sz w:val="18"/>
                <w:szCs w:val="18"/>
                <w:lang w:val="uk-UA" w:eastAsia="en-US"/>
              </w:rPr>
            </w:pPr>
            <w:r w:rsidRPr="0077761C">
              <w:rPr>
                <w:rFonts w:ascii="Avenir Next Cyr" w:eastAsia="Times New Roman" w:hAnsi="Avenir Next Cyr" w:cs="Segoe UI"/>
                <w:i/>
                <w:iCs/>
                <w:color w:val="auto"/>
                <w:sz w:val="20"/>
                <w:szCs w:val="20"/>
                <w:lang w:val="uk-UA" w:eastAsia="en-US"/>
              </w:rPr>
              <w:t>(</w:t>
            </w:r>
            <w:r w:rsidRPr="0077761C">
              <w:rPr>
                <w:rFonts w:ascii="Avenir Next Cyr" w:eastAsia="Times New Roman" w:hAnsi="Avenir Next Cyr" w:cs="Calibri"/>
                <w:i/>
                <w:iCs/>
                <w:color w:val="auto"/>
                <w:sz w:val="20"/>
                <w:szCs w:val="20"/>
                <w:lang w:val="uk-UA" w:eastAsia="en-US"/>
              </w:rPr>
              <w:t>Обов</w:t>
            </w:r>
            <w:r w:rsidRPr="0077761C">
              <w:rPr>
                <w:rFonts w:ascii="Avenir Next Cyr" w:eastAsia="Times New Roman" w:hAnsi="Avenir Next Cyr" w:cs="Avenir Next LT Pro"/>
                <w:i/>
                <w:iCs/>
                <w:color w:val="auto"/>
                <w:sz w:val="20"/>
                <w:szCs w:val="20"/>
                <w:lang w:val="uk-UA" w:eastAsia="en-US"/>
              </w:rPr>
              <w:t>’</w:t>
            </w:r>
            <w:r w:rsidRPr="0077761C">
              <w:rPr>
                <w:rFonts w:ascii="Avenir Next Cyr" w:eastAsia="Times New Roman" w:hAnsi="Avenir Next Cyr" w:cs="Calibri"/>
                <w:i/>
                <w:iCs/>
                <w:color w:val="auto"/>
                <w:sz w:val="20"/>
                <w:szCs w:val="20"/>
                <w:lang w:val="uk-UA" w:eastAsia="en-US"/>
              </w:rPr>
              <w:t>язково</w:t>
            </w:r>
            <w:r w:rsidRPr="0077761C">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іль</w:t>
            </w:r>
            <w:r w:rsidRPr="004317FE">
              <w:rPr>
                <w:rFonts w:ascii="Avenir Next Cyr" w:eastAsia="Times New Roman" w:hAnsi="Avenir Next Cyr" w:cs="Segoe UI"/>
                <w:i/>
                <w:iCs/>
                <w:color w:val="auto"/>
                <w:sz w:val="20"/>
                <w:szCs w:val="20"/>
                <w:lang w:val="uk-UA" w:eastAsia="en-US"/>
              </w:rPr>
              <w:t xml:space="preserve"> </w:t>
            </w:r>
            <w:proofErr w:type="spellStart"/>
            <w:r w:rsidRPr="004317FE">
              <w:rPr>
                <w:rFonts w:ascii="Avenir Next Cyr" w:eastAsia="Times New Roman" w:hAnsi="Avenir Next Cyr" w:cs="Segoe UI"/>
                <w:i/>
                <w:iCs/>
                <w:color w:val="auto"/>
                <w:sz w:val="20"/>
                <w:szCs w:val="20"/>
                <w:lang w:val="uk-UA" w:eastAsia="en-US"/>
              </w:rPr>
              <w:t>Актовності</w:t>
            </w:r>
            <w:proofErr w:type="spellEnd"/>
            <w:r w:rsidRPr="004317FE">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Segoe UI"/>
                <w:i/>
                <w:iCs/>
                <w:color w:val="auto"/>
                <w:sz w:val="20"/>
                <w:szCs w:val="20"/>
                <w:lang w:val="uk-UA" w:eastAsia="en-US"/>
              </w:rPr>
              <w:t xml:space="preserve">3 була </w:t>
            </w:r>
            <w:r w:rsidRPr="0077761C">
              <w:rPr>
                <w:rFonts w:ascii="Avenir Next Cyr" w:eastAsia="Times New Roman" w:hAnsi="Avenir Next Cyr" w:cs="Calibri"/>
                <w:i/>
                <w:iCs/>
                <w:color w:val="auto"/>
                <w:sz w:val="20"/>
                <w:szCs w:val="20"/>
                <w:lang w:val="uk-UA" w:eastAsia="en-US"/>
              </w:rPr>
              <w:t>зазначена</w:t>
            </w:r>
            <w:r w:rsidRPr="0077761C">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Calibri"/>
                <w:i/>
                <w:iCs/>
                <w:color w:val="auto"/>
                <w:sz w:val="20"/>
                <w:szCs w:val="20"/>
                <w:lang w:val="uk-UA" w:eastAsia="en-US"/>
              </w:rPr>
              <w:t>у</w:t>
            </w:r>
            <w:r w:rsidRPr="0077761C">
              <w:rPr>
                <w:rFonts w:ascii="Avenir Next Cyr" w:eastAsia="Times New Roman" w:hAnsi="Avenir Next Cyr" w:cs="Segoe UI"/>
                <w:i/>
                <w:iCs/>
                <w:color w:val="auto"/>
                <w:sz w:val="20"/>
                <w:szCs w:val="20"/>
                <w:lang w:val="uk-UA" w:eastAsia="en-US"/>
              </w:rPr>
              <w:t xml:space="preserve"> </w:t>
            </w:r>
            <w:r w:rsidRPr="0077761C">
              <w:rPr>
                <w:rFonts w:ascii="Avenir Next Cyr" w:eastAsia="Times New Roman" w:hAnsi="Avenir Next Cyr" w:cs="Calibri"/>
                <w:i/>
                <w:iCs/>
                <w:color w:val="auto"/>
                <w:sz w:val="20"/>
                <w:szCs w:val="20"/>
                <w:lang w:val="uk-UA" w:eastAsia="en-US"/>
              </w:rPr>
              <w:t>питанні</w:t>
            </w:r>
            <w:r w:rsidRPr="0077761C">
              <w:rPr>
                <w:rFonts w:ascii="Avenir Next Cyr" w:eastAsia="Times New Roman" w:hAnsi="Avenir Next Cyr" w:cs="Segoe UI"/>
                <w:i/>
                <w:iCs/>
                <w:color w:val="auto"/>
                <w:sz w:val="20"/>
                <w:szCs w:val="20"/>
                <w:lang w:val="uk-UA" w:eastAsia="en-US"/>
              </w:rPr>
              <w:t xml:space="preserve"> 1B)</w:t>
            </w:r>
          </w:p>
        </w:tc>
      </w:tr>
      <w:tr w:rsidR="00F74CB6" w:rsidRPr="00C011FF" w14:paraId="1F4A8A71"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36EFBCA9" w:rsidR="00F74CB6" w:rsidRPr="0077761C" w:rsidRDefault="00EE355F"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3</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3E46C9CD"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F74CB6" w:rsidRPr="00584574" w14:paraId="0963D8DC"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B5132" w14:textId="77777777" w:rsidR="00F74CB6" w:rsidRPr="0077761C" w:rsidRDefault="00F74CB6" w:rsidP="00F74CB6">
            <w:pPr>
              <w:pStyle w:val="MediumShading1-Accent11"/>
              <w:spacing w:before="120" w:after="120"/>
              <w:rPr>
                <w:rFonts w:ascii="Avenir Next Cyr Medium" w:hAnsi="Avenir Next Cyr Medium" w:cs="Calibri"/>
                <w:color w:val="auto"/>
                <w:sz w:val="20"/>
                <w:szCs w:val="20"/>
                <w:lang w:val="uk-UA"/>
              </w:rPr>
            </w:pPr>
            <w:r w:rsidRPr="0077761C">
              <w:rPr>
                <w:rFonts w:ascii="Avenir Next Cyr" w:hAnsi="Avenir Next Cyr" w:cs="Calibri"/>
                <w:b/>
                <w:color w:val="000000" w:themeColor="text1"/>
                <w:sz w:val="20"/>
                <w:szCs w:val="16"/>
                <w:lang w:val="uk-UA"/>
              </w:rPr>
              <w:t xml:space="preserve"> </w:t>
            </w:r>
            <w:r w:rsidRPr="0077761C">
              <w:rPr>
                <w:rFonts w:ascii="Avenir Next Cyr Medium" w:hAnsi="Avenir Next Cyr Medium" w:cs="Calibri"/>
                <w:b/>
                <w:color w:val="000000" w:themeColor="text1"/>
                <w:sz w:val="20"/>
                <w:szCs w:val="16"/>
                <w:lang w:val="uk-UA"/>
              </w:rPr>
              <w:t>Вкажіть результат</w:t>
            </w:r>
          </w:p>
          <w:p w14:paraId="6C0B4D2F" w14:textId="74D3ED07" w:rsidR="00F74CB6" w:rsidRPr="0077761C" w:rsidRDefault="002B174B" w:rsidP="00F74CB6">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hAnsi="Avenir Next Cyr"/>
                <w:i/>
                <w:color w:val="auto"/>
                <w:spacing w:val="-3"/>
                <w:sz w:val="16"/>
                <w:szCs w:val="19"/>
                <w:lang w:val="uk-UA"/>
              </w:rPr>
              <w:t>(</w:t>
            </w:r>
            <w:r w:rsidRPr="004317FE">
              <w:rPr>
                <w:rFonts w:ascii="Avenir Next Cyr" w:hAnsi="Avenir Next Cyr" w:cs="Calibri"/>
                <w:i/>
                <w:color w:val="auto"/>
                <w:spacing w:val="-3"/>
                <w:sz w:val="16"/>
                <w:szCs w:val="16"/>
                <w:lang w:val="uk-UA"/>
              </w:rPr>
              <w:t>~</w:t>
            </w:r>
            <w:r>
              <w:rPr>
                <w:rFonts w:ascii="Avenir Next Cyr" w:hAnsi="Avenir Next Cyr" w:cs="Calibri"/>
                <w:i/>
                <w:color w:val="auto"/>
                <w:spacing w:val="-3"/>
                <w:sz w:val="16"/>
                <w:szCs w:val="19"/>
                <w:lang w:val="uk-UA"/>
              </w:rPr>
              <w:t>30</w:t>
            </w:r>
            <w:r w:rsidRPr="004317FE">
              <w:rPr>
                <w:rFonts w:ascii="Avenir Next Cyr" w:hAnsi="Avenir Next Cyr" w:cs="Calibri"/>
                <w:i/>
                <w:color w:val="auto"/>
                <w:spacing w:val="-3"/>
                <w:sz w:val="16"/>
                <w:szCs w:val="19"/>
                <w:lang w:val="uk-UA"/>
              </w:rPr>
              <w:t xml:space="preserve"> слів</w:t>
            </w:r>
            <w:r w:rsidRPr="004317FE">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584574" w14:paraId="6D95F4DE" w14:textId="77777777" w:rsidTr="00F64C5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1C125F" w14:textId="77777777" w:rsidR="00F74CB6" w:rsidRPr="0077761C" w:rsidRDefault="00F74CB6" w:rsidP="00F74CB6">
            <w:pPr>
              <w:pStyle w:val="MediumShading1-Accent11"/>
              <w:spacing w:before="120" w:after="120"/>
              <w:rPr>
                <w:rFonts w:ascii="Avenir Next Cyr Medium" w:hAnsi="Avenir Next Cyr Medium" w:cs="Calibri"/>
                <w:b/>
                <w:color w:val="000000" w:themeColor="text1"/>
                <w:sz w:val="20"/>
                <w:szCs w:val="16"/>
                <w:lang w:val="uk-UA"/>
              </w:rPr>
            </w:pPr>
            <w:r w:rsidRPr="0077761C">
              <w:rPr>
                <w:rFonts w:ascii="Avenir Next Cyr Medium" w:hAnsi="Avenir Next Cyr Medium" w:cs="Calibri"/>
                <w:b/>
                <w:color w:val="000000" w:themeColor="text1"/>
                <w:sz w:val="20"/>
                <w:szCs w:val="16"/>
                <w:lang w:val="uk-UA"/>
              </w:rPr>
              <w:t xml:space="preserve"> Опис ситуації</w:t>
            </w:r>
          </w:p>
          <w:p w14:paraId="7EA180DB" w14:textId="67FA9007" w:rsidR="00F74CB6" w:rsidRPr="0077761C"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77761C">
              <w:rPr>
                <w:rFonts w:ascii="Avenir Next Cyr" w:hAnsi="Avenir Next Cyr"/>
                <w:i/>
                <w:color w:val="auto"/>
                <w:spacing w:val="-3"/>
                <w:sz w:val="16"/>
                <w:szCs w:val="19"/>
                <w:lang w:val="uk-UA"/>
              </w:rPr>
              <w:t>(</w:t>
            </w:r>
            <w:r w:rsidRPr="0077761C">
              <w:rPr>
                <w:rFonts w:ascii="AvenirNext LT Pro Bold" w:eastAsia="Times New Roman" w:hAnsi="AvenirNext LT Pro Bold" w:cs="Segoe UI"/>
                <w:i/>
                <w:iCs/>
                <w:color w:val="auto"/>
                <w:sz w:val="16"/>
                <w:szCs w:val="16"/>
                <w:lang w:val="uk-UA" w:eastAsia="en-US"/>
              </w:rPr>
              <w:t>~</w:t>
            </w:r>
            <w:r w:rsidRPr="0077761C">
              <w:rPr>
                <w:rFonts w:ascii="Avenir Next Cyr" w:hAnsi="Avenir Next Cyr"/>
                <w:i/>
                <w:color w:val="auto"/>
                <w:spacing w:val="-3"/>
                <w:sz w:val="16"/>
                <w:szCs w:val="19"/>
                <w:lang w:val="uk-UA"/>
              </w:rPr>
              <w:t xml:space="preserve">150 слів; </w:t>
            </w:r>
            <w:r w:rsidRPr="0077761C">
              <w:rPr>
                <w:rFonts w:ascii="Avenir Next Cyr" w:hAnsi="Avenir Next Cyr"/>
                <w:bCs/>
                <w:i/>
                <w:iCs/>
                <w:color w:val="auto"/>
                <w:spacing w:val="-3"/>
                <w:sz w:val="16"/>
                <w:szCs w:val="16"/>
                <w:lang w:val="uk-UA"/>
              </w:rPr>
              <w:t>≤</w:t>
            </w:r>
            <w:r w:rsidRPr="0077761C">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F74CB6" w:rsidRPr="00584574" w:rsidRDefault="00F74CB6" w:rsidP="00F74CB6">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F74CB6" w:rsidRPr="00C011FF" w14:paraId="03410BC1" w14:textId="77777777" w:rsidTr="00F64C5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021E8313" w14:textId="77777777" w:rsidR="00F74CB6" w:rsidRPr="0077761C" w:rsidRDefault="00F74CB6" w:rsidP="00F74CB6">
            <w:pPr>
              <w:pStyle w:val="MediumShading1-Accent11"/>
              <w:spacing w:before="120" w:after="120"/>
              <w:rPr>
                <w:rFonts w:ascii="Avenir Next Cyr Medium" w:hAnsi="Avenir Next Cyr Medium" w:cs="Tahoma"/>
                <w:b/>
                <w:color w:val="B4975A"/>
                <w:szCs w:val="16"/>
                <w:lang w:val="uk-UA"/>
              </w:rPr>
            </w:pPr>
            <w:r w:rsidRPr="0077761C">
              <w:rPr>
                <w:rFonts w:ascii="Avenir Next Cyr Medium" w:hAnsi="Avenir Next Cyr Medium" w:cs="Calibri"/>
                <w:b/>
                <w:color w:val="B4975A"/>
                <w:szCs w:val="16"/>
                <w:lang w:val="uk-UA"/>
              </w:rPr>
              <w:t>ДОДАТКОВІ</w:t>
            </w:r>
            <w:r w:rsidRPr="0077761C">
              <w:rPr>
                <w:rFonts w:ascii="Avenir Next Cyr Medium" w:hAnsi="Avenir Next Cyr Medium" w:cs="Tahoma"/>
                <w:b/>
                <w:color w:val="B4975A"/>
                <w:szCs w:val="16"/>
                <w:lang w:val="uk-UA"/>
              </w:rPr>
              <w:t xml:space="preserve"> </w:t>
            </w:r>
            <w:r w:rsidRPr="0077761C">
              <w:rPr>
                <w:rFonts w:ascii="Avenir Next Cyr Medium" w:hAnsi="Avenir Next Cyr Medium" w:cs="Calibri"/>
                <w:b/>
                <w:color w:val="B4975A"/>
                <w:szCs w:val="16"/>
                <w:lang w:val="uk-UA"/>
              </w:rPr>
              <w:t>РЕЗУЛЬТАТИ</w:t>
            </w:r>
          </w:p>
          <w:p w14:paraId="67973030" w14:textId="77777777" w:rsidR="00F74CB6" w:rsidRPr="0077761C" w:rsidRDefault="00F74CB6" w:rsidP="00F74CB6">
            <w:pPr>
              <w:pStyle w:val="MediumShading1-Accent11"/>
              <w:spacing w:before="120" w:after="120"/>
              <w:rPr>
                <w:rFonts w:ascii="Avenir Next Cyr" w:hAnsi="Avenir Next Cyr" w:cs="Tahoma"/>
                <w:color w:val="000000" w:themeColor="text1"/>
                <w:sz w:val="20"/>
                <w:szCs w:val="16"/>
                <w:lang w:val="uk-UA"/>
              </w:rPr>
            </w:pPr>
            <w:r w:rsidRPr="0077761C">
              <w:rPr>
                <w:rFonts w:ascii="Avenir Next Cyr" w:hAnsi="Avenir Next Cyr" w:cs="Calibri"/>
                <w:color w:val="000000" w:themeColor="text1"/>
                <w:sz w:val="20"/>
                <w:szCs w:val="16"/>
                <w:lang w:val="uk-UA"/>
              </w:rPr>
              <w:t>Розкажіть про додаткові</w:t>
            </w:r>
            <w:r w:rsidRPr="0077761C">
              <w:rPr>
                <w:rFonts w:ascii="Avenir Next Cyr" w:hAnsi="Avenir Next Cyr" w:cs="Tahoma"/>
                <w:color w:val="000000" w:themeColor="text1"/>
                <w:sz w:val="20"/>
                <w:szCs w:val="16"/>
                <w:lang w:val="uk-UA"/>
              </w:rPr>
              <w:t xml:space="preserve"> </w:t>
            </w:r>
            <w:r w:rsidRPr="0077761C">
              <w:rPr>
                <w:rFonts w:ascii="Avenir Next Cyr" w:hAnsi="Avenir Next Cyr" w:cs="Calibri"/>
                <w:color w:val="000000" w:themeColor="text1"/>
                <w:sz w:val="20"/>
                <w:szCs w:val="16"/>
                <w:lang w:val="uk-UA"/>
              </w:rPr>
              <w:t>результати/досягнення,</w:t>
            </w:r>
            <w:r w:rsidRPr="0077761C">
              <w:rPr>
                <w:rFonts w:ascii="Avenir Next Cyr" w:hAnsi="Avenir Next Cyr" w:cs="Tahoma"/>
                <w:color w:val="000000" w:themeColor="text1"/>
                <w:sz w:val="20"/>
                <w:szCs w:val="16"/>
                <w:lang w:val="uk-UA"/>
              </w:rPr>
              <w:t xml:space="preserve"> що не ставилися в </w:t>
            </w:r>
            <w:r w:rsidRPr="0077761C">
              <w:rPr>
                <w:rFonts w:ascii="Avenir Next Cyr" w:hAnsi="Avenir Next Cyr" w:cs="Calibri"/>
                <w:color w:val="000000" w:themeColor="text1"/>
                <w:sz w:val="20"/>
                <w:szCs w:val="16"/>
                <w:lang w:val="uk-UA"/>
              </w:rPr>
              <w:t>ключових цілях</w:t>
            </w:r>
            <w:r w:rsidRPr="0077761C">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20BCBA3A" w14:textId="303685C5" w:rsidR="00F74CB6" w:rsidRPr="0077761C" w:rsidRDefault="00F74CB6" w:rsidP="00F74CB6">
            <w:pPr>
              <w:pStyle w:val="MediumShading1-Accent11"/>
              <w:spacing w:before="120" w:after="120"/>
              <w:rPr>
                <w:rFonts w:ascii="AvenirNext LT Pro Bold" w:hAnsi="AvenirNext LT Pro Bold" w:cs="Tahoma"/>
                <w:color w:val="000000" w:themeColor="text1"/>
                <w:sz w:val="16"/>
                <w:szCs w:val="16"/>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 xml:space="preserve">~250 </w:t>
            </w:r>
            <w:r w:rsidRPr="0077761C">
              <w:rPr>
                <w:rFonts w:ascii="Avenir Next Cyr" w:hAnsi="Avenir Next Cyr"/>
                <w:i/>
                <w:color w:val="auto"/>
                <w:spacing w:val="-3"/>
                <w:sz w:val="16"/>
                <w:szCs w:val="16"/>
                <w:lang w:val="uk-UA"/>
              </w:rPr>
              <w:t xml:space="preserve">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3 таблиці/графіки)</w:t>
            </w:r>
          </w:p>
        </w:tc>
      </w:tr>
      <w:tr w:rsidR="00F74CB6" w:rsidRPr="00584574" w14:paraId="11D02CCC" w14:textId="77777777" w:rsidTr="00F64C5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0268BDA" w14:textId="6B0A9EAA" w:rsidR="00F74CB6" w:rsidRPr="0077761C" w:rsidRDefault="00F74CB6" w:rsidP="00F74CB6">
            <w:pPr>
              <w:pStyle w:val="MediumShading1-Accent11"/>
              <w:spacing w:before="120" w:after="120"/>
              <w:rPr>
                <w:rFonts w:ascii="AvenirNext LT Pro Regular" w:hAnsi="AvenirNext LT Pro Regular"/>
                <w:color w:val="auto"/>
                <w:sz w:val="19"/>
                <w:szCs w:val="19"/>
                <w:lang w:val="uk-UA"/>
              </w:rPr>
            </w:pPr>
            <w:r w:rsidRPr="0077761C">
              <w:rPr>
                <w:rFonts w:ascii="Avenir Next Cyr" w:hAnsi="Avenir Next Cyr"/>
                <w:color w:val="auto"/>
                <w:sz w:val="20"/>
                <w:szCs w:val="20"/>
                <w:lang w:val="uk-UA"/>
              </w:rPr>
              <w:t>Перелічіть тут додаткові результати.</w:t>
            </w:r>
            <w:r w:rsidRPr="0077761C">
              <w:rPr>
                <w:rFonts w:ascii="AvenirNext LT Pro Regular" w:hAnsi="AvenirNext LT Pro Regular"/>
                <w:color w:val="auto"/>
                <w:sz w:val="19"/>
                <w:szCs w:val="19"/>
                <w:lang w:val="uk-UA"/>
              </w:rPr>
              <w:br/>
            </w:r>
          </w:p>
        </w:tc>
      </w:tr>
      <w:tr w:rsidR="00F74CB6" w:rsidRPr="00C011FF" w14:paraId="09EA7F89" w14:textId="77777777" w:rsidTr="00F64C51">
        <w:tc>
          <w:tcPr>
            <w:tcW w:w="5524" w:type="dxa"/>
            <w:gridSpan w:val="2"/>
            <w:tcBorders>
              <w:bottom w:val="single" w:sz="6" w:space="0" w:color="auto"/>
            </w:tcBorders>
            <w:shd w:val="clear" w:color="auto" w:fill="B8B8B8"/>
            <w:vAlign w:val="center"/>
          </w:tcPr>
          <w:p w14:paraId="065DD31F" w14:textId="085026FF" w:rsidR="00F74CB6" w:rsidRPr="00584574" w:rsidRDefault="00F74CB6" w:rsidP="00F74CB6">
            <w:pPr>
              <w:pStyle w:val="MediumShading1-Accent11"/>
              <w:spacing w:before="120" w:after="120"/>
              <w:rPr>
                <w:rFonts w:ascii="Avenir Next Cyr" w:hAnsi="Avenir Next Cyr"/>
                <w:b/>
                <w:color w:val="auto"/>
                <w:sz w:val="19"/>
                <w:szCs w:val="19"/>
                <w:lang w:val="uk-UA"/>
              </w:rPr>
            </w:pPr>
            <w:r w:rsidRPr="00584574">
              <w:rPr>
                <w:rFonts w:ascii="Avenir Next LT Pro" w:hAnsi="Avenir Next LT Pro"/>
                <w:b/>
                <w:color w:val="auto"/>
                <w:sz w:val="19"/>
                <w:szCs w:val="19"/>
                <w:lang w:val="uk-UA"/>
              </w:rPr>
              <w:t xml:space="preserve">4B. </w:t>
            </w:r>
            <w:r w:rsidRPr="00584574">
              <w:rPr>
                <w:rFonts w:ascii="Avenir Next Cyr Medium" w:hAnsi="Avenir Next Cyr Medium"/>
                <w:b/>
                <w:color w:val="auto"/>
                <w:sz w:val="20"/>
                <w:szCs w:val="20"/>
                <w:lang w:val="uk-UA"/>
              </w:rPr>
              <w:t xml:space="preserve">Маркетинг </w:t>
            </w:r>
            <w:proofErr w:type="spellStart"/>
            <w:r w:rsidRPr="00584574">
              <w:rPr>
                <w:rFonts w:ascii="Avenir Next Cyr Medium" w:hAnsi="Avenir Next Cyr Medium"/>
                <w:b/>
                <w:color w:val="auto"/>
                <w:sz w:val="20"/>
                <w:szCs w:val="20"/>
                <w:lang w:val="uk-UA"/>
              </w:rPr>
              <w:t>рідко</w:t>
            </w:r>
            <w:proofErr w:type="spellEnd"/>
            <w:r w:rsidRPr="00584574">
              <w:rPr>
                <w:rFonts w:ascii="Avenir Next Cyr Medium" w:hAnsi="Avenir Next Cyr Medium"/>
                <w:b/>
                <w:color w:val="auto"/>
                <w:sz w:val="20"/>
                <w:szCs w:val="20"/>
                <w:lang w:val="uk-UA"/>
              </w:rPr>
              <w:t xml:space="preserve"> діє ізольовано. Окрім ваших зусиль, що ще на ринку могло вплинути на результати цієї кампанії – позитивно чи негативно</w:t>
            </w:r>
            <w:r>
              <w:rPr>
                <w:rFonts w:ascii="Avenir Next Cyr Medium" w:hAnsi="Avenir Next Cyr Medium"/>
                <w:b/>
                <w:color w:val="auto"/>
                <w:sz w:val="20"/>
                <w:szCs w:val="20"/>
                <w:lang w:val="uk-UA"/>
              </w:rPr>
              <w:t xml:space="preserve"> -</w:t>
            </w:r>
            <w:r w:rsidRPr="00D275DA">
              <w:rPr>
                <w:lang w:val="ru-RU"/>
              </w:rPr>
              <w:t xml:space="preserve"> </w:t>
            </w:r>
            <w:r w:rsidRPr="00D275DA">
              <w:rPr>
                <w:rFonts w:ascii="Avenir Next Cyr Medium" w:hAnsi="Avenir Next Cyr Medium"/>
                <w:b/>
                <w:color w:val="auto"/>
                <w:sz w:val="20"/>
                <w:szCs w:val="20"/>
                <w:lang w:val="uk-UA"/>
              </w:rPr>
              <w:t>за весь період</w:t>
            </w:r>
            <w:r w:rsidRPr="00584574">
              <w:rPr>
                <w:rFonts w:ascii="Avenir Next Cyr Medium" w:hAnsi="Avenir Next Cyr Medium"/>
                <w:b/>
                <w:color w:val="auto"/>
                <w:sz w:val="20"/>
                <w:szCs w:val="20"/>
                <w:lang w:val="uk-UA"/>
              </w:rPr>
              <w:t>?</w:t>
            </w:r>
          </w:p>
          <w:p w14:paraId="26A0F609" w14:textId="77777777" w:rsidR="00F74CB6" w:rsidRPr="00584574" w:rsidRDefault="00F74CB6" w:rsidP="00F74CB6">
            <w:pPr>
              <w:pStyle w:val="MediumShading1-Accent11"/>
              <w:spacing w:after="120"/>
              <w:rPr>
                <w:rFonts w:ascii="Avenir Next Cyr Medium" w:hAnsi="Avenir Next Cyr Medium"/>
                <w:b/>
                <w:color w:val="auto"/>
                <w:sz w:val="20"/>
                <w:szCs w:val="20"/>
                <w:lang w:val="uk-UA"/>
              </w:rPr>
            </w:pPr>
            <w:r w:rsidRPr="00584574">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w:t>
            </w:r>
            <w:r w:rsidRPr="00584574">
              <w:rPr>
                <w:rFonts w:ascii="Avenir Next Cyr Medium" w:hAnsi="Avenir Next Cyr Medium"/>
                <w:b/>
                <w:color w:val="auto"/>
                <w:sz w:val="20"/>
                <w:szCs w:val="20"/>
                <w:lang w:val="uk-UA"/>
              </w:rPr>
              <w:lastRenderedPageBreak/>
              <w:t xml:space="preserve">уявлення того, що зробило вашу кампанію ефективною. </w:t>
            </w:r>
          </w:p>
          <w:p w14:paraId="30669052" w14:textId="080B7457" w:rsidR="00F74CB6" w:rsidRPr="00584574" w:rsidRDefault="00F74CB6" w:rsidP="00F74CB6">
            <w:pPr>
              <w:pStyle w:val="MediumShading1-Accent11"/>
              <w:spacing w:after="120"/>
              <w:rPr>
                <w:rFonts w:ascii="Avenir Next Cyr Medium" w:hAnsi="Avenir Next Cyr Medium"/>
                <w:b/>
                <w:color w:val="auto"/>
                <w:sz w:val="20"/>
                <w:szCs w:val="20"/>
                <w:lang w:val="uk-UA"/>
              </w:rPr>
            </w:pPr>
            <w:r w:rsidRPr="0077761C">
              <w:rPr>
                <w:rFonts w:ascii="Avenir Next Cyr" w:hAnsi="Avenir Next Cyr"/>
                <w:i/>
                <w:color w:val="auto"/>
                <w:spacing w:val="-3"/>
                <w:sz w:val="16"/>
                <w:szCs w:val="16"/>
                <w:lang w:val="uk-UA"/>
              </w:rPr>
              <w:t>(</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 xml:space="preserve">200 слів; </w:t>
            </w:r>
            <w:r w:rsidRPr="0077761C">
              <w:rPr>
                <w:rFonts w:ascii="Avenir Next Cyr" w:hAnsi="Avenir Next Cyr" w:cs="Calibri"/>
                <w:i/>
                <w:color w:val="auto"/>
                <w:spacing w:val="-3"/>
                <w:sz w:val="16"/>
                <w:szCs w:val="16"/>
                <w:lang w:val="uk-UA"/>
              </w:rPr>
              <w:t>≤</w:t>
            </w:r>
            <w:r w:rsidRPr="0077761C">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04650C1B" w14:textId="77777777" w:rsidR="00F74CB6" w:rsidRPr="00584574" w:rsidRDefault="00F74CB6" w:rsidP="00F74CB6">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lastRenderedPageBreak/>
              <w:t>Effie</w:t>
            </w:r>
            <w:proofErr w:type="spellEnd"/>
            <w:r w:rsidRPr="00584574">
              <w:rPr>
                <w:rFonts w:ascii="Avenir Next Cyr Medium" w:hAnsi="Avenir Next Cyr Medium"/>
                <w:b/>
                <w:color w:val="auto"/>
                <w:sz w:val="18"/>
                <w:szCs w:val="18"/>
                <w:lang w:val="uk-UA"/>
              </w:rPr>
              <w:t xml:space="preserve"> підказки:</w:t>
            </w:r>
          </w:p>
          <w:p w14:paraId="338E0781" w14:textId="117D9932"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63FF9304" w14:textId="77777777"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Наведена нижче таблиця факторів є вибіркою загальних ринкових </w:t>
            </w:r>
            <w:proofErr w:type="spellStart"/>
            <w:r w:rsidRPr="00584574">
              <w:rPr>
                <w:rFonts w:ascii="Avenir Next Cyr" w:hAnsi="Avenir Next Cyr"/>
                <w:color w:val="000000" w:themeColor="text1"/>
                <w:sz w:val="18"/>
                <w:szCs w:val="18"/>
                <w:lang w:val="uk-UA"/>
              </w:rPr>
              <w:t>активностей</w:t>
            </w:r>
            <w:proofErr w:type="spellEnd"/>
            <w:r w:rsidRPr="00584574">
              <w:rPr>
                <w:rFonts w:ascii="Avenir Next Cyr" w:hAnsi="Avenir Next Cyr"/>
                <w:color w:val="000000" w:themeColor="text1"/>
                <w:sz w:val="18"/>
                <w:szCs w:val="18"/>
                <w:lang w:val="uk-UA"/>
              </w:rPr>
              <w:t>, але ваша відповідь може не обмежуватись тільки ними.</w:t>
            </w:r>
          </w:p>
          <w:p w14:paraId="7B5513EE" w14:textId="2FB5941B" w:rsidR="00F74CB6" w:rsidRPr="00584574" w:rsidRDefault="00F74CB6" w:rsidP="00F74CB6">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s="Calibri"/>
                <w:color w:val="000000" w:themeColor="text1"/>
                <w:sz w:val="18"/>
                <w:szCs w:val="19"/>
                <w:lang w:val="uk-UA"/>
              </w:rPr>
              <w:lastRenderedPageBreak/>
              <w:t>Використайте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місце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щоб</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довести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суддям</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w:t>
            </w:r>
            <w:r w:rsidRPr="00584574">
              <w:rPr>
                <w:rFonts w:ascii="Avenir Next Cyr" w:hAnsi="Avenir Next Cyr"/>
                <w:color w:val="000000" w:themeColor="text1"/>
                <w:sz w:val="18"/>
                <w:szCs w:val="19"/>
                <w:lang w:val="uk-UA"/>
              </w:rPr>
              <w:t xml:space="preserve"> саме </w:t>
            </w:r>
            <w:r w:rsidRPr="00584574">
              <w:rPr>
                <w:rFonts w:ascii="Avenir Next Cyr" w:hAnsi="Avenir Next Cyr" w:cs="Calibri"/>
                <w:color w:val="000000" w:themeColor="text1"/>
                <w:sz w:val="18"/>
                <w:szCs w:val="19"/>
                <w:lang w:val="uk-UA"/>
              </w:rPr>
              <w:t>ваші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маркетингові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зусилля</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привели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результатів</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зазначених</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у</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Питанні</w:t>
            </w:r>
            <w:r w:rsidRPr="00584574">
              <w:rPr>
                <w:rFonts w:ascii="Avenir Next Cyr" w:hAnsi="Avenir Next Cyr"/>
                <w:color w:val="000000" w:themeColor="text1"/>
                <w:sz w:val="18"/>
                <w:szCs w:val="19"/>
                <w:lang w:val="uk-UA"/>
              </w:rPr>
              <w:t xml:space="preserve"> 4</w:t>
            </w:r>
            <w:r w:rsidRPr="00584574">
              <w:rPr>
                <w:rFonts w:ascii="Avenir Next Cyr" w:hAnsi="Avenir Next Cyr" w:cs="Calibri"/>
                <w:color w:val="000000" w:themeColor="text1"/>
                <w:sz w:val="18"/>
                <w:szCs w:val="19"/>
                <w:lang w:val="uk-UA"/>
              </w:rPr>
              <w:t>А,</w:t>
            </w:r>
            <w:r w:rsidRPr="00584574">
              <w:rPr>
                <w:rFonts w:asciiTheme="minorHAnsi" w:hAnsiTheme="minorHAnsi"/>
                <w:color w:val="000000" w:themeColor="text1"/>
                <w:sz w:val="18"/>
                <w:szCs w:val="19"/>
                <w:lang w:val="uk-UA"/>
              </w:rPr>
              <w:t xml:space="preserve"> </w:t>
            </w:r>
            <w:r w:rsidRPr="00584574">
              <w:rPr>
                <w:rFonts w:ascii="Avenir Next Cyr" w:hAnsi="Avenir Next Cyr"/>
                <w:color w:val="000000" w:themeColor="text1"/>
                <w:sz w:val="18"/>
                <w:szCs w:val="19"/>
                <w:lang w:val="uk-UA"/>
              </w:rPr>
              <w:t>та виключіть вплив інших факторів</w:t>
            </w:r>
            <w:r w:rsidRPr="00584574">
              <w:rPr>
                <w:rFonts w:ascii="Avenir Next Cyr" w:hAnsi="Avenir Next Cyr"/>
                <w:color w:val="auto"/>
                <w:sz w:val="18"/>
                <w:szCs w:val="19"/>
                <w:lang w:val="uk-UA"/>
              </w:rPr>
              <w:t>.</w:t>
            </w:r>
          </w:p>
        </w:tc>
      </w:tr>
      <w:tr w:rsidR="00F74CB6" w:rsidRPr="00C011FF" w14:paraId="20CF7CBE"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470DBE9" w14:textId="77777777" w:rsidR="00F74CB6" w:rsidRPr="00584574" w:rsidRDefault="0002629E"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Бізнес заходи</w:t>
            </w:r>
          </w:p>
          <w:p w14:paraId="042B57CE" w14:textId="38B15775"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015B5A8" w14:textId="77777777" w:rsidR="00F74CB6" w:rsidRPr="00584574" w:rsidRDefault="0002629E"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Соціальні чи економічні події</w:t>
            </w:r>
          </w:p>
          <w:p w14:paraId="0DD433AF" w14:textId="0BE6F08F"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 xml:space="preserve">(напр. зміни в економіці, політичні, соціальні фактори)  </w:t>
            </w:r>
          </w:p>
        </w:tc>
      </w:tr>
      <w:tr w:rsidR="00F74CB6" w:rsidRPr="00584574" w14:paraId="4E2FFF60"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DC99170" w14:textId="77777777" w:rsidR="00F74CB6" w:rsidRPr="00584574" w:rsidRDefault="0002629E" w:rsidP="00F74CB6">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Корпоративні заходи</w:t>
            </w:r>
          </w:p>
          <w:p w14:paraId="52F15964" w14:textId="48DD57C5"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71587855" w:rsidR="00F74CB6" w:rsidRPr="00584574" w:rsidRDefault="0002629E" w:rsidP="00F74CB6">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b/>
                <w:color w:val="auto"/>
                <w:szCs w:val="22"/>
                <w:lang w:val="uk-UA"/>
              </w:rPr>
              <w:t xml:space="preserve"> </w:t>
            </w:r>
            <w:r w:rsidR="00F74CB6" w:rsidRPr="00584574">
              <w:rPr>
                <w:rFonts w:ascii="Avenir Next Cyr Medium" w:hAnsi="Avenir Next Cyr Medium" w:cs="Tahoma"/>
                <w:b/>
                <w:color w:val="000000" w:themeColor="text1"/>
                <w:sz w:val="20"/>
                <w:szCs w:val="16"/>
                <w:lang w:val="uk-UA"/>
              </w:rPr>
              <w:t>Зв’язки з громадськістю</w:t>
            </w:r>
          </w:p>
        </w:tc>
      </w:tr>
      <w:tr w:rsidR="00F74CB6" w:rsidRPr="00584574" w14:paraId="5A87FF6E"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A4928D8" w14:textId="77777777" w:rsidR="00F74CB6" w:rsidRPr="00584574" w:rsidRDefault="0002629E" w:rsidP="00F74CB6">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F74CB6" w:rsidRPr="00584574">
                  <w:rPr>
                    <w:rFonts w:ascii="Segoe UI Symbol" w:eastAsia="MS Gothic" w:hAnsi="Segoe UI Symbol" w:cs="Segoe UI Symbol"/>
                    <w:b/>
                    <w:color w:val="auto"/>
                    <w:szCs w:val="22"/>
                    <w:lang w:val="uk-UA"/>
                  </w:rPr>
                  <w:t>☐</w:t>
                </w:r>
              </w:sdtContent>
            </w:sdt>
            <w:r w:rsidR="00F74CB6" w:rsidRPr="00584574">
              <w:rPr>
                <w:rFonts w:ascii="Avenir Next Cyr" w:hAnsi="Avenir Next Cyr" w:cs="Tahoma"/>
                <w:b/>
                <w:color w:val="000000" w:themeColor="text1"/>
                <w:szCs w:val="20"/>
                <w:lang w:val="uk-UA"/>
              </w:rPr>
              <w:t xml:space="preserve"> </w:t>
            </w:r>
            <w:r w:rsidR="00F74CB6" w:rsidRPr="00584574">
              <w:rPr>
                <w:rFonts w:ascii="Avenir Next Cyr Medium" w:hAnsi="Avenir Next Cyr Medium"/>
                <w:b/>
                <w:color w:val="auto"/>
                <w:sz w:val="20"/>
                <w:szCs w:val="19"/>
                <w:lang w:val="uk-UA"/>
              </w:rPr>
              <w:t>Природні явища</w:t>
            </w:r>
          </w:p>
          <w:p w14:paraId="2264DF1E" w14:textId="73B0B79D" w:rsidR="00F74CB6" w:rsidRPr="00584574" w:rsidRDefault="00F74CB6" w:rsidP="00F74CB6">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1C1FD87" w:rsidR="00F74CB6" w:rsidRPr="00584574" w:rsidRDefault="0002629E" w:rsidP="00F74CB6">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F74CB6" w:rsidRPr="00584574">
                  <w:rPr>
                    <w:rFonts w:ascii="MS Gothic" w:eastAsia="MS Gothic" w:hAnsi="MS Gothic"/>
                    <w:b/>
                    <w:color w:val="auto"/>
                    <w:szCs w:val="22"/>
                    <w:lang w:val="uk-UA"/>
                  </w:rPr>
                  <w:t>☐</w:t>
                </w:r>
              </w:sdtContent>
            </w:sdt>
            <w:r w:rsidR="00F74CB6" w:rsidRPr="00584574">
              <w:rPr>
                <w:rFonts w:ascii="Avenir Next Cyr Medium" w:hAnsi="Avenir Next Cyr Medium"/>
                <w:b/>
                <w:color w:val="auto"/>
                <w:szCs w:val="22"/>
                <w:lang w:val="uk-UA"/>
              </w:rPr>
              <w:t xml:space="preserve"> </w:t>
            </w:r>
            <w:r w:rsidR="00F74CB6" w:rsidRPr="00584574">
              <w:rPr>
                <w:rFonts w:ascii="Avenir Next Cyr Medium" w:hAnsi="Avenir Next Cyr Medium" w:cs="Tahoma"/>
                <w:b/>
                <w:color w:val="000000" w:themeColor="text1"/>
                <w:sz w:val="20"/>
                <w:szCs w:val="16"/>
                <w:lang w:val="uk-UA"/>
              </w:rPr>
              <w:t>Інше</w:t>
            </w:r>
            <w:r w:rsidR="00F74CB6" w:rsidRPr="00584574">
              <w:rPr>
                <w:rFonts w:ascii="Avenir Next Cyr" w:hAnsi="Avenir Next Cyr" w:cs="Tahoma"/>
                <w:b/>
                <w:color w:val="000000" w:themeColor="text1"/>
                <w:sz w:val="20"/>
                <w:szCs w:val="16"/>
                <w:lang w:val="uk-UA"/>
              </w:rPr>
              <w:t>_______________</w:t>
            </w:r>
          </w:p>
        </w:tc>
      </w:tr>
      <w:tr w:rsidR="00F74CB6" w:rsidRPr="00584574" w14:paraId="0B395E2D" w14:textId="77777777" w:rsidTr="00F64C51">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379EE2BC" w:rsidR="00F74CB6" w:rsidRPr="00584574" w:rsidRDefault="00F74CB6" w:rsidP="00F74CB6">
            <w:pPr>
              <w:pStyle w:val="MediumShading1-Accent11"/>
              <w:spacing w:after="120"/>
              <w:rPr>
                <w:rFonts w:ascii="Avenir Next LT Pro" w:hAnsi="Avenir Next LT Pro"/>
                <w:b/>
                <w:color w:val="auto"/>
                <w:sz w:val="20"/>
                <w:szCs w:val="20"/>
                <w:lang w:val="uk-UA"/>
              </w:rPr>
            </w:pPr>
            <w:r w:rsidRPr="00584574">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584574">
                  <w:rPr>
                    <w:rFonts w:ascii="Segoe UI Symbol" w:eastAsia="MS Gothic" w:hAnsi="Segoe UI Symbol" w:cs="Segoe UI Symbol"/>
                    <w:b/>
                    <w:color w:val="auto"/>
                    <w:szCs w:val="22"/>
                    <w:lang w:val="uk-UA"/>
                  </w:rPr>
                  <w:t>☐</w:t>
                </w:r>
              </w:sdtContent>
            </w:sdt>
            <w:r w:rsidRPr="00584574">
              <w:rPr>
                <w:rFonts w:ascii="Avenir Next Cyr" w:hAnsi="Avenir Next Cyr"/>
                <w:b/>
                <w:color w:val="auto"/>
                <w:szCs w:val="22"/>
                <w:lang w:val="uk-UA"/>
              </w:rPr>
              <w:t xml:space="preserve"> </w:t>
            </w:r>
            <w:r w:rsidRPr="00584574">
              <w:rPr>
                <w:rFonts w:ascii="Avenir Next Cyr Medium" w:hAnsi="Avenir Next Cyr Medium" w:cs="Tahoma"/>
                <w:b/>
                <w:color w:val="000000" w:themeColor="text1"/>
                <w:sz w:val="20"/>
                <w:szCs w:val="16"/>
                <w:lang w:val="uk-UA"/>
              </w:rPr>
              <w:t>Інші маркетингові</w:t>
            </w:r>
            <w:r w:rsidRPr="00584574">
              <w:rPr>
                <w:rFonts w:ascii="Avenir Next Cyr" w:hAnsi="Avenir Next Cyr" w:cs="Tahoma"/>
                <w:b/>
                <w:color w:val="000000" w:themeColor="text1"/>
                <w:sz w:val="20"/>
                <w:szCs w:val="16"/>
                <w:lang w:val="uk-UA"/>
              </w:rPr>
              <w:t xml:space="preserve"> </w:t>
            </w:r>
            <w:r w:rsidRPr="00584574">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F74CB6" w:rsidRPr="00584574" w:rsidRDefault="00F74CB6" w:rsidP="00F74CB6">
            <w:pPr>
              <w:pStyle w:val="MediumShading1-Accent11"/>
              <w:spacing w:after="120"/>
              <w:rPr>
                <w:rFonts w:ascii="Avenir Next LT Pro" w:hAnsi="Avenir Next LT Pro"/>
                <w:b/>
                <w:color w:val="auto"/>
                <w:sz w:val="20"/>
                <w:szCs w:val="20"/>
                <w:highlight w:val="yellow"/>
                <w:lang w:val="uk-UA"/>
              </w:rPr>
            </w:pPr>
          </w:p>
        </w:tc>
      </w:tr>
      <w:tr w:rsidR="00F74CB6" w:rsidRPr="00584574" w14:paraId="58F5B021" w14:textId="77777777" w:rsidTr="00F64C51">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3E809E9B" w14:textId="77777777" w:rsidR="00F74CB6" w:rsidRPr="00584574" w:rsidRDefault="00F74CB6" w:rsidP="00F74CB6">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5E50AAA1" w14:textId="77777777" w:rsidR="00F74CB6" w:rsidRPr="00584574" w:rsidRDefault="00F74CB6" w:rsidP="00F74CB6">
            <w:pPr>
              <w:pStyle w:val="MediumShading1-Accent11"/>
              <w:spacing w:after="120"/>
              <w:rPr>
                <w:rFonts w:ascii="Avenir Next LT Pro" w:hAnsi="Avenir Next LT Pro"/>
                <w:color w:val="auto"/>
                <w:sz w:val="20"/>
                <w:szCs w:val="20"/>
                <w:lang w:val="uk-UA"/>
              </w:rPr>
            </w:pPr>
          </w:p>
          <w:p w14:paraId="1F429909" w14:textId="22634A1A" w:rsidR="00F74CB6" w:rsidRPr="00584574" w:rsidRDefault="00F74CB6" w:rsidP="00F74CB6">
            <w:pPr>
              <w:pStyle w:val="MediumShading1-Accent11"/>
              <w:spacing w:after="120"/>
              <w:rPr>
                <w:rFonts w:ascii="Avenir Next LT Pro" w:hAnsi="Avenir Next LT Pro"/>
                <w:b/>
                <w:color w:val="auto"/>
                <w:sz w:val="20"/>
                <w:szCs w:val="20"/>
                <w:lang w:val="uk-UA"/>
              </w:rPr>
            </w:pPr>
          </w:p>
        </w:tc>
      </w:tr>
      <w:tr w:rsidR="00F74CB6" w:rsidRPr="00C011FF" w14:paraId="0CF2BB7B" w14:textId="561E8496" w:rsidTr="00F64C51">
        <w:trPr>
          <w:trHeight w:val="200"/>
        </w:trPr>
        <w:tc>
          <w:tcPr>
            <w:tcW w:w="5524" w:type="dxa"/>
            <w:gridSpan w:val="2"/>
            <w:shd w:val="clear" w:color="auto" w:fill="BFBFBF"/>
          </w:tcPr>
          <w:p w14:paraId="2B2793EF" w14:textId="77777777" w:rsidR="00F74CB6" w:rsidRPr="00584574" w:rsidRDefault="00F74CB6" w:rsidP="00F74CB6">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4</w:t>
            </w:r>
          </w:p>
          <w:p w14:paraId="28630035" w14:textId="77777777" w:rsidR="00F74CB6" w:rsidRPr="00F74CB6" w:rsidRDefault="00F74CB6" w:rsidP="00F74CB6">
            <w:pPr>
              <w:spacing w:after="120" w:line="240" w:lineRule="auto"/>
              <w:rPr>
                <w:rFonts w:ascii="Avenir Next Cyr" w:hAnsi="Avenir Next Cyr"/>
                <w:color w:val="auto"/>
                <w:sz w:val="18"/>
                <w:szCs w:val="20"/>
                <w:lang w:val="uk-UA"/>
              </w:rPr>
            </w:pPr>
            <w:r w:rsidRPr="00F74CB6">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F74CB6">
              <w:rPr>
                <w:rFonts w:ascii="Avenir Next Cyr" w:hAnsi="Avenir Next Cyr"/>
                <w:bCs/>
                <w:color w:val="auto"/>
                <w:sz w:val="20"/>
                <w:szCs w:val="20"/>
                <w:lang w:val="ru-RU"/>
              </w:rPr>
              <w:t xml:space="preserve"> </w:t>
            </w:r>
            <w:r w:rsidRPr="00F74CB6">
              <w:rPr>
                <w:rFonts w:ascii="Avenir Next Cyr" w:hAnsi="Avenir Next Cyr"/>
                <w:bCs/>
                <w:color w:val="auto"/>
                <w:sz w:val="20"/>
                <w:szCs w:val="20"/>
                <w:lang w:val="uk-UA"/>
              </w:rPr>
              <w:t xml:space="preserve">Не можна </w:t>
            </w:r>
            <w:r w:rsidRPr="00F74CB6">
              <w:rPr>
                <w:rFonts w:ascii="Avenir Next Cyr" w:hAnsi="Avenir Next Cyr" w:cs="Calibri"/>
                <w:color w:val="auto"/>
                <w:sz w:val="18"/>
                <w:szCs w:val="20"/>
                <w:lang w:val="uk-UA"/>
              </w:rPr>
              <w:t>вносити будь-яку</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додаткову</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інформацію</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в</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розділі</w:t>
            </w:r>
            <w:r w:rsidRPr="00F74CB6">
              <w:rPr>
                <w:rFonts w:ascii="Avenir Next Cyr" w:hAnsi="Avenir Next Cyr"/>
                <w:color w:val="auto"/>
                <w:sz w:val="18"/>
                <w:szCs w:val="20"/>
                <w:lang w:val="uk-UA"/>
              </w:rPr>
              <w:t xml:space="preserve"> </w:t>
            </w:r>
            <w:r w:rsidRPr="00F74CB6">
              <w:rPr>
                <w:rFonts w:ascii="Avenir Next Cyr" w:hAnsi="Avenir Next Cyr" w:cs="Calibri"/>
                <w:color w:val="auto"/>
                <w:sz w:val="18"/>
                <w:szCs w:val="20"/>
                <w:lang w:val="uk-UA"/>
              </w:rPr>
              <w:t>джерел даних</w:t>
            </w:r>
            <w:r w:rsidRPr="00F74CB6">
              <w:rPr>
                <w:rFonts w:ascii="Avenir Next Cyr" w:hAnsi="Avenir Next Cyr"/>
                <w:color w:val="auto"/>
                <w:sz w:val="18"/>
                <w:szCs w:val="20"/>
                <w:lang w:val="uk-UA"/>
              </w:rPr>
              <w:t>.</w:t>
            </w:r>
          </w:p>
          <w:p w14:paraId="790BB68F" w14:textId="77777777" w:rsidR="00F74CB6" w:rsidRPr="00F74CB6" w:rsidRDefault="00F74CB6" w:rsidP="00F74CB6">
            <w:pPr>
              <w:spacing w:after="120" w:line="240" w:lineRule="auto"/>
              <w:rPr>
                <w:rFonts w:ascii="Avenir Next Cyr" w:hAnsi="Avenir Next Cyr"/>
                <w:bCs/>
                <w:color w:val="auto"/>
                <w:sz w:val="20"/>
                <w:szCs w:val="20"/>
                <w:lang w:val="ru-RU"/>
              </w:rPr>
            </w:pPr>
          </w:p>
          <w:p w14:paraId="51678CD3" w14:textId="77777777" w:rsidR="00F74CB6" w:rsidRPr="00F74CB6" w:rsidRDefault="00F74CB6" w:rsidP="00F74CB6">
            <w:pPr>
              <w:spacing w:after="120" w:line="240" w:lineRule="auto"/>
              <w:rPr>
                <w:rFonts w:ascii="Avenir Next Cyr" w:hAnsi="Avenir Next Cyr"/>
                <w:b/>
                <w:i/>
                <w:iCs/>
                <w:color w:val="auto"/>
                <w:sz w:val="20"/>
                <w:szCs w:val="20"/>
                <w:lang w:val="uk-UA"/>
              </w:rPr>
            </w:pPr>
            <w:r w:rsidRPr="00F74CB6">
              <w:rPr>
                <w:rFonts w:ascii="Avenir Next Cyr" w:hAnsi="Avenir Next Cyr"/>
                <w:b/>
                <w:i/>
                <w:iCs/>
                <w:color w:val="auto"/>
                <w:sz w:val="20"/>
                <w:szCs w:val="20"/>
                <w:lang w:val="uk-UA"/>
              </w:rPr>
              <w:t xml:space="preserve">Рекомендований вигляд оформлення: </w:t>
            </w:r>
          </w:p>
          <w:p w14:paraId="0C9264AE"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672D1B82"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48854230" w14:textId="77777777" w:rsidR="00F74CB6" w:rsidRPr="00F74CB6" w:rsidRDefault="00F74CB6" w:rsidP="00F74CB6">
            <w:pPr>
              <w:spacing w:after="120" w:line="240" w:lineRule="auto"/>
              <w:rPr>
                <w:rFonts w:ascii="Avenir Next Cyr" w:hAnsi="Avenir Next Cyr"/>
                <w:bCs/>
                <w:color w:val="auto"/>
                <w:sz w:val="20"/>
                <w:szCs w:val="20"/>
                <w:lang w:val="uk-UA"/>
              </w:rPr>
            </w:pPr>
            <w:r w:rsidRPr="00F74CB6">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6FFC343" w14:textId="4B021D37" w:rsidR="00F74CB6" w:rsidRPr="00584574" w:rsidRDefault="00F74CB6" w:rsidP="00F74CB6">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7A3FB344" w14:textId="77777777" w:rsidR="00F74CB6" w:rsidRPr="00584574" w:rsidRDefault="00F74CB6" w:rsidP="00F74CB6">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1BBCA0F" w14:textId="77777777" w:rsidR="00F74CB6" w:rsidRPr="00584574" w:rsidRDefault="00F74CB6" w:rsidP="00F74CB6">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BD150B9" w14:textId="7DB3B186" w:rsidR="00F74CB6" w:rsidRPr="00F74CB6" w:rsidRDefault="0002629E" w:rsidP="00F74CB6">
            <w:pPr>
              <w:numPr>
                <w:ilvl w:val="0"/>
                <w:numId w:val="5"/>
              </w:numPr>
              <w:spacing w:after="120" w:line="240" w:lineRule="auto"/>
              <w:ind w:left="346" w:hanging="274"/>
              <w:rPr>
                <w:rFonts w:ascii="Avenir Next Cyr" w:hAnsi="Avenir Next Cyr"/>
                <w:b/>
                <w:bCs/>
                <w:color w:val="auto"/>
                <w:sz w:val="18"/>
                <w:szCs w:val="20"/>
                <w:lang w:val="uk-UA"/>
              </w:rPr>
            </w:pPr>
            <w:r>
              <w:fldChar w:fldCharType="begin"/>
            </w:r>
            <w:r w:rsidR="00875348">
              <w:instrText>HYPERLINK</w:instrText>
            </w:r>
            <w:r w:rsidR="00875348" w:rsidRPr="00875348">
              <w:rPr>
                <w:lang w:val="ru-RU"/>
              </w:rPr>
              <w:instrText xml:space="preserve"> "</w:instrText>
            </w:r>
            <w:r w:rsidR="00875348">
              <w:instrText>https</w:instrText>
            </w:r>
            <w:r w:rsidR="00875348" w:rsidRPr="00875348">
              <w:rPr>
                <w:lang w:val="ru-RU"/>
              </w:rPr>
              <w:instrText>://</w:instrText>
            </w:r>
            <w:r w:rsidR="00875348">
              <w:instrText>effie</w:instrText>
            </w:r>
            <w:r w:rsidR="00875348" w:rsidRPr="00875348">
              <w:rPr>
                <w:lang w:val="ru-RU"/>
              </w:rPr>
              <w:instrText>.</w:instrText>
            </w:r>
            <w:r w:rsidR="00875348">
              <w:instrText>org</w:instrText>
            </w:r>
            <w:r w:rsidR="00875348" w:rsidRPr="00875348">
              <w:rPr>
                <w:lang w:val="ru-RU"/>
              </w:rPr>
              <w:instrText>.</w:instrText>
            </w:r>
            <w:r w:rsidR="00875348">
              <w:instrText>ua</w:instrText>
            </w:r>
            <w:r w:rsidR="00875348" w:rsidRPr="00875348">
              <w:rPr>
                <w:lang w:val="ru-RU"/>
              </w:rPr>
              <w:instrText>/</w:instrText>
            </w:r>
            <w:r w:rsidR="00875348">
              <w:instrText>contest</w:instrText>
            </w:r>
            <w:r w:rsidR="00875348" w:rsidRPr="00875348">
              <w:rPr>
                <w:lang w:val="ru-RU"/>
              </w:rPr>
              <w:instrText>/</w:instrText>
            </w:r>
            <w:r w:rsidR="00875348">
              <w:instrText>entry</w:instrText>
            </w:r>
            <w:r w:rsidR="00875348" w:rsidRPr="00875348">
              <w:rPr>
                <w:lang w:val="ru-RU"/>
              </w:rPr>
              <w:instrText>-</w:instrText>
            </w:r>
            <w:r w:rsidR="00875348">
              <w:instrText>form</w:instrText>
            </w:r>
            <w:r w:rsidR="00875348" w:rsidRPr="00875348">
              <w:rPr>
                <w:lang w:val="ru-RU"/>
              </w:rPr>
              <w:instrText>/"</w:instrText>
            </w:r>
            <w:r>
              <w:fldChar w:fldCharType="separate"/>
            </w:r>
            <w:r w:rsidR="00F74CB6" w:rsidRPr="00F74CB6">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F74CB6" w:rsidRPr="00F74CB6">
              <w:rPr>
                <w:rStyle w:val="ac"/>
                <w:rFonts w:ascii="Avenir Next Cyr" w:hAnsi="Avenir Next Cyr"/>
                <w:b/>
                <w:bCs/>
                <w:color w:val="000000" w:themeColor="text1"/>
                <w:sz w:val="18"/>
                <w:szCs w:val="16"/>
                <w:u w:val="none"/>
                <w:lang w:val="uk-UA"/>
              </w:rPr>
              <w:t xml:space="preserve"> </w:t>
            </w:r>
            <w:r w:rsidR="00F74CB6" w:rsidRPr="00F74CB6">
              <w:rPr>
                <w:rStyle w:val="ac"/>
                <w:rFonts w:ascii="Avenir Next Cyr" w:hAnsi="Avenir Next Cyr" w:cs="Calibri"/>
                <w:b/>
                <w:bCs/>
                <w:color w:val="B4975A"/>
                <w:sz w:val="18"/>
                <w:szCs w:val="16"/>
                <w:u w:val="none"/>
                <w:lang w:val="uk-UA"/>
              </w:rPr>
              <w:t>тут</w:t>
            </w:r>
            <w:r w:rsidR="00F74CB6" w:rsidRPr="00F74CB6">
              <w:rPr>
                <w:rStyle w:val="ac"/>
                <w:rFonts w:ascii="Avenir Next Cyr" w:hAnsi="Avenir Next Cyr"/>
                <w:b/>
                <w:bCs/>
                <w:color w:val="000000" w:themeColor="text1"/>
                <w:sz w:val="18"/>
                <w:szCs w:val="16"/>
                <w:u w:val="none"/>
                <w:lang w:val="uk-UA"/>
              </w:rPr>
              <w:t>.</w:t>
            </w:r>
            <w:r>
              <w:rPr>
                <w:rStyle w:val="ac"/>
                <w:rFonts w:ascii="Avenir Next Cyr" w:hAnsi="Avenir Next Cyr"/>
                <w:b/>
                <w:bCs/>
                <w:color w:val="000000" w:themeColor="text1"/>
                <w:sz w:val="18"/>
                <w:szCs w:val="16"/>
                <w:u w:val="none"/>
                <w:lang w:val="uk-UA"/>
              </w:rPr>
              <w:fldChar w:fldCharType="end"/>
            </w:r>
            <w:r w:rsidR="00F74CB6" w:rsidRPr="00F74CB6">
              <w:rPr>
                <w:rFonts w:ascii="Avenir Next LT Pro" w:hAnsi="Avenir Next LT Pro"/>
                <w:b/>
                <w:bCs/>
                <w:sz w:val="20"/>
                <w:szCs w:val="20"/>
                <w:lang w:val="uk-UA"/>
              </w:rPr>
              <w:t xml:space="preserve"> </w:t>
            </w:r>
          </w:p>
        </w:tc>
      </w:tr>
      <w:tr w:rsidR="00F74CB6" w:rsidRPr="00C011FF" w14:paraId="127A1A29" w14:textId="77777777" w:rsidTr="00F64C51">
        <w:trPr>
          <w:trHeight w:val="1415"/>
        </w:trPr>
        <w:tc>
          <w:tcPr>
            <w:tcW w:w="10773" w:type="dxa"/>
            <w:gridSpan w:val="4"/>
            <w:shd w:val="clear" w:color="auto" w:fill="auto"/>
          </w:tcPr>
          <w:p w14:paraId="2DE82EA4" w14:textId="222932AF" w:rsidR="00F74CB6" w:rsidRPr="00584574" w:rsidRDefault="00F74CB6" w:rsidP="00F74CB6">
            <w:pPr>
              <w:pStyle w:val="MediumShading1-Accent11"/>
              <w:spacing w:before="120" w:after="120"/>
              <w:rPr>
                <w:rFonts w:ascii="AvenirNext LT Pro Bold" w:hAnsi="AvenirNext LT Pro Bold"/>
                <w:color w:val="auto"/>
                <w:sz w:val="20"/>
                <w:szCs w:val="20"/>
                <w:lang w:val="uk-UA"/>
              </w:rPr>
            </w:pPr>
            <w:r w:rsidRPr="00584574">
              <w:rPr>
                <w:rFonts w:ascii="Avenir Next Cyr" w:hAnsi="Avenir Next Cyr" w:cs="Calibri"/>
                <w:color w:val="auto"/>
                <w:sz w:val="20"/>
                <w:szCs w:val="20"/>
                <w:lang w:val="uk-UA"/>
              </w:rPr>
              <w:lastRenderedPageBreak/>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SECTION 4.</w:t>
            </w:r>
          </w:p>
          <w:p w14:paraId="35FEFE9A" w14:textId="3234C7F7" w:rsidR="00F74CB6" w:rsidRPr="00584574" w:rsidRDefault="00F74CB6" w:rsidP="00F74CB6">
            <w:pPr>
              <w:pStyle w:val="MediumShading1-Accent11"/>
              <w:spacing w:after="120"/>
              <w:rPr>
                <w:lang w:val="uk-UA"/>
              </w:rPr>
            </w:pPr>
          </w:p>
        </w:tc>
      </w:tr>
    </w:tbl>
    <w:p w14:paraId="10B01CB1" w14:textId="4F496E05" w:rsidR="006E59C5" w:rsidRPr="00584574" w:rsidRDefault="006E59C5" w:rsidP="00635AF0">
      <w:pPr>
        <w:spacing w:after="0"/>
        <w:rPr>
          <w:lang w:val="uk-UA"/>
        </w:rPr>
      </w:pPr>
    </w:p>
    <w:tbl>
      <w:tblPr>
        <w:tblW w:w="10773" w:type="dxa"/>
        <w:tblLook w:val="04A0" w:firstRow="1" w:lastRow="0" w:firstColumn="1" w:lastColumn="0" w:noHBand="0" w:noVBand="1"/>
      </w:tblPr>
      <w:tblGrid>
        <w:gridCol w:w="10773"/>
      </w:tblGrid>
      <w:tr w:rsidR="002B13B2" w:rsidRPr="00C011FF" w14:paraId="291B20EB" w14:textId="77777777" w:rsidTr="00B945D5">
        <w:tc>
          <w:tcPr>
            <w:tcW w:w="10773" w:type="dxa"/>
            <w:shd w:val="clear" w:color="auto" w:fill="000000" w:themeFill="text1"/>
            <w:vAlign w:val="center"/>
          </w:tcPr>
          <w:p w14:paraId="0D91264B" w14:textId="77777777" w:rsidR="002B13B2" w:rsidRPr="00584574" w:rsidRDefault="002B13B2" w:rsidP="00B945D5">
            <w:pPr>
              <w:pStyle w:val="MediumShading1-Accent11"/>
              <w:spacing w:after="120"/>
              <w:rPr>
                <w:rFonts w:ascii="Avenir Next Cyr Medium" w:hAnsi="Avenir Next Cyr Medium"/>
                <w:b/>
                <w:color w:val="FFFFFF"/>
                <w:sz w:val="28"/>
                <w:szCs w:val="28"/>
                <w:lang w:val="uk-UA"/>
              </w:rPr>
            </w:pPr>
            <w:r w:rsidRPr="00584574">
              <w:rPr>
                <w:rFonts w:ascii="Verdana" w:hAnsi="Verdana"/>
                <w:b/>
                <w:color w:val="auto"/>
                <w:sz w:val="19"/>
                <w:szCs w:val="19"/>
                <w:lang w:val="uk-UA"/>
              </w:rPr>
              <w:br w:type="page"/>
            </w:r>
            <w:r w:rsidRPr="00584574">
              <w:rPr>
                <w:rFonts w:ascii="Verdana" w:hAnsi="Verdana"/>
                <w:b/>
                <w:color w:val="auto"/>
                <w:sz w:val="48"/>
                <w:szCs w:val="48"/>
                <w:lang w:val="uk-UA"/>
              </w:rPr>
              <w:br w:type="page"/>
            </w:r>
            <w:r w:rsidRPr="00584574">
              <w:rPr>
                <w:rFonts w:ascii="Avenir Next Cyr Medium" w:hAnsi="Avenir Next Cyr Medium"/>
                <w:b/>
                <w:bCs/>
                <w:color w:val="FFFFFF"/>
                <w:sz w:val="28"/>
                <w:szCs w:val="19"/>
                <w:lang w:val="uk-UA"/>
              </w:rPr>
              <w:t>INVESTMENT OVERVIEW</w:t>
            </w:r>
          </w:p>
          <w:p w14:paraId="33676A66" w14:textId="77777777" w:rsidR="002B13B2" w:rsidRDefault="002B13B2" w:rsidP="00B945D5">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p w14:paraId="1476B56F" w14:textId="54865BBD" w:rsidR="00B72CA0" w:rsidRPr="00584574" w:rsidRDefault="00B72CA0" w:rsidP="00B945D5">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Медіа додаток INVESTMENT OVERVIEW</w:t>
            </w:r>
            <w:r w:rsidRPr="00B72CA0">
              <w:rPr>
                <w:rFonts w:ascii="Avenir Next Cyr" w:hAnsi="Avenir Next Cyr"/>
                <w:bCs/>
                <w:color w:val="FFFFFF"/>
                <w:sz w:val="20"/>
                <w:szCs w:val="20"/>
                <w:lang w:val="uk-UA"/>
              </w:rPr>
              <w:t xml:space="preserve">, як і </w:t>
            </w:r>
            <w:r>
              <w:rPr>
                <w:rFonts w:ascii="Avenir Next Cyr" w:hAnsi="Avenir Next Cyr"/>
                <w:bCs/>
                <w:color w:val="FFFFFF"/>
                <w:sz w:val="20"/>
                <w:szCs w:val="20"/>
                <w:lang w:val="uk-UA"/>
              </w:rPr>
              <w:t>інші частини</w:t>
            </w:r>
            <w:r w:rsidRPr="00B72CA0">
              <w:rPr>
                <w:rFonts w:ascii="Avenir Next Cyr" w:hAnsi="Avenir Next Cyr"/>
                <w:bCs/>
                <w:color w:val="FFFFFF"/>
                <w:sz w:val="20"/>
                <w:szCs w:val="20"/>
                <w:lang w:val="uk-UA"/>
              </w:rPr>
              <w:t xml:space="preserve"> заявки, заповнюється на </w:t>
            </w:r>
            <w:r>
              <w:rPr>
                <w:rFonts w:ascii="Avenir Next Cyr" w:hAnsi="Avenir Next Cyr"/>
                <w:bCs/>
                <w:color w:val="FFFFFF"/>
                <w:sz w:val="20"/>
                <w:szCs w:val="20"/>
                <w:lang w:val="uk-UA"/>
              </w:rPr>
              <w:t>онлайн-порталі реєстрації робіт</w:t>
            </w:r>
            <w:r w:rsidRPr="00B72CA0">
              <w:rPr>
                <w:rFonts w:ascii="Avenir Next Cyr" w:hAnsi="Avenir Next Cyr"/>
                <w:bCs/>
                <w:color w:val="FFFFFF"/>
                <w:sz w:val="20"/>
                <w:szCs w:val="20"/>
                <w:lang w:val="uk-UA"/>
              </w:rPr>
              <w:t xml:space="preserve">. Наведені нижче питання є візуальними </w:t>
            </w:r>
            <w:r>
              <w:rPr>
                <w:rFonts w:ascii="Avenir Next Cyr" w:hAnsi="Avenir Next Cyr"/>
                <w:bCs/>
                <w:color w:val="FFFFFF"/>
                <w:sz w:val="20"/>
                <w:szCs w:val="20"/>
                <w:lang w:val="uk-UA"/>
              </w:rPr>
              <w:t>відображенням</w:t>
            </w:r>
            <w:r w:rsidRPr="00B72CA0">
              <w:rPr>
                <w:rFonts w:ascii="Avenir Next Cyr" w:hAnsi="Avenir Next Cyr"/>
                <w:bCs/>
                <w:color w:val="FFFFFF"/>
                <w:sz w:val="20"/>
                <w:szCs w:val="20"/>
                <w:lang w:val="uk-UA"/>
              </w:rPr>
              <w:t xml:space="preserve"> всіх варіантів </w:t>
            </w:r>
            <w:proofErr w:type="spellStart"/>
            <w:r w:rsidRPr="00B72CA0">
              <w:rPr>
                <w:rFonts w:ascii="Avenir Next Cyr" w:hAnsi="Avenir Next Cyr"/>
                <w:bCs/>
                <w:color w:val="FFFFFF"/>
                <w:sz w:val="20"/>
                <w:szCs w:val="20"/>
                <w:lang w:val="uk-UA"/>
              </w:rPr>
              <w:t>випадаючих</w:t>
            </w:r>
            <w:proofErr w:type="spellEnd"/>
            <w:r w:rsidRPr="00B72CA0">
              <w:rPr>
                <w:rFonts w:ascii="Avenir Next Cyr" w:hAnsi="Avenir Next Cyr"/>
                <w:bCs/>
                <w:color w:val="FFFFFF"/>
                <w:sz w:val="20"/>
                <w:szCs w:val="20"/>
                <w:lang w:val="uk-UA"/>
              </w:rPr>
              <w:t xml:space="preserve"> списків, якими можна поділитися зі своєю командою для збору даних.</w:t>
            </w:r>
          </w:p>
        </w:tc>
      </w:tr>
    </w:tbl>
    <w:p w14:paraId="10CA96B0" w14:textId="77777777" w:rsidR="002B13B2" w:rsidRPr="00584574" w:rsidRDefault="002B13B2" w:rsidP="002B13B2">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3"/>
        <w:gridCol w:w="16"/>
        <w:gridCol w:w="2689"/>
        <w:gridCol w:w="7"/>
        <w:gridCol w:w="2682"/>
      </w:tblGrid>
      <w:tr w:rsidR="002B13B2" w:rsidRPr="00C011FF" w14:paraId="059BB1B2" w14:textId="77777777" w:rsidTr="00B945D5">
        <w:tc>
          <w:tcPr>
            <w:tcW w:w="10773" w:type="dxa"/>
            <w:gridSpan w:val="6"/>
            <w:shd w:val="clear" w:color="auto" w:fill="B8B8B8"/>
          </w:tcPr>
          <w:p w14:paraId="4703A412" w14:textId="77777777" w:rsidR="002B13B2" w:rsidRPr="00584574" w:rsidRDefault="002B13B2" w:rsidP="00B945D5">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584574">
              <w:rPr>
                <w:rFonts w:ascii="Avenir Next Cyr Medium" w:eastAsia="SimSun" w:hAnsi="Avenir Next Cyr Medium" w:cs="Calibri"/>
                <w:b/>
                <w:bCs/>
                <w:color w:val="auto"/>
                <w:sz w:val="24"/>
                <w:szCs w:val="24"/>
                <w:lang w:val="uk-UA" w:eastAsia="ja-JP"/>
              </w:rPr>
              <w:t>МЕДІА</w:t>
            </w:r>
            <w:r w:rsidRPr="00584574">
              <w:rPr>
                <w:rFonts w:ascii="Avenir Next Cyr Medium" w:eastAsia="SimSun" w:hAnsi="Avenir Next Cyr Medium"/>
                <w:b/>
                <w:bCs/>
                <w:color w:val="auto"/>
                <w:sz w:val="24"/>
                <w:szCs w:val="24"/>
                <w:lang w:val="uk-UA" w:eastAsia="ja-JP"/>
              </w:rPr>
              <w:t xml:space="preserve"> </w:t>
            </w:r>
            <w:r w:rsidRPr="00584574">
              <w:rPr>
                <w:rFonts w:ascii="Avenir Next Cyr Medium" w:eastAsia="SimSun" w:hAnsi="Avenir Next Cyr Medium" w:cs="Calibri"/>
                <w:b/>
                <w:bCs/>
                <w:color w:val="auto"/>
                <w:sz w:val="24"/>
                <w:szCs w:val="24"/>
                <w:lang w:val="uk-UA" w:eastAsia="ja-JP"/>
              </w:rPr>
              <w:t>ВИТРАТИ</w:t>
            </w:r>
          </w:p>
          <w:p w14:paraId="71BA20FA" w14:textId="77777777" w:rsidR="002B13B2" w:rsidRPr="00584574" w:rsidRDefault="002B13B2" w:rsidP="00B945D5">
            <w:pPr>
              <w:spacing w:before="120" w:after="120" w:line="240" w:lineRule="auto"/>
              <w:rPr>
                <w:rFonts w:ascii="Avenir Next Cyr" w:eastAsia="ヒラギノ角ゴ Pro W3" w:hAnsi="Avenir Next Cyr"/>
                <w:bCs/>
                <w:color w:val="auto"/>
                <w:sz w:val="20"/>
                <w:szCs w:val="20"/>
                <w:lang w:val="uk-UA" w:eastAsia="en-US"/>
              </w:rPr>
            </w:pPr>
            <w:r w:rsidRPr="00584574">
              <w:rPr>
                <w:rFonts w:ascii="Avenir Next Cyr" w:eastAsia="ヒラギノ角ゴ Pro W3" w:hAnsi="Avenir Next Cyr" w:cs="Calibri"/>
                <w:bCs/>
                <w:color w:val="auto"/>
                <w:sz w:val="20"/>
                <w:szCs w:val="20"/>
                <w:lang w:val="uk-UA" w:eastAsia="en-US"/>
              </w:rPr>
              <w:t>Вкажіть</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ваші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медіа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за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гроші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безоплатні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не</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включаючи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комісію</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агентства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виробництво</w:t>
            </w:r>
            <w:r w:rsidRPr="00584574">
              <w:rPr>
                <w:rFonts w:ascii="Avenir Next Cyr" w:eastAsia="ヒラギノ角ゴ Pro W3" w:hAnsi="Avenir Next Cyr"/>
                <w:bCs/>
                <w:color w:val="auto"/>
                <w:sz w:val="20"/>
                <w:szCs w:val="20"/>
                <w:lang w:val="uk-UA" w:eastAsia="en-US"/>
              </w:rPr>
              <w:t>.</w:t>
            </w:r>
          </w:p>
          <w:p w14:paraId="0C8FF9E1"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auto"/>
                <w:lang w:val="uk-UA"/>
              </w:rPr>
              <w:t>Якщо</w:t>
            </w:r>
            <w:r w:rsidRPr="00584574">
              <w:rPr>
                <w:rFonts w:ascii="Avenir Next Cyr" w:hAnsi="Avenir Next Cyr"/>
                <w:bCs/>
                <w:color w:val="auto"/>
                <w:lang w:val="uk-UA"/>
              </w:rPr>
              <w:t xml:space="preserve"> в кампанії не було </w:t>
            </w:r>
            <w:r w:rsidRPr="00584574">
              <w:rPr>
                <w:rFonts w:ascii="Avenir Next Cyr" w:hAnsi="Avenir Next Cyr" w:cs="Calibri"/>
                <w:bCs/>
                <w:color w:val="auto"/>
                <w:lang w:val="uk-UA"/>
              </w:rPr>
              <w:t>медіа</w:t>
            </w:r>
            <w:r w:rsidRPr="00584574">
              <w:rPr>
                <w:rFonts w:ascii="Avenir Next Cyr" w:hAnsi="Avenir Next Cyr"/>
                <w:bCs/>
                <w:color w:val="auto"/>
                <w:lang w:val="uk-UA"/>
              </w:rPr>
              <w:t xml:space="preserve"> витрат, </w:t>
            </w:r>
            <w:r w:rsidRPr="00584574">
              <w:rPr>
                <w:rFonts w:ascii="Avenir Next Cyr" w:hAnsi="Avenir Next Cyr" w:cs="Calibri"/>
                <w:bCs/>
                <w:color w:val="auto"/>
                <w:lang w:val="uk-UA"/>
              </w:rPr>
              <w:t>виберіть</w:t>
            </w:r>
            <w:r w:rsidRPr="00584574">
              <w:rPr>
                <w:rFonts w:ascii="Avenir Next Cyr" w:hAnsi="Avenir Next Cyr"/>
                <w:bCs/>
                <w:color w:val="auto"/>
                <w:lang w:val="uk-UA"/>
              </w:rPr>
              <w:t xml:space="preserve">  - до UAH 500 тисяч та докладніше опишіть ситуацію нижче у відповідному полі.</w:t>
            </w:r>
          </w:p>
          <w:p w14:paraId="0A71E550" w14:textId="77777777" w:rsidR="002B13B2"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olor w:val="auto"/>
                <w:lang w:val="uk-UA"/>
              </w:rPr>
              <w:t xml:space="preserve">У випадку відсутності </w:t>
            </w:r>
            <w:proofErr w:type="spellStart"/>
            <w:r w:rsidRPr="00584574">
              <w:rPr>
                <w:rFonts w:ascii="Avenir Next Cyr" w:hAnsi="Avenir Next Cyr"/>
                <w:color w:val="auto"/>
                <w:lang w:val="uk-UA"/>
              </w:rPr>
              <w:t>активностей</w:t>
            </w:r>
            <w:proofErr w:type="spellEnd"/>
            <w:r w:rsidRPr="00584574">
              <w:rPr>
                <w:rFonts w:ascii="Avenir Next Cyr" w:hAnsi="Avenir Next Cyr"/>
                <w:color w:val="auto"/>
                <w:lang w:val="uk-UA"/>
              </w:rPr>
              <w:t xml:space="preserve"> </w:t>
            </w:r>
            <w:r>
              <w:rPr>
                <w:rFonts w:ascii="Avenir Next Cyr" w:hAnsi="Avenir Next Cyr"/>
                <w:color w:val="auto"/>
                <w:lang w:val="uk-UA"/>
              </w:rPr>
              <w:t>попереднього</w:t>
            </w:r>
            <w:r w:rsidRPr="00584574">
              <w:rPr>
                <w:rFonts w:ascii="Avenir Next Cyr" w:hAnsi="Avenir Next Cyr"/>
                <w:color w:val="auto"/>
                <w:lang w:val="uk-UA"/>
              </w:rPr>
              <w:t xml:space="preserve"> року, оберіть «N/A» та </w:t>
            </w:r>
            <w:r w:rsidRPr="00584574">
              <w:rPr>
                <w:rFonts w:ascii="Avenir Next Cyr" w:hAnsi="Avenir Next Cyr"/>
                <w:bCs/>
                <w:color w:val="auto"/>
                <w:lang w:val="uk-UA"/>
              </w:rPr>
              <w:t>докладніше опишіть ситуацію нижче у відповідному полі.</w:t>
            </w:r>
          </w:p>
          <w:p w14:paraId="4E76E6DC" w14:textId="77777777" w:rsidR="002B13B2" w:rsidRPr="005419E1" w:rsidRDefault="002B13B2" w:rsidP="00B945D5">
            <w:pPr>
              <w:spacing w:before="120" w:after="120" w:line="240" w:lineRule="auto"/>
              <w:rPr>
                <w:rFonts w:asciiTheme="minorHAnsi" w:hAnsiTheme="minorHAnsi"/>
                <w:bCs/>
                <w:color w:val="auto"/>
                <w:sz w:val="20"/>
                <w:szCs w:val="20"/>
                <w:lang w:val="uk-UA"/>
              </w:rPr>
            </w:pPr>
            <w:r w:rsidRPr="004809E4">
              <w:rPr>
                <w:rFonts w:ascii="Avenir Next Cyr" w:hAnsi="Avenir Next Cyr" w:cs="Calibri"/>
                <w:bCs/>
                <w:color w:val="auto"/>
                <w:sz w:val="20"/>
                <w:szCs w:val="20"/>
                <w:lang w:val="uk-UA"/>
              </w:rPr>
              <w:t xml:space="preserve">Необхідно вказати бюджет для декількох періодів довгострокової кампанії: </w:t>
            </w:r>
            <w:r w:rsidRPr="004809E4">
              <w:rPr>
                <w:rFonts w:ascii="Avenir Next Cyr" w:hAnsi="Avenir Next Cyr"/>
                <w:bCs/>
                <w:color w:val="auto"/>
                <w:sz w:val="20"/>
                <w:szCs w:val="20"/>
                <w:lang w:val="uk-UA"/>
              </w:rPr>
              <w:t xml:space="preserve">A) </w:t>
            </w:r>
            <w:r w:rsidRPr="004809E4">
              <w:rPr>
                <w:rFonts w:ascii="Avenir Next Cyr Medium" w:hAnsi="Avenir Next Cyr Medium" w:cs="Calibri"/>
                <w:b/>
                <w:color w:val="auto"/>
                <w:sz w:val="20"/>
                <w:szCs w:val="20"/>
                <w:lang w:val="uk-UA"/>
              </w:rPr>
              <w:t xml:space="preserve">початок кампанії, </w:t>
            </w:r>
            <w:r w:rsidRPr="004809E4">
              <w:rPr>
                <w:rFonts w:ascii="Avenir Next Cyr" w:hAnsi="Avenir Next Cyr"/>
                <w:bCs/>
                <w:color w:val="auto"/>
                <w:sz w:val="20"/>
                <w:szCs w:val="20"/>
                <w:lang w:val="uk-UA"/>
              </w:rPr>
              <w:t>B)</w:t>
            </w:r>
            <w:r>
              <w:rPr>
                <w:rFonts w:ascii="Avenir Next Cyr" w:hAnsi="Avenir Next Cyr"/>
                <w:bCs/>
                <w:color w:val="auto"/>
                <w:sz w:val="20"/>
                <w:szCs w:val="20"/>
                <w:lang w:val="uk-UA"/>
              </w:rPr>
              <w:t xml:space="preserve"> </w:t>
            </w:r>
            <w:r w:rsidRPr="0077761C">
              <w:rPr>
                <w:rFonts w:ascii="Avenir Next Cyr" w:hAnsi="Avenir Next Cyr"/>
                <w:bCs/>
                <w:color w:val="auto"/>
                <w:sz w:val="20"/>
                <w:szCs w:val="20"/>
                <w:lang w:val="uk-UA"/>
              </w:rPr>
              <w:t>хоча б</w:t>
            </w:r>
            <w:r w:rsidRPr="004809E4">
              <w:rPr>
                <w:rFonts w:ascii="Avenir Next Cyr" w:hAnsi="Avenir Next Cyr"/>
                <w:bCs/>
                <w:color w:val="auto"/>
                <w:sz w:val="20"/>
                <w:szCs w:val="20"/>
                <w:lang w:val="uk-UA"/>
              </w:rPr>
              <w:t xml:space="preserve"> </w:t>
            </w:r>
            <w:r w:rsidRPr="004809E4">
              <w:rPr>
                <w:rFonts w:ascii="Avenir Next Cyr Medium" w:hAnsi="Avenir Next Cyr Medium" w:cs="Calibri"/>
                <w:b/>
                <w:color w:val="auto"/>
                <w:sz w:val="20"/>
                <w:szCs w:val="20"/>
                <w:lang w:val="uk-UA"/>
              </w:rPr>
              <w:t>один</w:t>
            </w:r>
            <w:r w:rsidRPr="004809E4">
              <w:rPr>
                <w:rFonts w:ascii="Avenir Next Cyr Medium" w:hAnsi="Avenir Next Cyr Medium"/>
                <w:b/>
                <w:color w:val="auto"/>
                <w:sz w:val="20"/>
                <w:szCs w:val="20"/>
                <w:lang w:val="uk-UA"/>
              </w:rPr>
              <w:t xml:space="preserve"> </w:t>
            </w:r>
            <w:r w:rsidRPr="004809E4">
              <w:rPr>
                <w:rFonts w:ascii="Avenir Next Cyr Medium" w:hAnsi="Avenir Next Cyr Medium" w:cs="Calibri"/>
                <w:b/>
                <w:color w:val="auto"/>
                <w:sz w:val="20"/>
                <w:szCs w:val="20"/>
                <w:lang w:val="uk-UA"/>
              </w:rPr>
              <w:t>проміжний</w:t>
            </w:r>
            <w:r w:rsidRPr="004809E4">
              <w:rPr>
                <w:rFonts w:ascii="Avenir Next Cyr Medium" w:hAnsi="Avenir Next Cyr Medium"/>
                <w:b/>
                <w:color w:val="auto"/>
                <w:sz w:val="20"/>
                <w:szCs w:val="20"/>
                <w:lang w:val="uk-UA"/>
              </w:rPr>
              <w:t xml:space="preserve"> </w:t>
            </w:r>
            <w:r w:rsidRPr="004809E4">
              <w:rPr>
                <w:rFonts w:ascii="Avenir Next Cyr Medium" w:hAnsi="Avenir Next Cyr Medium" w:cs="Calibri"/>
                <w:b/>
                <w:color w:val="auto"/>
                <w:sz w:val="20"/>
                <w:szCs w:val="20"/>
                <w:lang w:val="uk-UA"/>
              </w:rPr>
              <w:t>рік</w:t>
            </w:r>
            <w:r w:rsidRPr="004809E4">
              <w:rPr>
                <w:rFonts w:ascii="Avenir Next Cyr" w:hAnsi="Avenir Next Cyr"/>
                <w:bCs/>
                <w:color w:val="auto"/>
                <w:sz w:val="20"/>
                <w:szCs w:val="20"/>
                <w:lang w:val="uk-UA"/>
              </w:rPr>
              <w:t xml:space="preserve">, </w:t>
            </w:r>
            <w:r w:rsidRPr="004809E4">
              <w:rPr>
                <w:rFonts w:ascii="Avenir Next Cyr" w:hAnsi="Avenir Next Cyr" w:cs="Calibri"/>
                <w:bCs/>
                <w:color w:val="auto"/>
                <w:sz w:val="20"/>
                <w:szCs w:val="20"/>
                <w:lang w:val="uk-UA"/>
              </w:rPr>
              <w:t xml:space="preserve">та </w:t>
            </w:r>
            <w:r w:rsidRPr="004809E4">
              <w:rPr>
                <w:rFonts w:ascii="Avenir Next Cyr" w:hAnsi="Avenir Next Cyr"/>
                <w:bCs/>
                <w:color w:val="auto"/>
                <w:sz w:val="20"/>
                <w:szCs w:val="20"/>
                <w:lang w:val="uk-UA"/>
              </w:rPr>
              <w:t xml:space="preserve">C) </w:t>
            </w:r>
            <w:r w:rsidRPr="004809E4">
              <w:rPr>
                <w:rFonts w:ascii="Avenir Next Cyr Medium" w:hAnsi="Avenir Next Cyr Medium"/>
                <w:b/>
                <w:color w:val="auto"/>
                <w:sz w:val="20"/>
                <w:szCs w:val="20"/>
                <w:lang w:val="uk-UA"/>
              </w:rPr>
              <w:t>рік з поточного конкурсного періоду</w:t>
            </w:r>
            <w:r w:rsidRPr="002E71F8">
              <w:rPr>
                <w:rFonts w:ascii="AvenirNext LT Pro Bold" w:hAnsi="AvenirNext LT Pro Bold" w:cs="Tahoma"/>
                <w:b/>
                <w:color w:val="B4975A"/>
                <w:sz w:val="20"/>
                <w:szCs w:val="20"/>
                <w:lang w:val="uk-UA"/>
              </w:rPr>
              <w:t xml:space="preserve"> </w:t>
            </w:r>
            <w:r w:rsidRPr="000F0840">
              <w:rPr>
                <w:rFonts w:ascii="Avenir Next Cyr Medium" w:hAnsi="Avenir Next Cyr Medium" w:cs="Tahoma"/>
                <w:b/>
                <w:color w:val="auto"/>
                <w:sz w:val="20"/>
                <w:szCs w:val="20"/>
                <w:lang w:val="uk-UA"/>
              </w:rPr>
              <w:t>1 січня 2024 – 1 жовтня 2025.</w:t>
            </w:r>
          </w:p>
          <w:p w14:paraId="4283539F" w14:textId="77777777" w:rsidR="002B13B2" w:rsidRPr="004809E4" w:rsidRDefault="002B13B2" w:rsidP="00B945D5">
            <w:pPr>
              <w:pStyle w:val="Question"/>
              <w:tabs>
                <w:tab w:val="clear" w:pos="660"/>
                <w:tab w:val="left" w:pos="0"/>
              </w:tabs>
              <w:spacing w:before="120" w:after="120"/>
              <w:ind w:left="0" w:firstLine="0"/>
              <w:rPr>
                <w:rFonts w:ascii="Avenir Next Cyr" w:hAnsi="Avenir Next Cyr" w:cs="Calibri"/>
                <w:bCs/>
                <w:color w:val="auto"/>
                <w:lang w:val="uk-UA"/>
              </w:rPr>
            </w:pPr>
            <w:r w:rsidRPr="004809E4">
              <w:rPr>
                <w:rFonts w:ascii="Avenir Next Cyr" w:hAnsi="Avenir Next Cyr" w:cs="Calibri"/>
                <w:bCs/>
                <w:color w:val="auto"/>
                <w:lang w:val="uk-UA"/>
              </w:rPr>
              <w:t xml:space="preserve">Вкажіть відсоткову зміну свого бюджету в кожній колонці представленого року у порівнянні з попереднім роком (наприклад, </w:t>
            </w:r>
            <w:r w:rsidRPr="004809E4">
              <w:rPr>
                <w:rFonts w:ascii="Avenir Next Cyr" w:hAnsi="Avenir Next Cyr" w:cs="Calibri"/>
                <w:bCs/>
                <w:i/>
                <w:iCs/>
                <w:color w:val="auto"/>
                <w:lang w:val="uk-UA"/>
              </w:rPr>
              <w:t>збільшення на 2%, без змін</w:t>
            </w:r>
            <w:r w:rsidRPr="004809E4">
              <w:rPr>
                <w:rFonts w:ascii="Avenir Next Cyr" w:hAnsi="Avenir Next Cyr" w:cs="Calibri"/>
                <w:bCs/>
                <w:color w:val="auto"/>
                <w:lang w:val="uk-UA"/>
              </w:rPr>
              <w:t xml:space="preserve"> тощо). Якщо дана інформація відсутня чи не може бути вказана, позначте це як N/A.</w:t>
            </w:r>
          </w:p>
          <w:p w14:paraId="432BE276" w14:textId="77777777" w:rsidR="002B13B2" w:rsidRPr="00584574" w:rsidRDefault="002B13B2" w:rsidP="00B945D5">
            <w:pPr>
              <w:pStyle w:val="Question"/>
              <w:tabs>
                <w:tab w:val="clear" w:pos="660"/>
                <w:tab w:val="left" w:pos="0"/>
              </w:tabs>
              <w:spacing w:before="120" w:after="120"/>
              <w:ind w:left="0" w:firstLine="0"/>
              <w:rPr>
                <w:rFonts w:asciiTheme="minorHAnsi" w:hAnsiTheme="minorHAnsi"/>
                <w:b/>
                <w:bCs/>
                <w:color w:val="auto"/>
                <w:lang w:val="uk-UA"/>
              </w:rPr>
            </w:pPr>
          </w:p>
        </w:tc>
      </w:tr>
      <w:tr w:rsidR="002B13B2" w:rsidRPr="00D57967" w14:paraId="52A979F3" w14:textId="77777777" w:rsidTr="00B945D5">
        <w:trPr>
          <w:trHeight w:val="288"/>
        </w:trPr>
        <w:tc>
          <w:tcPr>
            <w:tcW w:w="5395" w:type="dxa"/>
            <w:gridSpan w:val="3"/>
            <w:shd w:val="clear" w:color="auto" w:fill="auto"/>
          </w:tcPr>
          <w:p w14:paraId="40FCB190" w14:textId="77777777" w:rsidR="002B13B2" w:rsidRPr="00C7433E" w:rsidRDefault="002B13B2" w:rsidP="00B945D5">
            <w:pPr>
              <w:spacing w:after="0" w:line="240" w:lineRule="auto"/>
              <w:rPr>
                <w:rFonts w:ascii="Avenir Next LT Pro" w:hAnsi="Avenir Next LT Pro" w:cs="Tahoma"/>
                <w:b/>
                <w:color w:val="auto"/>
                <w:sz w:val="20"/>
                <w:szCs w:val="20"/>
                <w:lang w:val="ru-RU"/>
              </w:rPr>
            </w:pP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C7433E">
              <w:rPr>
                <w:rFonts w:ascii="Avenir Next Cyr Medium" w:hAnsi="Avenir Next Cyr Medium" w:cs="Tahoma"/>
                <w:b/>
                <w:color w:val="B4975A"/>
                <w:sz w:val="20"/>
                <w:szCs w:val="20"/>
                <w:lang w:val="uk-UA"/>
              </w:rPr>
              <w:t>ПЕРІОД КАМПАНІЇ</w:t>
            </w:r>
            <w:r w:rsidRPr="00C7433E">
              <w:rPr>
                <w:rFonts w:ascii="Avenir Next LT Pro" w:hAnsi="Avenir Next LT Pro" w:cs="Tahoma"/>
                <w:b/>
                <w:color w:val="B4975A"/>
                <w:sz w:val="20"/>
                <w:szCs w:val="20"/>
                <w:lang w:val="uk-UA"/>
              </w:rPr>
              <w:t xml:space="preserve">: </w:t>
            </w:r>
            <w:r w:rsidRPr="00C7433E">
              <w:rPr>
                <w:rFonts w:ascii="Avenir Next Cyr Medium" w:hAnsi="Avenir Next Cyr Medium" w:cs="Tahoma"/>
                <w:b/>
                <w:color w:val="auto"/>
                <w:sz w:val="20"/>
                <w:szCs w:val="20"/>
                <w:lang w:val="uk-UA"/>
              </w:rPr>
              <w:t>Поточний рік/</w:t>
            </w:r>
            <w:r w:rsidRPr="00C7433E">
              <w:rPr>
                <w:rFonts w:ascii="Avenir Next Cyr Medium" w:hAnsi="Avenir Next Cyr Medium" w:cs="Calibri"/>
                <w:b/>
                <w:color w:val="auto"/>
                <w:sz w:val="20"/>
                <w:szCs w:val="20"/>
                <w:lang w:val="uk-UA"/>
              </w:rPr>
              <w:t>період</w:t>
            </w:r>
            <w:r w:rsidRPr="00C7433E">
              <w:rPr>
                <w:rFonts w:ascii="Avenir Next Cyr Medium" w:hAnsi="Avenir Next Cyr Medium" w:cs="Tahoma"/>
                <w:b/>
                <w:color w:val="auto"/>
                <w:sz w:val="20"/>
                <w:szCs w:val="20"/>
                <w:lang w:val="uk-UA"/>
              </w:rPr>
              <w:t xml:space="preserve"> (обов’язково)</w:t>
            </w:r>
            <w:r w:rsidRPr="00C7433E">
              <w:rPr>
                <w:rFonts w:ascii="AvenirNext LT Pro Bold" w:hAnsi="AvenirNext LT Pro Bold" w:cs="Tahoma"/>
                <w:b/>
                <w:color w:val="B4975A"/>
                <w:sz w:val="20"/>
                <w:szCs w:val="20"/>
                <w:lang w:val="ru-RU"/>
              </w:rPr>
              <w:br/>
            </w:r>
          </w:p>
          <w:p w14:paraId="3934A81F" w14:textId="77777777" w:rsidR="002B13B2" w:rsidRPr="000F0840" w:rsidRDefault="002B13B2" w:rsidP="00B945D5">
            <w:pPr>
              <w:spacing w:after="0" w:line="240" w:lineRule="auto"/>
              <w:rPr>
                <w:rFonts w:ascii="Avenir Next Cyr Medium" w:hAnsi="Avenir Next Cyr Medium" w:cs="Tahoma"/>
                <w:b/>
                <w:color w:val="auto"/>
                <w:sz w:val="20"/>
                <w:szCs w:val="20"/>
                <w:lang w:val="uk-UA"/>
              </w:rPr>
            </w:pPr>
            <w:r w:rsidRPr="000F0840">
              <w:rPr>
                <w:rFonts w:ascii="Avenir Next Cyr Medium" w:hAnsi="Avenir Next Cyr Medium" w:cs="Tahoma"/>
                <w:b/>
                <w:color w:val="auto"/>
                <w:sz w:val="20"/>
                <w:szCs w:val="20"/>
                <w:lang w:val="uk-UA"/>
              </w:rPr>
              <w:t>1 січня</w:t>
            </w:r>
            <w:r w:rsidRPr="000F0840">
              <w:rPr>
                <w:rFonts w:ascii="Avenir Next Cyr Medium" w:hAnsi="Avenir Next Cyr Medium" w:cs="Tahoma"/>
                <w:b/>
                <w:color w:val="auto"/>
                <w:sz w:val="20"/>
                <w:szCs w:val="20"/>
              </w:rPr>
              <w:t xml:space="preserve"> 202</w:t>
            </w:r>
            <w:r w:rsidRPr="000F0840">
              <w:rPr>
                <w:rFonts w:ascii="Avenir Next Cyr Medium" w:hAnsi="Avenir Next Cyr Medium" w:cs="Tahoma"/>
                <w:b/>
                <w:color w:val="auto"/>
                <w:sz w:val="20"/>
                <w:szCs w:val="20"/>
                <w:lang w:val="uk-UA"/>
              </w:rPr>
              <w:t>4</w:t>
            </w:r>
            <w:r w:rsidRPr="000F0840">
              <w:rPr>
                <w:rFonts w:ascii="Avenir Next Cyr Medium" w:hAnsi="Avenir Next Cyr Medium" w:cs="Tahoma"/>
                <w:b/>
                <w:color w:val="auto"/>
                <w:sz w:val="20"/>
                <w:szCs w:val="20"/>
              </w:rPr>
              <w:t xml:space="preserve"> – </w:t>
            </w:r>
            <w:r w:rsidRPr="000F0840">
              <w:rPr>
                <w:rFonts w:ascii="Avenir Next Cyr Medium" w:hAnsi="Avenir Next Cyr Medium" w:cs="Tahoma"/>
                <w:b/>
                <w:color w:val="auto"/>
                <w:sz w:val="20"/>
                <w:szCs w:val="20"/>
                <w:lang w:val="uk-UA"/>
              </w:rPr>
              <w:t>1 жовтня</w:t>
            </w:r>
            <w:r w:rsidRPr="000F0840">
              <w:rPr>
                <w:rFonts w:ascii="Avenir Next Cyr Medium" w:hAnsi="Avenir Next Cyr Medium" w:cs="Tahoma"/>
                <w:b/>
                <w:color w:val="auto"/>
                <w:sz w:val="20"/>
                <w:szCs w:val="20"/>
              </w:rPr>
              <w:t xml:space="preserve"> 202</w:t>
            </w:r>
            <w:r w:rsidRPr="000F0840">
              <w:rPr>
                <w:rFonts w:ascii="Avenir Next Cyr Medium" w:hAnsi="Avenir Next Cyr Medium" w:cs="Tahoma"/>
                <w:b/>
                <w:color w:val="auto"/>
                <w:sz w:val="20"/>
                <w:szCs w:val="20"/>
                <w:lang w:val="uk-UA"/>
              </w:rPr>
              <w:t>5</w:t>
            </w:r>
          </w:p>
          <w:p w14:paraId="342279B1" w14:textId="77777777" w:rsidR="002B13B2" w:rsidRPr="005419E1" w:rsidRDefault="002B13B2" w:rsidP="00B945D5">
            <w:pPr>
              <w:spacing w:after="0" w:line="240" w:lineRule="auto"/>
              <w:rPr>
                <w:rFonts w:ascii="Avenir Next Cyr Medium" w:hAnsi="Avenir Next Cyr Medium" w:cs="Tahoma"/>
                <w:b/>
                <w:color w:val="B4975A"/>
                <w:sz w:val="20"/>
                <w:szCs w:val="20"/>
              </w:rPr>
            </w:pPr>
          </w:p>
        </w:tc>
        <w:tc>
          <w:tcPr>
            <w:tcW w:w="5378" w:type="dxa"/>
            <w:gridSpan w:val="3"/>
            <w:shd w:val="clear" w:color="auto" w:fill="auto"/>
          </w:tcPr>
          <w:p w14:paraId="29A33945" w14:textId="77777777" w:rsidR="002B13B2" w:rsidRDefault="002B13B2" w:rsidP="00B945D5">
            <w:pPr>
              <w:pStyle w:val="Question"/>
              <w:spacing w:before="120" w:after="120"/>
              <w:ind w:left="0" w:firstLine="0"/>
              <w:rPr>
                <w:rFonts w:ascii="Avenir Next Cyr Medium" w:hAnsi="Avenir Next Cyr Medium" w:cs="Calibri"/>
                <w:b/>
                <w:color w:val="auto"/>
                <w:lang w:val="uk-UA"/>
              </w:rPr>
            </w:pPr>
            <w:r w:rsidRPr="00584574">
              <w:rPr>
                <w:rFonts w:ascii="Avenir Next Cyr Medium" w:hAnsi="Avenir Next Cyr Medium" w:cs="Tahoma"/>
                <w:b/>
                <w:color w:val="B4975A"/>
                <w:lang w:val="uk-UA"/>
              </w:rPr>
              <w:t xml:space="preserve">ПЕРІОД КАМПАНІЇ: </w:t>
            </w:r>
            <w:r w:rsidRPr="00584574">
              <w:rPr>
                <w:rFonts w:ascii="Avenir Next Cyr Medium" w:hAnsi="Avenir Next Cyr Medium" w:cs="Calibri"/>
                <w:b/>
                <w:color w:val="auto"/>
                <w:lang w:val="uk-UA"/>
              </w:rPr>
              <w:t>Попередній рік (опціонально)</w:t>
            </w:r>
          </w:p>
          <w:p w14:paraId="75D8C7DB" w14:textId="77777777" w:rsidR="002B13B2" w:rsidRDefault="002B13B2" w:rsidP="00B945D5">
            <w:pPr>
              <w:pStyle w:val="Question"/>
              <w:spacing w:before="120" w:after="120"/>
              <w:ind w:left="0" w:firstLine="0"/>
              <w:rPr>
                <w:rFonts w:ascii="Avenir Next Cyr Medium" w:eastAsia="SimSun" w:hAnsi="Avenir Next Cyr Medium" w:cs="Calibri"/>
                <w:b/>
                <w:color w:val="B4975A"/>
                <w:szCs w:val="16"/>
                <w:lang w:val="uk-UA" w:eastAsia="ja-JP"/>
              </w:rPr>
            </w:pPr>
          </w:p>
          <w:p w14:paraId="18781AD1" w14:textId="77777777" w:rsidR="002B13B2" w:rsidRPr="00D06F37" w:rsidRDefault="002B13B2" w:rsidP="00B945D5">
            <w:pPr>
              <w:spacing w:after="0" w:line="240" w:lineRule="auto"/>
              <w:rPr>
                <w:rFonts w:ascii="Avenir Next Cyr Medium" w:hAnsi="Avenir Next Cyr Medium"/>
                <w:b/>
                <w:bCs/>
                <w:sz w:val="20"/>
                <w:szCs w:val="20"/>
                <w:lang w:val="uk-UA"/>
              </w:rPr>
            </w:pPr>
            <w:r w:rsidRPr="000F0840">
              <w:rPr>
                <w:rFonts w:ascii="Avenir Next Cyr Medium" w:hAnsi="Avenir Next Cyr Medium" w:cs="Tahoma"/>
                <w:b/>
                <w:color w:val="auto"/>
                <w:sz w:val="20"/>
                <w:szCs w:val="20"/>
                <w:lang w:val="uk-UA"/>
              </w:rPr>
              <w:t>Січень 2023 – Жовтень 2024</w:t>
            </w:r>
          </w:p>
        </w:tc>
      </w:tr>
      <w:tr w:rsidR="002B13B2" w:rsidRPr="00584574" w14:paraId="06CCAF82" w14:textId="77777777" w:rsidTr="00B945D5">
        <w:trPr>
          <w:trHeight w:val="288"/>
        </w:trPr>
        <w:tc>
          <w:tcPr>
            <w:tcW w:w="5395" w:type="dxa"/>
            <w:gridSpan w:val="3"/>
            <w:shd w:val="clear" w:color="auto" w:fill="auto"/>
          </w:tcPr>
          <w:p w14:paraId="4AB837B1"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c>
          <w:tcPr>
            <w:tcW w:w="5378" w:type="dxa"/>
            <w:gridSpan w:val="3"/>
            <w:shd w:val="clear" w:color="auto" w:fill="auto"/>
          </w:tcPr>
          <w:p w14:paraId="183D6808"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r>
      <w:tr w:rsidR="002B13B2" w:rsidRPr="00584574" w14:paraId="64A7E68E" w14:textId="77777777" w:rsidTr="00B945D5">
        <w:trPr>
          <w:trHeight w:val="288"/>
        </w:trPr>
        <w:tc>
          <w:tcPr>
            <w:tcW w:w="5395" w:type="dxa"/>
            <w:gridSpan w:val="3"/>
            <w:shd w:val="clear" w:color="auto" w:fill="auto"/>
          </w:tcPr>
          <w:p w14:paraId="7575D555"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11833721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c>
          <w:tcPr>
            <w:tcW w:w="5378" w:type="dxa"/>
            <w:gridSpan w:val="3"/>
            <w:shd w:val="clear" w:color="auto" w:fill="auto"/>
          </w:tcPr>
          <w:p w14:paraId="4486062E"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r>
      <w:tr w:rsidR="002B13B2" w:rsidRPr="00584574" w14:paraId="0AA0F223" w14:textId="77777777" w:rsidTr="00B945D5">
        <w:trPr>
          <w:trHeight w:val="288"/>
        </w:trPr>
        <w:tc>
          <w:tcPr>
            <w:tcW w:w="5395" w:type="dxa"/>
            <w:gridSpan w:val="3"/>
            <w:shd w:val="clear" w:color="auto" w:fill="auto"/>
          </w:tcPr>
          <w:p w14:paraId="1844B93E"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1174737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3 </w:t>
            </w:r>
            <w:r w:rsidR="002B13B2" w:rsidRPr="000F0840">
              <w:rPr>
                <w:rFonts w:ascii="Avenir Next Cyr Medium" w:hAnsi="Avenir Next Cyr Medium" w:cs="Calibri"/>
                <w:b/>
                <w:bCs/>
                <w:color w:val="auto"/>
                <w:sz w:val="20"/>
                <w:szCs w:val="20"/>
                <w:lang w:val="uk-UA"/>
              </w:rPr>
              <w:t>мільйони</w:t>
            </w:r>
          </w:p>
        </w:tc>
        <w:tc>
          <w:tcPr>
            <w:tcW w:w="5378" w:type="dxa"/>
            <w:gridSpan w:val="3"/>
            <w:shd w:val="clear" w:color="auto" w:fill="auto"/>
          </w:tcPr>
          <w:p w14:paraId="1F834955"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3 </w:t>
            </w:r>
            <w:r w:rsidR="002B13B2" w:rsidRPr="000F0840">
              <w:rPr>
                <w:rFonts w:ascii="Avenir Next Cyr Medium" w:hAnsi="Avenir Next Cyr Medium" w:cs="Calibri"/>
                <w:b/>
                <w:bCs/>
                <w:color w:val="auto"/>
                <w:sz w:val="20"/>
                <w:szCs w:val="20"/>
                <w:lang w:val="uk-UA"/>
              </w:rPr>
              <w:t>мільйони</w:t>
            </w:r>
          </w:p>
        </w:tc>
      </w:tr>
      <w:tr w:rsidR="002B13B2" w:rsidRPr="00584574" w14:paraId="3B30A5A9" w14:textId="77777777" w:rsidTr="00B945D5">
        <w:trPr>
          <w:trHeight w:val="288"/>
        </w:trPr>
        <w:tc>
          <w:tcPr>
            <w:tcW w:w="5395" w:type="dxa"/>
            <w:gridSpan w:val="3"/>
            <w:shd w:val="clear" w:color="auto" w:fill="auto"/>
          </w:tcPr>
          <w:p w14:paraId="5B75DB4A"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6499790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3 – 5 </w:t>
            </w:r>
            <w:r w:rsidR="002B13B2" w:rsidRPr="000F0840">
              <w:rPr>
                <w:rFonts w:ascii="Avenir Next Cyr Medium" w:hAnsi="Avenir Next Cyr Medium" w:cs="Calibri"/>
                <w:b/>
                <w:bCs/>
                <w:color w:val="auto"/>
                <w:sz w:val="20"/>
                <w:szCs w:val="20"/>
                <w:lang w:val="uk-UA"/>
              </w:rPr>
              <w:t>мільйонів</w:t>
            </w:r>
          </w:p>
        </w:tc>
        <w:tc>
          <w:tcPr>
            <w:tcW w:w="5378" w:type="dxa"/>
            <w:gridSpan w:val="3"/>
            <w:shd w:val="clear" w:color="auto" w:fill="auto"/>
          </w:tcPr>
          <w:p w14:paraId="536A9706"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3 – 5 </w:t>
            </w:r>
            <w:r w:rsidR="002B13B2" w:rsidRPr="000F0840">
              <w:rPr>
                <w:rFonts w:ascii="Avenir Next Cyr Medium" w:hAnsi="Avenir Next Cyr Medium" w:cs="Calibri"/>
                <w:b/>
                <w:bCs/>
                <w:color w:val="auto"/>
                <w:sz w:val="20"/>
                <w:szCs w:val="20"/>
                <w:lang w:val="uk-UA"/>
              </w:rPr>
              <w:t>мільйонів</w:t>
            </w:r>
          </w:p>
        </w:tc>
      </w:tr>
      <w:tr w:rsidR="002B13B2" w:rsidRPr="00584574" w14:paraId="4CAFA77D" w14:textId="77777777" w:rsidTr="00B945D5">
        <w:trPr>
          <w:trHeight w:val="288"/>
        </w:trPr>
        <w:tc>
          <w:tcPr>
            <w:tcW w:w="5395" w:type="dxa"/>
            <w:gridSpan w:val="3"/>
            <w:shd w:val="clear" w:color="auto" w:fill="auto"/>
          </w:tcPr>
          <w:p w14:paraId="54500E20"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5645241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c>
          <w:tcPr>
            <w:tcW w:w="5378" w:type="dxa"/>
            <w:gridSpan w:val="3"/>
            <w:shd w:val="clear" w:color="auto" w:fill="auto"/>
          </w:tcPr>
          <w:p w14:paraId="1E3AB147"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r>
      <w:tr w:rsidR="002B13B2" w:rsidRPr="00584574" w14:paraId="3CA1D1AB" w14:textId="77777777" w:rsidTr="00B945D5">
        <w:trPr>
          <w:trHeight w:val="288"/>
        </w:trPr>
        <w:tc>
          <w:tcPr>
            <w:tcW w:w="5395" w:type="dxa"/>
            <w:gridSpan w:val="3"/>
            <w:tcBorders>
              <w:bottom w:val="single" w:sz="6" w:space="0" w:color="auto"/>
            </w:tcBorders>
            <w:shd w:val="clear" w:color="auto" w:fill="auto"/>
          </w:tcPr>
          <w:p w14:paraId="09B9572E"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10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2</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6" w:space="0" w:color="auto"/>
            </w:tcBorders>
            <w:shd w:val="clear" w:color="auto" w:fill="auto"/>
          </w:tcPr>
          <w:p w14:paraId="2652415A"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10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2</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5EC769A0" w14:textId="77777777" w:rsidTr="00B945D5">
        <w:trPr>
          <w:trHeight w:val="288"/>
        </w:trPr>
        <w:tc>
          <w:tcPr>
            <w:tcW w:w="5395" w:type="dxa"/>
            <w:gridSpan w:val="3"/>
            <w:tcBorders>
              <w:bottom w:val="single" w:sz="8" w:space="0" w:color="auto"/>
            </w:tcBorders>
            <w:shd w:val="clear" w:color="auto" w:fill="auto"/>
          </w:tcPr>
          <w:p w14:paraId="26F55AE6"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20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4</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2DACF1DD"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20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4</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0F0CDAD0" w14:textId="77777777" w:rsidTr="00B945D5">
        <w:trPr>
          <w:trHeight w:val="288"/>
        </w:trPr>
        <w:tc>
          <w:tcPr>
            <w:tcW w:w="5395" w:type="dxa"/>
            <w:gridSpan w:val="3"/>
            <w:tcBorders>
              <w:bottom w:val="single" w:sz="8" w:space="0" w:color="auto"/>
            </w:tcBorders>
            <w:shd w:val="clear" w:color="auto" w:fill="auto"/>
          </w:tcPr>
          <w:p w14:paraId="232BFDC3"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40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6</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69B2E520"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40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6</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40598FC3" w14:textId="77777777" w:rsidTr="00B945D5">
        <w:trPr>
          <w:trHeight w:val="288"/>
        </w:trPr>
        <w:tc>
          <w:tcPr>
            <w:tcW w:w="5395" w:type="dxa"/>
            <w:gridSpan w:val="3"/>
            <w:tcBorders>
              <w:bottom w:val="single" w:sz="8" w:space="0" w:color="auto"/>
            </w:tcBorders>
            <w:shd w:val="clear" w:color="auto" w:fill="auto"/>
          </w:tcPr>
          <w:p w14:paraId="7B331D66"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60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c>
          <w:tcPr>
            <w:tcW w:w="5378" w:type="dxa"/>
            <w:gridSpan w:val="3"/>
            <w:tcBorders>
              <w:bottom w:val="single" w:sz="8" w:space="0" w:color="auto"/>
            </w:tcBorders>
            <w:shd w:val="clear" w:color="auto" w:fill="auto"/>
          </w:tcPr>
          <w:p w14:paraId="72FBC8F7"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60</w:t>
            </w:r>
            <w:r w:rsidR="002B13B2" w:rsidRPr="000F0840">
              <w:rPr>
                <w:rFonts w:ascii="Avenir Next Cyr Medium" w:hAnsi="Avenir Next Cyr Medium"/>
                <w:b/>
                <w:bCs/>
                <w:color w:val="auto"/>
                <w:sz w:val="20"/>
                <w:szCs w:val="20"/>
                <w:lang w:val="uk-UA"/>
              </w:rPr>
              <w:t xml:space="preserve"> –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p>
        </w:tc>
      </w:tr>
      <w:tr w:rsidR="002B13B2" w:rsidRPr="00584574" w14:paraId="266DECEC" w14:textId="77777777" w:rsidTr="00B945D5">
        <w:trPr>
          <w:trHeight w:val="288"/>
        </w:trPr>
        <w:tc>
          <w:tcPr>
            <w:tcW w:w="5395" w:type="dxa"/>
            <w:gridSpan w:val="3"/>
            <w:tcBorders>
              <w:bottom w:val="single" w:sz="8" w:space="0" w:color="auto"/>
            </w:tcBorders>
            <w:shd w:val="clear" w:color="auto" w:fill="auto"/>
          </w:tcPr>
          <w:p w14:paraId="46ECF233"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c>
          <w:tcPr>
            <w:tcW w:w="5378" w:type="dxa"/>
            <w:gridSpan w:val="3"/>
            <w:tcBorders>
              <w:bottom w:val="single" w:sz="8" w:space="0" w:color="auto"/>
            </w:tcBorders>
            <w:shd w:val="clear" w:color="auto" w:fill="auto"/>
          </w:tcPr>
          <w:p w14:paraId="0B145783" w14:textId="77777777" w:rsidR="002B13B2" w:rsidRPr="000F0840"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w:t>
            </w:r>
            <w:r w:rsidR="002B13B2" w:rsidRPr="000F0840">
              <w:rPr>
                <w:rFonts w:ascii="Avenir Next Cyr Medium" w:hAnsi="Avenir Next Cyr Medium"/>
                <w:b/>
                <w:bCs/>
                <w:color w:val="auto"/>
                <w:sz w:val="20"/>
                <w:szCs w:val="20"/>
              </w:rPr>
              <w:t>8</w:t>
            </w:r>
            <w:r w:rsidR="002B13B2" w:rsidRPr="000F0840">
              <w:rPr>
                <w:rFonts w:ascii="Avenir Next Cyr Medium" w:hAnsi="Avenir Next Cyr Medium"/>
                <w:b/>
                <w:bCs/>
                <w:color w:val="auto"/>
                <w:sz w:val="20"/>
                <w:szCs w:val="20"/>
                <w:lang w:val="uk-UA"/>
              </w:rPr>
              <w:t xml:space="preserve">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r>
      <w:tr w:rsidR="002B13B2" w:rsidRPr="00584574" w14:paraId="195E0B6B" w14:textId="77777777" w:rsidTr="00B945D5">
        <w:trPr>
          <w:trHeight w:val="288"/>
        </w:trPr>
        <w:tc>
          <w:tcPr>
            <w:tcW w:w="5395" w:type="dxa"/>
            <w:gridSpan w:val="3"/>
            <w:tcBorders>
              <w:bottom w:val="single" w:sz="8" w:space="0" w:color="auto"/>
            </w:tcBorders>
            <w:shd w:val="clear" w:color="auto" w:fill="auto"/>
            <w:vAlign w:val="center"/>
          </w:tcPr>
          <w:p w14:paraId="6226D347" w14:textId="77777777" w:rsidR="002B13B2" w:rsidRPr="005419E1" w:rsidRDefault="002B13B2" w:rsidP="00B945D5">
            <w:pPr>
              <w:spacing w:after="0" w:line="240" w:lineRule="auto"/>
              <w:rPr>
                <w:rFonts w:ascii="Avenir Next Cyr Medium" w:hAnsi="Avenir Next Cyr Medium"/>
                <w:b/>
                <w:bCs/>
                <w:color w:val="auto"/>
                <w:sz w:val="20"/>
                <w:szCs w:val="20"/>
                <w:lang w:val="uk-UA"/>
              </w:rPr>
            </w:pPr>
          </w:p>
        </w:tc>
        <w:tc>
          <w:tcPr>
            <w:tcW w:w="5378" w:type="dxa"/>
            <w:gridSpan w:val="3"/>
            <w:tcBorders>
              <w:bottom w:val="single" w:sz="8" w:space="0" w:color="auto"/>
            </w:tcBorders>
            <w:shd w:val="clear" w:color="auto" w:fill="auto"/>
            <w:vAlign w:val="center"/>
          </w:tcPr>
          <w:p w14:paraId="068437D1" w14:textId="77777777" w:rsidR="002B13B2" w:rsidRPr="005419E1" w:rsidRDefault="0002629E" w:rsidP="00B945D5">
            <w:pPr>
              <w:spacing w:after="0" w:line="240" w:lineRule="auto"/>
              <w:rPr>
                <w:rFonts w:ascii="Avenir Next Cyr Medium" w:hAnsi="Avenir Next Cyr Medium"/>
                <w:b/>
                <w:bCs/>
                <w:color w:val="auto"/>
                <w:sz w:val="20"/>
                <w:szCs w:val="20"/>
                <w:lang w:val="uk-UA"/>
              </w:rPr>
            </w:pPr>
            <w:sdt>
              <w:sdtPr>
                <w:rPr>
                  <w:rFonts w:ascii="Avenir Next Cyr Medium" w:hAnsi="Avenir Next Cyr Medium"/>
                  <w:b/>
                  <w:bCs/>
                  <w:sz w:val="20"/>
                  <w:szCs w:val="20"/>
                  <w:lang w:val="uk-UA"/>
                </w:rPr>
                <w:id w:val="-451401920"/>
                <w14:checkbox>
                  <w14:checked w14:val="0"/>
                  <w14:checkedState w14:val="2612" w14:font="MS Gothic"/>
                  <w14:uncheckedState w14:val="2610" w14:font="MS Gothic"/>
                </w14:checkbox>
              </w:sdtPr>
              <w:sdtEndPr/>
              <w:sdtContent>
                <w:r w:rsidR="002B13B2" w:rsidRPr="005419E1">
                  <w:rPr>
                    <w:rFonts w:ascii="Segoe UI Symbol" w:eastAsia="MS Gothic" w:hAnsi="Segoe UI Symbol" w:cs="Segoe UI Symbol"/>
                    <w:b/>
                    <w:bCs/>
                    <w:sz w:val="20"/>
                    <w:szCs w:val="20"/>
                    <w:lang w:val="uk-UA"/>
                  </w:rPr>
                  <w:t>☐</w:t>
                </w:r>
              </w:sdtContent>
            </w:sdt>
            <w:r w:rsidR="002B13B2" w:rsidRPr="005419E1">
              <w:rPr>
                <w:rFonts w:ascii="Avenir Next Cyr Medium" w:hAnsi="Avenir Next Cyr Medium"/>
                <w:b/>
                <w:bCs/>
                <w:sz w:val="20"/>
                <w:szCs w:val="20"/>
                <w:lang w:val="uk-UA"/>
              </w:rPr>
              <w:t xml:space="preserve"> </w:t>
            </w:r>
            <w:r w:rsidR="002B13B2" w:rsidRPr="005419E1">
              <w:rPr>
                <w:rFonts w:ascii="Avenir Next Cyr Medium" w:hAnsi="Avenir Next Cyr Medium"/>
                <w:b/>
                <w:bCs/>
                <w:color w:val="auto"/>
                <w:sz w:val="20"/>
                <w:szCs w:val="20"/>
                <w:lang w:val="uk-UA"/>
              </w:rPr>
              <w:t>N/A</w:t>
            </w:r>
          </w:p>
        </w:tc>
      </w:tr>
      <w:tr w:rsidR="002B13B2" w:rsidRPr="005419E1" w14:paraId="0F32B2E7" w14:textId="77777777" w:rsidTr="00B945D5">
        <w:trPr>
          <w:trHeight w:val="2028"/>
        </w:trPr>
        <w:tc>
          <w:tcPr>
            <w:tcW w:w="2696" w:type="dxa"/>
            <w:tcBorders>
              <w:top w:val="single" w:sz="8" w:space="0" w:color="auto"/>
            </w:tcBorders>
            <w:shd w:val="clear" w:color="auto" w:fill="auto"/>
            <w:vAlign w:val="center"/>
          </w:tcPr>
          <w:p w14:paraId="47E8CE14"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99" w:type="dxa"/>
            <w:gridSpan w:val="2"/>
            <w:tcBorders>
              <w:top w:val="single" w:sz="8" w:space="0" w:color="auto"/>
            </w:tcBorders>
            <w:shd w:val="clear" w:color="auto" w:fill="auto"/>
          </w:tcPr>
          <w:p w14:paraId="4936B6AC" w14:textId="77777777"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cs="Calibri"/>
                <w:b/>
                <w:sz w:val="20"/>
                <w:szCs w:val="20"/>
                <w:lang w:val="uk-UA"/>
              </w:rPr>
              <w:t>РІК СТАРТУ/ЧАСОВИЙ ПЕРІОД</w:t>
            </w:r>
            <w:r w:rsidRPr="0077761C">
              <w:rPr>
                <w:rFonts w:ascii="AvenirNext LT Pro Bold" w:hAnsi="AvenirNext LT Pro Bold"/>
                <w:b/>
                <w:sz w:val="20"/>
                <w:szCs w:val="20"/>
                <w:lang w:val="ru-RU"/>
              </w:rPr>
              <w:br/>
            </w:r>
          </w:p>
          <w:p w14:paraId="530AC36B" w14:textId="77777777" w:rsidR="002B13B2" w:rsidRPr="0077761C" w:rsidRDefault="002B13B2" w:rsidP="00B945D5">
            <w:pPr>
              <w:spacing w:before="120" w:after="120" w:line="240" w:lineRule="auto"/>
              <w:rPr>
                <w:rFonts w:asciiTheme="minorHAnsi" w:hAnsiTheme="minorHAnsi"/>
                <w:b/>
                <w:sz w:val="20"/>
                <w:szCs w:val="20"/>
                <w:lang w:val="ru-RU"/>
              </w:rPr>
            </w:pPr>
          </w:p>
          <w:p w14:paraId="5EF7BF07" w14:textId="77777777" w:rsidR="002B13B2" w:rsidRPr="0077761C" w:rsidRDefault="002B13B2" w:rsidP="00B945D5">
            <w:pPr>
              <w:spacing w:before="120" w:after="120" w:line="240" w:lineRule="auto"/>
              <w:rPr>
                <w:rFonts w:ascii="Avenir Next Cyr Medium" w:hAnsi="Avenir Next Cyr Medium"/>
                <w:b/>
                <w:color w:val="AD9841"/>
                <w:sz w:val="20"/>
                <w:szCs w:val="20"/>
                <w:lang w:val="ru-RU"/>
              </w:rPr>
            </w:pPr>
            <w:r w:rsidRPr="0077761C">
              <w:rPr>
                <w:rFonts w:ascii="AvenirNext LT Pro Bold" w:hAnsi="AvenirNext LT Pro Bold"/>
                <w:b/>
                <w:sz w:val="20"/>
                <w:szCs w:val="20"/>
                <w:lang w:val="ru-RU"/>
              </w:rPr>
              <w:br/>
            </w:r>
            <w:r w:rsidRPr="0077761C">
              <w:rPr>
                <w:rFonts w:ascii="Avenir Next Cyr Medium" w:hAnsi="Avenir Next Cyr Medium"/>
                <w:b/>
                <w:color w:val="AD9841"/>
                <w:sz w:val="20"/>
                <w:szCs w:val="20"/>
                <w:lang w:val="ru-RU"/>
              </w:rPr>
              <w:t>[</w:t>
            </w:r>
            <w:proofErr w:type="spellStart"/>
            <w:r w:rsidRPr="0077761C">
              <w:rPr>
                <w:rFonts w:ascii="Avenir Next Cyr Medium" w:hAnsi="Avenir Next Cyr Medium" w:cs="Calibri"/>
                <w:b/>
                <w:color w:val="AD9841"/>
                <w:sz w:val="20"/>
                <w:szCs w:val="20"/>
                <w:lang w:val="ru-RU"/>
              </w:rPr>
              <w:t>Впишіть</w:t>
            </w:r>
            <w:proofErr w:type="spellEnd"/>
            <w:r w:rsidRPr="0077761C">
              <w:rPr>
                <w:rFonts w:ascii="Avenir Next Cyr Medium" w:hAnsi="Avenir Next Cyr Medium"/>
                <w:b/>
                <w:color w:val="AD9841"/>
                <w:sz w:val="20"/>
                <w:szCs w:val="20"/>
                <w:lang w:val="ru-RU"/>
              </w:rPr>
              <w:t xml:space="preserve"> </w:t>
            </w:r>
            <w:proofErr w:type="spellStart"/>
            <w:r w:rsidRPr="0077761C">
              <w:rPr>
                <w:rFonts w:ascii="Avenir Next Cyr Medium" w:hAnsi="Avenir Next Cyr Medium" w:cs="Calibri"/>
                <w:b/>
                <w:color w:val="AD9841"/>
                <w:sz w:val="20"/>
                <w:szCs w:val="20"/>
                <w:lang w:val="ru-RU"/>
              </w:rPr>
              <w:t>рік</w:t>
            </w:r>
            <w:proofErr w:type="spellEnd"/>
            <w:r w:rsidRPr="0077761C">
              <w:rPr>
                <w:rFonts w:ascii="Avenir Next Cyr Medium" w:hAnsi="Avenir Next Cyr Medium"/>
                <w:b/>
                <w:color w:val="AD9841"/>
                <w:sz w:val="20"/>
                <w:szCs w:val="20"/>
                <w:lang w:val="ru-RU"/>
              </w:rPr>
              <w:t xml:space="preserve"> </w:t>
            </w:r>
            <w:r w:rsidRPr="0077761C">
              <w:rPr>
                <w:rFonts w:ascii="Avenir Next Cyr Medium" w:hAnsi="Avenir Next Cyr Medium" w:cs="Calibri"/>
                <w:b/>
                <w:color w:val="AD9841"/>
                <w:sz w:val="20"/>
                <w:szCs w:val="20"/>
                <w:lang w:val="ru-RU"/>
              </w:rPr>
              <w:t>тут</w:t>
            </w:r>
            <w:r w:rsidRPr="0077761C">
              <w:rPr>
                <w:rFonts w:ascii="Avenir Next Cyr Medium" w:hAnsi="Avenir Next Cyr Medium"/>
                <w:b/>
                <w:color w:val="AD9841"/>
                <w:sz w:val="20"/>
                <w:szCs w:val="20"/>
                <w:lang w:val="ru-RU"/>
              </w:rPr>
              <w:t>]</w:t>
            </w:r>
          </w:p>
          <w:p w14:paraId="6168639B" w14:textId="0E528CA8" w:rsidR="002B13B2" w:rsidRPr="0077761C" w:rsidRDefault="002B13B2" w:rsidP="00B945D5">
            <w:pPr>
              <w:spacing w:after="0" w:line="240" w:lineRule="auto"/>
              <w:rPr>
                <w:rFonts w:ascii="Avenir Next Cyr Medium" w:hAnsi="Avenir Next Cyr Medium"/>
                <w:b/>
                <w:bCs/>
                <w:color w:val="auto"/>
                <w:sz w:val="20"/>
                <w:szCs w:val="20"/>
                <w:lang w:val="uk-UA"/>
              </w:rPr>
            </w:pPr>
            <w:proofErr w:type="spellStart"/>
            <w:r w:rsidRPr="0077761C">
              <w:rPr>
                <w:rFonts w:ascii="Avenir Next Cyr Medium" w:hAnsi="Avenir Next Cyr Medium" w:cs="Calibri"/>
                <w:b/>
                <w:color w:val="AD9841"/>
                <w:sz w:val="20"/>
                <w:szCs w:val="20"/>
              </w:rPr>
              <w:t>Приклад</w:t>
            </w:r>
            <w:proofErr w:type="spellEnd"/>
            <w:r w:rsidRPr="0077761C">
              <w:rPr>
                <w:rFonts w:ascii="Avenir Next Cyr Medium" w:hAnsi="Avenir Next Cyr Medium"/>
                <w:b/>
                <w:color w:val="AD9841"/>
                <w:sz w:val="20"/>
                <w:szCs w:val="20"/>
              </w:rPr>
              <w:t xml:space="preserve">: </w:t>
            </w:r>
            <w:proofErr w:type="spellStart"/>
            <w:r w:rsidRPr="0077761C">
              <w:rPr>
                <w:rFonts w:ascii="Avenir Next Cyr Medium" w:hAnsi="Avenir Next Cyr Medium" w:cs="Calibri"/>
                <w:b/>
                <w:color w:val="auto"/>
                <w:sz w:val="20"/>
                <w:szCs w:val="20"/>
              </w:rPr>
              <w:t>Рік</w:t>
            </w:r>
            <w:proofErr w:type="spellEnd"/>
            <w:r w:rsidRPr="0077761C">
              <w:rPr>
                <w:rFonts w:ascii="Avenir Next Cyr Medium" w:hAnsi="Avenir Next Cyr Medium"/>
                <w:b/>
                <w:color w:val="auto"/>
                <w:sz w:val="20"/>
                <w:szCs w:val="20"/>
              </w:rPr>
              <w:t xml:space="preserve"> #1 - 202</w:t>
            </w:r>
            <w:r w:rsidR="000F0840">
              <w:rPr>
                <w:rFonts w:ascii="Avenir Next Cyr Medium" w:hAnsi="Avenir Next Cyr Medium"/>
                <w:b/>
                <w:color w:val="auto"/>
                <w:sz w:val="20"/>
                <w:szCs w:val="20"/>
                <w:lang w:val="uk-UA"/>
              </w:rPr>
              <w:t>2</w:t>
            </w:r>
          </w:p>
        </w:tc>
        <w:tc>
          <w:tcPr>
            <w:tcW w:w="2689" w:type="dxa"/>
            <w:tcBorders>
              <w:top w:val="single" w:sz="8" w:space="0" w:color="auto"/>
            </w:tcBorders>
            <w:shd w:val="clear" w:color="auto" w:fill="auto"/>
          </w:tcPr>
          <w:p w14:paraId="7CC21902"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 Next Cyr Medium" w:hAnsi="Avenir Next Cyr Medium" w:cs="Calibri"/>
                <w:bCs/>
                <w:sz w:val="20"/>
                <w:szCs w:val="20"/>
                <w:u w:val="single"/>
                <w:lang w:val="uk-UA"/>
              </w:rPr>
              <w:t xml:space="preserve">ХОЧА Б ОДИН </w:t>
            </w:r>
            <w:r w:rsidRPr="0077761C">
              <w:rPr>
                <w:rFonts w:ascii="Avenir Next Cyr Medium" w:hAnsi="Avenir Next Cyr Medium" w:cs="Calibri"/>
                <w:b/>
                <w:sz w:val="20"/>
                <w:szCs w:val="20"/>
                <w:lang w:val="uk-UA"/>
              </w:rPr>
              <w:t>ПРОМІЖНИЙ РІК/ЧАСОВИЙ ПЕРІОД</w:t>
            </w:r>
          </w:p>
          <w:p w14:paraId="3D464A8D" w14:textId="77777777" w:rsidR="002B13B2" w:rsidRPr="0077761C" w:rsidRDefault="002B13B2" w:rsidP="00B945D5">
            <w:pPr>
              <w:spacing w:before="120" w:after="120" w:line="240" w:lineRule="auto"/>
              <w:rPr>
                <w:rFonts w:asciiTheme="minorHAnsi" w:hAnsiTheme="minorHAnsi"/>
                <w:b/>
                <w:sz w:val="20"/>
                <w:szCs w:val="20"/>
                <w:lang w:val="uk-UA"/>
              </w:rPr>
            </w:pPr>
          </w:p>
          <w:p w14:paraId="4CA6E18F"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Next LT Pro Bold" w:hAnsi="AvenirNext LT Pro Bold"/>
                <w:b/>
                <w:sz w:val="20"/>
                <w:szCs w:val="20"/>
                <w:lang w:val="uk-UA"/>
              </w:rPr>
              <w:br/>
            </w:r>
            <w:r w:rsidRPr="0077761C">
              <w:rPr>
                <w:rFonts w:ascii="Avenir Next Cyr Medium" w:hAnsi="Avenir Next Cyr Medium"/>
                <w:b/>
                <w:color w:val="AD9841"/>
                <w:sz w:val="20"/>
                <w:szCs w:val="20"/>
                <w:lang w:val="uk-UA"/>
              </w:rPr>
              <w:t>[</w:t>
            </w:r>
            <w:r w:rsidRPr="0077761C">
              <w:rPr>
                <w:rFonts w:ascii="Avenir Next Cyr Medium" w:hAnsi="Avenir Next Cyr Medium" w:cs="Calibri"/>
                <w:b/>
                <w:color w:val="AD9841"/>
                <w:sz w:val="20"/>
                <w:szCs w:val="20"/>
                <w:lang w:val="uk-UA"/>
              </w:rPr>
              <w:t>Впишіть</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рік</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тут</w:t>
            </w:r>
            <w:r w:rsidRPr="0077761C">
              <w:rPr>
                <w:rFonts w:ascii="Avenir Next Cyr Medium" w:hAnsi="Avenir Next Cyr Medium"/>
                <w:b/>
                <w:color w:val="AD9841"/>
                <w:sz w:val="20"/>
                <w:szCs w:val="20"/>
                <w:lang w:val="uk-UA"/>
              </w:rPr>
              <w:t>]</w:t>
            </w:r>
          </w:p>
          <w:p w14:paraId="3927F8BA" w14:textId="3C2BEEF1" w:rsidR="002B13B2" w:rsidRPr="0077761C" w:rsidRDefault="002B13B2" w:rsidP="00B945D5">
            <w:pPr>
              <w:spacing w:after="0" w:line="240" w:lineRule="auto"/>
              <w:rPr>
                <w:rFonts w:ascii="Avenir Next Cyr Medium" w:hAnsi="Avenir Next Cyr Medium"/>
                <w:b/>
                <w:bCs/>
                <w:color w:val="auto"/>
                <w:sz w:val="20"/>
                <w:szCs w:val="20"/>
                <w:lang w:val="uk-UA"/>
              </w:rPr>
            </w:pPr>
            <w:r w:rsidRPr="0077761C">
              <w:rPr>
                <w:rFonts w:ascii="Avenir Next Cyr Medium" w:hAnsi="Avenir Next Cyr Medium" w:cs="Calibri"/>
                <w:b/>
                <w:color w:val="AD9841"/>
                <w:sz w:val="20"/>
                <w:szCs w:val="20"/>
                <w:lang w:val="uk-UA"/>
              </w:rPr>
              <w:t>Приклад</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uto"/>
                <w:sz w:val="20"/>
                <w:szCs w:val="20"/>
                <w:lang w:val="uk-UA"/>
              </w:rPr>
              <w:t>Рік</w:t>
            </w:r>
            <w:r w:rsidRPr="0077761C">
              <w:rPr>
                <w:rFonts w:ascii="Avenir Next Cyr Medium" w:hAnsi="Avenir Next Cyr Medium"/>
                <w:b/>
                <w:color w:val="auto"/>
                <w:sz w:val="20"/>
                <w:szCs w:val="20"/>
                <w:lang w:val="uk-UA"/>
              </w:rPr>
              <w:t xml:space="preserve"> #</w:t>
            </w:r>
            <w:r w:rsidRPr="0077761C">
              <w:rPr>
                <w:rFonts w:ascii="Avenir Next Cyr Medium" w:hAnsi="Avenir Next Cyr Medium"/>
                <w:b/>
                <w:color w:val="auto"/>
                <w:sz w:val="20"/>
                <w:szCs w:val="20"/>
                <w:lang w:val="ru-RU"/>
              </w:rPr>
              <w:t>2</w:t>
            </w:r>
            <w:r w:rsidRPr="0077761C">
              <w:rPr>
                <w:rFonts w:ascii="Avenir Next Cyr Medium" w:hAnsi="Avenir Next Cyr Medium"/>
                <w:b/>
                <w:color w:val="auto"/>
                <w:sz w:val="20"/>
                <w:szCs w:val="20"/>
                <w:lang w:val="uk-UA"/>
              </w:rPr>
              <w:t xml:space="preserve"> - 20</w:t>
            </w:r>
            <w:r w:rsidRPr="0077761C">
              <w:rPr>
                <w:rFonts w:ascii="Avenir Next Cyr Medium" w:hAnsi="Avenir Next Cyr Medium"/>
                <w:b/>
                <w:color w:val="auto"/>
                <w:sz w:val="20"/>
                <w:szCs w:val="20"/>
                <w:lang w:val="ru-RU"/>
              </w:rPr>
              <w:t>2</w:t>
            </w:r>
            <w:r w:rsidR="000F0840">
              <w:rPr>
                <w:rFonts w:ascii="Avenir Next Cyr Medium" w:hAnsi="Avenir Next Cyr Medium"/>
                <w:b/>
                <w:color w:val="auto"/>
                <w:sz w:val="20"/>
                <w:szCs w:val="20"/>
                <w:lang w:val="ru-RU"/>
              </w:rPr>
              <w:t>3</w:t>
            </w:r>
            <w:r w:rsidRPr="0077761C">
              <w:rPr>
                <w:rFonts w:ascii="AvenirNext LT Pro Regular" w:hAnsi="AvenirNext LT Pro Regular"/>
                <w:b/>
                <w:color w:val="auto"/>
                <w:sz w:val="20"/>
                <w:szCs w:val="20"/>
                <w:lang w:val="ru-RU"/>
              </w:rPr>
              <w:t xml:space="preserve">       </w:t>
            </w:r>
          </w:p>
        </w:tc>
        <w:tc>
          <w:tcPr>
            <w:tcW w:w="2689" w:type="dxa"/>
            <w:gridSpan w:val="2"/>
            <w:tcBorders>
              <w:top w:val="single" w:sz="8" w:space="0" w:color="auto"/>
            </w:tcBorders>
            <w:shd w:val="clear" w:color="auto" w:fill="auto"/>
          </w:tcPr>
          <w:p w14:paraId="4D7DBFE0" w14:textId="77777777" w:rsidR="002B13B2" w:rsidRPr="0077761C" w:rsidRDefault="002B13B2" w:rsidP="00B945D5">
            <w:pPr>
              <w:spacing w:before="120" w:after="120" w:line="240" w:lineRule="auto"/>
              <w:rPr>
                <w:rFonts w:ascii="Avenir Next Cyr Medium" w:hAnsi="Avenir Next Cyr Medium"/>
                <w:b/>
                <w:color w:val="AD9841"/>
                <w:sz w:val="20"/>
                <w:szCs w:val="20"/>
                <w:lang w:val="uk-UA"/>
              </w:rPr>
            </w:pPr>
            <w:r w:rsidRPr="0077761C">
              <w:rPr>
                <w:rFonts w:ascii="Avenir Next Cyr Medium" w:hAnsi="Avenir Next Cyr Medium" w:cs="Calibri"/>
                <w:b/>
                <w:sz w:val="20"/>
                <w:szCs w:val="20"/>
                <w:lang w:val="uk-UA"/>
              </w:rPr>
              <w:t>РІК ПОТОЧНОГО КОНКУРСНОГО ПЕРІОДУ/ЧАСОВИЙ ПЕРІОД</w:t>
            </w:r>
            <w:r w:rsidRPr="0077761C">
              <w:rPr>
                <w:rFonts w:ascii="Avenir Next Cyr Medium" w:hAnsi="Avenir Next Cyr Medium" w:cs="Calibri"/>
                <w:b/>
                <w:sz w:val="20"/>
                <w:szCs w:val="20"/>
                <w:lang w:val="uk-UA"/>
              </w:rPr>
              <w:br/>
            </w:r>
          </w:p>
          <w:p w14:paraId="6C36D914" w14:textId="653CF119"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b/>
                <w:color w:val="AD9841"/>
                <w:sz w:val="20"/>
                <w:szCs w:val="20"/>
                <w:lang w:val="ru-RU"/>
              </w:rPr>
              <w:t xml:space="preserve">[1 </w:t>
            </w:r>
            <w:proofErr w:type="spellStart"/>
            <w:r w:rsidRPr="0077761C">
              <w:rPr>
                <w:rFonts w:ascii="Avenir Next Cyr Medium" w:hAnsi="Avenir Next Cyr Medium"/>
                <w:b/>
                <w:color w:val="AD9841"/>
                <w:sz w:val="20"/>
                <w:szCs w:val="20"/>
                <w:lang w:val="ru-RU"/>
              </w:rPr>
              <w:t>січня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4</w:t>
            </w:r>
            <w:r w:rsidRPr="0077761C">
              <w:rPr>
                <w:rFonts w:ascii="Avenir Next Cyr Medium" w:hAnsi="Avenir Next Cyr Medium"/>
                <w:b/>
                <w:color w:val="AD9841"/>
                <w:sz w:val="20"/>
                <w:szCs w:val="20"/>
                <w:lang w:val="ru-RU"/>
              </w:rPr>
              <w:t xml:space="preserve"> – 1 </w:t>
            </w:r>
            <w:proofErr w:type="spellStart"/>
            <w:r w:rsidRPr="0077761C">
              <w:rPr>
                <w:rFonts w:ascii="Avenir Next Cyr Medium" w:hAnsi="Avenir Next Cyr Medium"/>
                <w:b/>
                <w:color w:val="AD9841"/>
                <w:sz w:val="20"/>
                <w:szCs w:val="20"/>
                <w:lang w:val="ru-RU"/>
              </w:rPr>
              <w:t>жовтня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5</w:t>
            </w:r>
            <w:r w:rsidRPr="0077761C">
              <w:rPr>
                <w:rFonts w:ascii="Avenir Next Cyr Medium" w:hAnsi="Avenir Next Cyr Medium"/>
                <w:b/>
                <w:color w:val="AD9841"/>
                <w:sz w:val="20"/>
                <w:szCs w:val="20"/>
                <w:lang w:val="ru-RU"/>
              </w:rPr>
              <w:t>]</w:t>
            </w:r>
          </w:p>
        </w:tc>
      </w:tr>
      <w:tr w:rsidR="002B13B2" w:rsidRPr="00C011FF" w14:paraId="5AD945BF" w14:textId="77777777" w:rsidTr="00B945D5">
        <w:trPr>
          <w:trHeight w:val="288"/>
        </w:trPr>
        <w:tc>
          <w:tcPr>
            <w:tcW w:w="2696" w:type="dxa"/>
            <w:shd w:val="clear" w:color="auto" w:fill="auto"/>
            <w:vAlign w:val="center"/>
          </w:tcPr>
          <w:p w14:paraId="27060B48" w14:textId="77777777" w:rsidR="002B13B2" w:rsidRPr="00C356B9" w:rsidRDefault="002B13B2" w:rsidP="00B945D5">
            <w:pPr>
              <w:spacing w:after="0" w:line="240" w:lineRule="auto"/>
              <w:rPr>
                <w:rFonts w:ascii="Avenir Next Cyr Medium" w:hAnsi="Avenir Next Cyr Medium" w:cs="Calibri"/>
                <w:b/>
                <w:color w:val="auto"/>
                <w:sz w:val="20"/>
                <w:szCs w:val="20"/>
                <w:lang w:val="uk-UA"/>
              </w:rPr>
            </w:pPr>
            <w:r w:rsidRPr="00C356B9">
              <w:rPr>
                <w:rFonts w:ascii="Avenir Next Cyr Medium" w:hAnsi="Avenir Next Cyr Medium" w:cs="Calibri"/>
                <w:b/>
                <w:color w:val="auto"/>
                <w:sz w:val="20"/>
                <w:szCs w:val="20"/>
                <w:lang w:val="uk-UA"/>
              </w:rPr>
              <w:t>МЕДІА</w:t>
            </w:r>
            <w:r w:rsidRPr="00C356B9">
              <w:rPr>
                <w:rFonts w:ascii="Avenir Next Cyr Medium" w:hAnsi="Avenir Next Cyr Medium"/>
                <w:b/>
                <w:color w:val="auto"/>
                <w:sz w:val="20"/>
                <w:szCs w:val="20"/>
                <w:lang w:val="uk-UA"/>
              </w:rPr>
              <w:t xml:space="preserve"> </w:t>
            </w:r>
            <w:r w:rsidRPr="00C356B9">
              <w:rPr>
                <w:rFonts w:ascii="Avenir Next Cyr Medium" w:hAnsi="Avenir Next Cyr Medium" w:cs="Calibri"/>
                <w:b/>
                <w:color w:val="auto"/>
                <w:sz w:val="20"/>
                <w:szCs w:val="20"/>
                <w:lang w:val="uk-UA"/>
              </w:rPr>
              <w:t>ВИТРАТИ</w:t>
            </w:r>
          </w:p>
          <w:p w14:paraId="2DEB87F3" w14:textId="77777777" w:rsidR="002B13B2" w:rsidRPr="00C356B9" w:rsidRDefault="002B13B2" w:rsidP="00B945D5">
            <w:pPr>
              <w:spacing w:after="0" w:line="240" w:lineRule="auto"/>
              <w:rPr>
                <w:rFonts w:ascii="Avenir Next Cyr Medium" w:hAnsi="Avenir Next Cyr Medium"/>
                <w:b/>
                <w:bCs/>
                <w:color w:val="auto"/>
                <w:sz w:val="20"/>
                <w:szCs w:val="20"/>
                <w:lang w:val="uk-UA"/>
              </w:rPr>
            </w:pPr>
            <w:r w:rsidRPr="00C356B9">
              <w:rPr>
                <w:rFonts w:ascii="Avenir Next Cyr" w:hAnsi="Avenir Next Cyr" w:cs="Calibri"/>
                <w:iCs/>
                <w:color w:val="AD9841"/>
                <w:sz w:val="20"/>
                <w:szCs w:val="20"/>
                <w:lang w:val="uk-UA"/>
              </w:rPr>
              <w:br/>
            </w:r>
            <w:r w:rsidRPr="00C356B9">
              <w:rPr>
                <w:rFonts w:ascii="Avenir Next Cyr Medium" w:hAnsi="Avenir Next Cyr Medium" w:cs="Calibri"/>
                <w:b/>
                <w:bCs/>
                <w:i/>
                <w:color w:val="B4975A"/>
                <w:sz w:val="20"/>
                <w:szCs w:val="20"/>
                <w:lang w:val="ru-RU"/>
              </w:rPr>
              <w:t>Приклад</w:t>
            </w:r>
            <w:r w:rsidRPr="00C356B9">
              <w:rPr>
                <w:rFonts w:ascii="Avenir Next Cyr Medium" w:hAnsi="Avenir Next Cyr Medium"/>
                <w:b/>
                <w:bCs/>
                <w:i/>
                <w:color w:val="B4975A"/>
                <w:sz w:val="20"/>
                <w:szCs w:val="20"/>
                <w:lang w:val="ru-RU"/>
              </w:rPr>
              <w:t xml:space="preserve">: </w:t>
            </w:r>
            <w:r w:rsidRPr="00C356B9">
              <w:rPr>
                <w:rFonts w:ascii="Avenir Next Cyr Medium" w:hAnsi="Avenir Next Cyr Medium"/>
                <w:b/>
                <w:bCs/>
                <w:i/>
                <w:color w:val="B4975A"/>
                <w:sz w:val="20"/>
                <w:szCs w:val="20"/>
              </w:rPr>
              <w:t>UAH</w:t>
            </w:r>
            <w:r w:rsidRPr="00C356B9">
              <w:rPr>
                <w:rFonts w:ascii="Avenir Next Cyr Medium" w:hAnsi="Avenir Next Cyr Medium"/>
                <w:b/>
                <w:bCs/>
                <w:i/>
                <w:color w:val="B4975A"/>
                <w:sz w:val="20"/>
                <w:szCs w:val="20"/>
                <w:lang w:val="ru-RU"/>
              </w:rPr>
              <w:t xml:space="preserve"> 1 </w:t>
            </w:r>
            <w:r w:rsidRPr="00C356B9">
              <w:rPr>
                <w:rFonts w:ascii="Avenir Next Cyr Medium" w:hAnsi="Avenir Next Cyr Medium" w:cs="Avenir Next LT Pro"/>
                <w:b/>
                <w:bCs/>
                <w:i/>
                <w:color w:val="B4975A"/>
                <w:sz w:val="20"/>
                <w:szCs w:val="20"/>
                <w:lang w:val="ru-RU"/>
              </w:rPr>
              <w:t>–</w:t>
            </w:r>
            <w:r w:rsidRPr="00C356B9">
              <w:rPr>
                <w:rFonts w:ascii="Avenir Next Cyr Medium" w:hAnsi="Avenir Next Cyr Medium"/>
                <w:b/>
                <w:bCs/>
                <w:i/>
                <w:color w:val="B4975A"/>
                <w:sz w:val="20"/>
                <w:szCs w:val="20"/>
                <w:lang w:val="ru-RU"/>
              </w:rPr>
              <w:t xml:space="preserve"> 3 </w:t>
            </w:r>
            <w:proofErr w:type="spellStart"/>
            <w:r w:rsidRPr="00C356B9">
              <w:rPr>
                <w:rFonts w:ascii="Avenir Next Cyr Medium" w:hAnsi="Avenir Next Cyr Medium" w:cs="Calibri"/>
                <w:b/>
                <w:bCs/>
                <w:i/>
                <w:color w:val="B4975A"/>
                <w:sz w:val="20"/>
                <w:szCs w:val="20"/>
                <w:lang w:val="ru-RU"/>
              </w:rPr>
              <w:t>мільйони</w:t>
            </w:r>
            <w:proofErr w:type="spellEnd"/>
          </w:p>
        </w:tc>
        <w:tc>
          <w:tcPr>
            <w:tcW w:w="2699" w:type="dxa"/>
            <w:gridSpan w:val="2"/>
            <w:shd w:val="clear" w:color="auto" w:fill="auto"/>
            <w:vAlign w:val="center"/>
          </w:tcPr>
          <w:p w14:paraId="3FCB30FF"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shd w:val="clear" w:color="auto" w:fill="auto"/>
            <w:vAlign w:val="center"/>
          </w:tcPr>
          <w:p w14:paraId="7123778E"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gridSpan w:val="2"/>
            <w:shd w:val="clear" w:color="auto" w:fill="auto"/>
            <w:vAlign w:val="center"/>
          </w:tcPr>
          <w:p w14:paraId="78AE8961"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r>
      <w:tr w:rsidR="002B13B2" w:rsidRPr="00584574" w14:paraId="2672E0C0" w14:textId="77777777" w:rsidTr="00B945D5">
        <w:trPr>
          <w:trHeight w:val="288"/>
        </w:trPr>
        <w:tc>
          <w:tcPr>
            <w:tcW w:w="2696" w:type="dxa"/>
            <w:shd w:val="clear" w:color="auto" w:fill="auto"/>
            <w:vAlign w:val="center"/>
          </w:tcPr>
          <w:p w14:paraId="5C55A5CC" w14:textId="77777777" w:rsidR="002B13B2" w:rsidRPr="00C356B9" w:rsidRDefault="002B13B2" w:rsidP="00B945D5">
            <w:pPr>
              <w:spacing w:after="0" w:line="240" w:lineRule="auto"/>
              <w:rPr>
                <w:rFonts w:ascii="Avenir Next Cyr Medium" w:hAnsi="Avenir Next Cyr Medium" w:cs="Calibri"/>
                <w:b/>
                <w:color w:val="auto"/>
                <w:sz w:val="20"/>
                <w:szCs w:val="20"/>
                <w:lang w:val="uk-UA"/>
              </w:rPr>
            </w:pPr>
            <w:r w:rsidRPr="00C356B9">
              <w:rPr>
                <w:rFonts w:ascii="Avenir Next Cyr Medium" w:hAnsi="Avenir Next Cyr Medium" w:cs="Calibri"/>
                <w:b/>
                <w:color w:val="auto"/>
                <w:sz w:val="20"/>
                <w:szCs w:val="20"/>
                <w:lang w:val="uk-UA"/>
              </w:rPr>
              <w:t>ВІДСОТКОВА</w:t>
            </w:r>
            <w:r w:rsidRPr="00C356B9">
              <w:rPr>
                <w:rFonts w:ascii="Avenir Next Cyr Medium" w:hAnsi="Avenir Next Cyr Medium"/>
                <w:b/>
                <w:color w:val="auto"/>
                <w:sz w:val="20"/>
                <w:szCs w:val="20"/>
                <w:lang w:val="uk-UA"/>
              </w:rPr>
              <w:t xml:space="preserve"> </w:t>
            </w:r>
            <w:r w:rsidRPr="00C356B9">
              <w:rPr>
                <w:rFonts w:ascii="Avenir Next Cyr Medium" w:hAnsi="Avenir Next Cyr Medium" w:cs="Calibri"/>
                <w:b/>
                <w:color w:val="auto"/>
                <w:sz w:val="20"/>
                <w:szCs w:val="20"/>
                <w:lang w:val="uk-UA"/>
              </w:rPr>
              <w:t>ЗМІНА ВІДНОСНО ПОПЕРЕДНЬОГО РОКУ</w:t>
            </w:r>
          </w:p>
          <w:p w14:paraId="5CC67526" w14:textId="77777777" w:rsidR="002B13B2" w:rsidRPr="00C356B9" w:rsidRDefault="002B13B2" w:rsidP="00B945D5">
            <w:pPr>
              <w:spacing w:after="0" w:line="240" w:lineRule="auto"/>
              <w:rPr>
                <w:rFonts w:ascii="Avenir Next Cyr Medium" w:hAnsi="Avenir Next Cyr Medium"/>
                <w:b/>
                <w:bCs/>
                <w:i/>
                <w:color w:val="B4975A"/>
                <w:sz w:val="20"/>
                <w:szCs w:val="20"/>
                <w:lang w:val="ru-RU"/>
              </w:rPr>
            </w:pPr>
            <w:r w:rsidRPr="00C356B9">
              <w:rPr>
                <w:rFonts w:ascii="Avenir Next Cyr" w:hAnsi="Avenir Next Cyr" w:cs="Calibri"/>
                <w:iCs/>
                <w:color w:val="AD9841"/>
                <w:sz w:val="20"/>
                <w:szCs w:val="20"/>
                <w:lang w:val="uk-UA"/>
              </w:rPr>
              <w:br/>
            </w:r>
            <w:r w:rsidRPr="00C356B9">
              <w:rPr>
                <w:rFonts w:ascii="Avenir Next Cyr Medium" w:hAnsi="Avenir Next Cyr Medium" w:cs="Calibri"/>
                <w:b/>
                <w:bCs/>
                <w:i/>
                <w:color w:val="B4975A"/>
                <w:sz w:val="20"/>
                <w:szCs w:val="20"/>
                <w:lang w:val="ru-RU"/>
              </w:rPr>
              <w:t>Приклад</w:t>
            </w:r>
            <w:r w:rsidRPr="00C356B9">
              <w:rPr>
                <w:rFonts w:ascii="Avenir Next Cyr Medium" w:hAnsi="Avenir Next Cyr Medium"/>
                <w:b/>
                <w:bCs/>
                <w:i/>
                <w:color w:val="B4975A"/>
                <w:sz w:val="20"/>
                <w:szCs w:val="20"/>
                <w:lang w:val="ru-RU"/>
              </w:rPr>
              <w:t xml:space="preserve">: </w:t>
            </w:r>
          </w:p>
          <w:p w14:paraId="44891E2D" w14:textId="77777777" w:rsidR="002B13B2" w:rsidRPr="00C356B9" w:rsidRDefault="002B13B2" w:rsidP="00B945D5">
            <w:pPr>
              <w:spacing w:after="0" w:line="240" w:lineRule="auto"/>
              <w:rPr>
                <w:rFonts w:ascii="Avenir Next Cyr Medium" w:hAnsi="Avenir Next Cyr Medium"/>
                <w:b/>
                <w:bCs/>
                <w:i/>
                <w:color w:val="B4975A"/>
                <w:sz w:val="20"/>
                <w:szCs w:val="20"/>
                <w:lang w:val="ru-RU"/>
              </w:rPr>
            </w:pPr>
            <w:proofErr w:type="spellStart"/>
            <w:r w:rsidRPr="00C356B9">
              <w:rPr>
                <w:rFonts w:ascii="Avenir Next Cyr Medium" w:hAnsi="Avenir Next Cyr Medium" w:cs="Calibri"/>
                <w:b/>
                <w:bCs/>
                <w:i/>
                <w:color w:val="B4975A"/>
                <w:sz w:val="20"/>
                <w:szCs w:val="20"/>
                <w:lang w:val="ru-RU"/>
              </w:rPr>
              <w:t>збільшився</w:t>
            </w:r>
            <w:proofErr w:type="spellEnd"/>
            <w:r w:rsidRPr="00C356B9">
              <w:rPr>
                <w:rFonts w:ascii="Avenir Next Cyr Medium" w:hAnsi="Avenir Next Cyr Medium"/>
                <w:b/>
                <w:bCs/>
                <w:i/>
                <w:color w:val="B4975A"/>
                <w:sz w:val="20"/>
                <w:szCs w:val="20"/>
                <w:lang w:val="ru-RU"/>
              </w:rPr>
              <w:t xml:space="preserve"> </w:t>
            </w:r>
            <w:proofErr w:type="spellStart"/>
            <w:r w:rsidRPr="00C356B9">
              <w:rPr>
                <w:rFonts w:ascii="Avenir Next Cyr Medium" w:hAnsi="Avenir Next Cyr Medium" w:cs="Calibri"/>
                <w:b/>
                <w:bCs/>
                <w:i/>
                <w:color w:val="B4975A"/>
                <w:sz w:val="20"/>
                <w:szCs w:val="20"/>
                <w:lang w:val="ru-RU"/>
              </w:rPr>
              <w:t>приблизно</w:t>
            </w:r>
            <w:proofErr w:type="spellEnd"/>
            <w:r w:rsidRPr="00C356B9">
              <w:rPr>
                <w:rFonts w:ascii="Avenir Next Cyr Medium" w:hAnsi="Avenir Next Cyr Medium"/>
                <w:b/>
                <w:bCs/>
                <w:i/>
                <w:color w:val="B4975A"/>
                <w:sz w:val="20"/>
                <w:szCs w:val="20"/>
                <w:lang w:val="ru-RU"/>
              </w:rPr>
              <w:t xml:space="preserve"> </w:t>
            </w:r>
            <w:r w:rsidRPr="00C356B9">
              <w:rPr>
                <w:rFonts w:ascii="Avenir Next Cyr Medium" w:hAnsi="Avenir Next Cyr Medium" w:cs="Calibri"/>
                <w:b/>
                <w:bCs/>
                <w:i/>
                <w:color w:val="B4975A"/>
                <w:sz w:val="20"/>
                <w:szCs w:val="20"/>
                <w:lang w:val="ru-RU"/>
              </w:rPr>
              <w:t>на</w:t>
            </w:r>
            <w:r w:rsidRPr="00C356B9">
              <w:rPr>
                <w:rFonts w:ascii="Avenir Next Cyr Medium" w:hAnsi="Avenir Next Cyr Medium"/>
                <w:b/>
                <w:bCs/>
                <w:i/>
                <w:color w:val="B4975A"/>
                <w:sz w:val="20"/>
                <w:szCs w:val="20"/>
                <w:lang w:val="ru-RU"/>
              </w:rPr>
              <w:t xml:space="preserve"> 5%</w:t>
            </w:r>
          </w:p>
        </w:tc>
        <w:tc>
          <w:tcPr>
            <w:tcW w:w="2699" w:type="dxa"/>
            <w:gridSpan w:val="2"/>
            <w:shd w:val="clear" w:color="auto" w:fill="auto"/>
            <w:vAlign w:val="center"/>
          </w:tcPr>
          <w:p w14:paraId="5B57895A"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shd w:val="clear" w:color="auto" w:fill="auto"/>
            <w:vAlign w:val="center"/>
          </w:tcPr>
          <w:p w14:paraId="483D15D7"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2689" w:type="dxa"/>
            <w:gridSpan w:val="2"/>
            <w:shd w:val="clear" w:color="auto" w:fill="auto"/>
            <w:vAlign w:val="center"/>
          </w:tcPr>
          <w:p w14:paraId="6A7BB245"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r>
      <w:tr w:rsidR="002B13B2" w:rsidRPr="00584574" w14:paraId="462BF880" w14:textId="77777777" w:rsidTr="00B945D5">
        <w:trPr>
          <w:trHeight w:val="204"/>
        </w:trPr>
        <w:tc>
          <w:tcPr>
            <w:tcW w:w="10773" w:type="dxa"/>
            <w:gridSpan w:val="6"/>
            <w:shd w:val="clear" w:color="auto" w:fill="000000"/>
          </w:tcPr>
          <w:p w14:paraId="2024FDDE" w14:textId="77777777" w:rsidR="002B13B2" w:rsidRPr="00584574" w:rsidRDefault="002B13B2" w:rsidP="00B945D5">
            <w:pPr>
              <w:spacing w:after="0" w:line="240" w:lineRule="auto"/>
              <w:rPr>
                <w:rFonts w:ascii="Avenir Next Cyr Medium" w:hAnsi="Avenir Next Cyr Medium"/>
                <w:b/>
                <w:color w:val="auto"/>
                <w:sz w:val="19"/>
                <w:szCs w:val="19"/>
                <w:lang w:val="uk-UA"/>
              </w:rPr>
            </w:pPr>
          </w:p>
        </w:tc>
      </w:tr>
      <w:tr w:rsidR="002B13B2" w:rsidRPr="00584574" w14:paraId="59C174F3" w14:textId="77777777" w:rsidTr="00B945D5">
        <w:trPr>
          <w:trHeight w:val="288"/>
        </w:trPr>
        <w:tc>
          <w:tcPr>
            <w:tcW w:w="5395" w:type="dxa"/>
            <w:gridSpan w:val="3"/>
            <w:vMerge w:val="restart"/>
            <w:shd w:val="clear" w:color="auto" w:fill="B8B8B8"/>
          </w:tcPr>
          <w:p w14:paraId="1FE931F3" w14:textId="77777777" w:rsidR="002B13B2" w:rsidRPr="00584574" w:rsidRDefault="002B13B2" w:rsidP="00B945D5">
            <w:pPr>
              <w:spacing w:after="0" w:line="240" w:lineRule="auto"/>
              <w:rPr>
                <w:rFonts w:ascii="Avenir Next Cyr Medium" w:hAnsi="Avenir Next Cyr Medium"/>
                <w:b/>
                <w:bCs/>
                <w:color w:val="000000" w:themeColor="text1"/>
                <w:sz w:val="19"/>
                <w:szCs w:val="19"/>
                <w:lang w:val="uk-UA"/>
              </w:rPr>
            </w:pPr>
          </w:p>
          <w:p w14:paraId="502DFCE3" w14:textId="77777777" w:rsidR="002B13B2" w:rsidRPr="00584574" w:rsidRDefault="002B13B2" w:rsidP="00B945D5">
            <w:pPr>
              <w:spacing w:after="0" w:line="240" w:lineRule="auto"/>
              <w:rPr>
                <w:rFonts w:ascii="Avenir Next Cyr Medium" w:hAnsi="Avenir Next Cyr Medium"/>
                <w:b/>
                <w:color w:val="auto"/>
                <w:sz w:val="20"/>
                <w:szCs w:val="20"/>
                <w:lang w:val="uk-UA"/>
              </w:rPr>
            </w:pPr>
            <w:r w:rsidRPr="00584574">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3"/>
            <w:shd w:val="clear" w:color="auto" w:fill="auto"/>
          </w:tcPr>
          <w:p w14:paraId="0F4B607E"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Менше</w:t>
            </w:r>
          </w:p>
        </w:tc>
      </w:tr>
      <w:tr w:rsidR="002B13B2" w:rsidRPr="00584574" w14:paraId="511D451D" w14:textId="77777777" w:rsidTr="00B945D5">
        <w:trPr>
          <w:trHeight w:val="288"/>
        </w:trPr>
        <w:tc>
          <w:tcPr>
            <w:tcW w:w="5395" w:type="dxa"/>
            <w:gridSpan w:val="3"/>
            <w:vMerge/>
            <w:shd w:val="clear" w:color="auto" w:fill="B8B8B8"/>
          </w:tcPr>
          <w:p w14:paraId="6DB06A70"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23F03490"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Приблизно однаковий</w:t>
            </w:r>
          </w:p>
        </w:tc>
      </w:tr>
      <w:tr w:rsidR="002B13B2" w:rsidRPr="00584574" w14:paraId="2034CB28" w14:textId="77777777" w:rsidTr="00B945D5">
        <w:trPr>
          <w:trHeight w:val="288"/>
        </w:trPr>
        <w:tc>
          <w:tcPr>
            <w:tcW w:w="5395" w:type="dxa"/>
            <w:gridSpan w:val="3"/>
            <w:vMerge/>
            <w:shd w:val="clear" w:color="auto" w:fill="B8B8B8"/>
          </w:tcPr>
          <w:p w14:paraId="6AF14A57"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45BDDF85"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Більше</w:t>
            </w:r>
          </w:p>
        </w:tc>
      </w:tr>
      <w:tr w:rsidR="002B13B2" w:rsidRPr="00584574" w14:paraId="07E47363" w14:textId="77777777" w:rsidTr="00B945D5">
        <w:trPr>
          <w:trHeight w:val="288"/>
        </w:trPr>
        <w:tc>
          <w:tcPr>
            <w:tcW w:w="5395" w:type="dxa"/>
            <w:gridSpan w:val="3"/>
            <w:vMerge/>
            <w:shd w:val="clear" w:color="auto" w:fill="B8B8B8"/>
          </w:tcPr>
          <w:p w14:paraId="24628F35" w14:textId="77777777" w:rsidR="002B13B2" w:rsidRPr="00584574" w:rsidRDefault="002B13B2" w:rsidP="00B945D5">
            <w:pPr>
              <w:spacing w:after="0" w:line="240" w:lineRule="auto"/>
              <w:rPr>
                <w:rFonts w:ascii="Avenir Next Cyr Medium" w:hAnsi="Avenir Next Cyr Medium"/>
                <w:b/>
                <w:color w:val="auto"/>
                <w:sz w:val="20"/>
                <w:szCs w:val="20"/>
                <w:lang w:val="uk-UA"/>
              </w:rPr>
            </w:pPr>
          </w:p>
        </w:tc>
        <w:tc>
          <w:tcPr>
            <w:tcW w:w="5378" w:type="dxa"/>
            <w:gridSpan w:val="3"/>
            <w:shd w:val="clear" w:color="auto" w:fill="auto"/>
          </w:tcPr>
          <w:p w14:paraId="741C9747"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N/A (Необхідне пояснення)</w:t>
            </w:r>
          </w:p>
        </w:tc>
      </w:tr>
      <w:tr w:rsidR="002B13B2" w:rsidRPr="00584574" w14:paraId="309D690A" w14:textId="77777777" w:rsidTr="00B945D5">
        <w:trPr>
          <w:trHeight w:val="173"/>
        </w:trPr>
        <w:tc>
          <w:tcPr>
            <w:tcW w:w="10773" w:type="dxa"/>
            <w:gridSpan w:val="6"/>
            <w:shd w:val="clear" w:color="auto" w:fill="000000"/>
            <w:vAlign w:val="center"/>
          </w:tcPr>
          <w:p w14:paraId="622B425A" w14:textId="77777777" w:rsidR="002B13B2" w:rsidRPr="00584574" w:rsidRDefault="002B13B2" w:rsidP="00B945D5">
            <w:pPr>
              <w:spacing w:after="0" w:line="240" w:lineRule="auto"/>
              <w:rPr>
                <w:rFonts w:ascii="Avenir Next Cyr Medium" w:hAnsi="Avenir Next Cyr Medium"/>
                <w:b/>
                <w:color w:val="auto"/>
                <w:sz w:val="19"/>
                <w:szCs w:val="19"/>
                <w:lang w:val="uk-UA"/>
              </w:rPr>
            </w:pPr>
          </w:p>
        </w:tc>
      </w:tr>
      <w:tr w:rsidR="002B13B2" w:rsidRPr="00584574" w14:paraId="413D4735" w14:textId="77777777" w:rsidTr="00B945D5">
        <w:trPr>
          <w:trHeight w:val="288"/>
        </w:trPr>
        <w:tc>
          <w:tcPr>
            <w:tcW w:w="5395" w:type="dxa"/>
            <w:gridSpan w:val="3"/>
            <w:vMerge w:val="restart"/>
            <w:shd w:val="clear" w:color="auto" w:fill="B8B8B8"/>
            <w:vAlign w:val="center"/>
          </w:tcPr>
          <w:p w14:paraId="21D35F27" w14:textId="77777777" w:rsidR="002B13B2" w:rsidRPr="00584574" w:rsidRDefault="002B13B2" w:rsidP="00B945D5">
            <w:pPr>
              <w:spacing w:after="0" w:line="240" w:lineRule="auto"/>
              <w:rPr>
                <w:rFonts w:ascii="Avenir Next Cyr Medium" w:hAnsi="Avenir Next Cyr Medium"/>
                <w:b/>
                <w:bCs/>
                <w:color w:val="000000" w:themeColor="text1"/>
                <w:sz w:val="20"/>
                <w:szCs w:val="20"/>
                <w:lang w:val="uk-UA"/>
              </w:rPr>
            </w:pPr>
            <w:r w:rsidRPr="00584574">
              <w:rPr>
                <w:rFonts w:ascii="Avenir Next Cyr Medium" w:hAnsi="Avenir Next Cyr Medium"/>
                <w:b/>
                <w:bCs/>
                <w:color w:val="000000" w:themeColor="text1"/>
                <w:sz w:val="20"/>
                <w:szCs w:val="20"/>
                <w:lang w:val="uk-UA"/>
              </w:rPr>
              <w:t>У порівнянні з витратами</w:t>
            </w:r>
            <w:r>
              <w:rPr>
                <w:rFonts w:ascii="Avenir Next Cyr Medium" w:hAnsi="Avenir Next Cyr Medium"/>
                <w:b/>
                <w:bCs/>
                <w:color w:val="000000" w:themeColor="text1"/>
                <w:sz w:val="20"/>
                <w:szCs w:val="20"/>
                <w:lang w:val="uk-UA"/>
              </w:rPr>
              <w:t xml:space="preserve"> попереднього року</w:t>
            </w:r>
            <w:r w:rsidRPr="00584574">
              <w:rPr>
                <w:rFonts w:ascii="Avenir Next Cyr Medium" w:hAnsi="Avenir Next Cyr Medium"/>
                <w:b/>
                <w:bCs/>
                <w:color w:val="000000" w:themeColor="text1"/>
                <w:sz w:val="20"/>
                <w:szCs w:val="20"/>
                <w:lang w:val="uk-UA"/>
              </w:rPr>
              <w:t xml:space="preserve"> на бренд, загальний бюджет бренду цього року:</w:t>
            </w:r>
          </w:p>
          <w:p w14:paraId="44F62FB0" w14:textId="77777777" w:rsidR="002B13B2" w:rsidRPr="00584574" w:rsidRDefault="002B13B2" w:rsidP="00B945D5">
            <w:pPr>
              <w:spacing w:after="0" w:line="240" w:lineRule="auto"/>
              <w:rPr>
                <w:rFonts w:ascii="Avenir Next Cyr Medium" w:hAnsi="Avenir Next Cyr Medium"/>
                <w:b/>
                <w:bCs/>
                <w:color w:val="auto"/>
                <w:sz w:val="20"/>
                <w:szCs w:val="20"/>
                <w:lang w:val="uk-UA"/>
              </w:rPr>
            </w:pPr>
          </w:p>
        </w:tc>
        <w:tc>
          <w:tcPr>
            <w:tcW w:w="5378" w:type="dxa"/>
            <w:gridSpan w:val="3"/>
            <w:shd w:val="clear" w:color="auto" w:fill="auto"/>
          </w:tcPr>
          <w:p w14:paraId="33904895"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Менше</w:t>
            </w:r>
          </w:p>
        </w:tc>
      </w:tr>
      <w:tr w:rsidR="002B13B2" w:rsidRPr="00584574" w14:paraId="7937F17F" w14:textId="77777777" w:rsidTr="00B945D5">
        <w:trPr>
          <w:trHeight w:val="288"/>
        </w:trPr>
        <w:tc>
          <w:tcPr>
            <w:tcW w:w="5395" w:type="dxa"/>
            <w:gridSpan w:val="3"/>
            <w:vMerge/>
            <w:shd w:val="clear" w:color="auto" w:fill="B8B8B8"/>
          </w:tcPr>
          <w:p w14:paraId="66E1963E"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774DA821"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Приблизно однаковий</w:t>
            </w:r>
          </w:p>
        </w:tc>
      </w:tr>
      <w:tr w:rsidR="002B13B2" w:rsidRPr="00584574" w14:paraId="61D358DF" w14:textId="77777777" w:rsidTr="00B945D5">
        <w:trPr>
          <w:trHeight w:val="288"/>
        </w:trPr>
        <w:tc>
          <w:tcPr>
            <w:tcW w:w="5395" w:type="dxa"/>
            <w:gridSpan w:val="3"/>
            <w:vMerge/>
            <w:shd w:val="clear" w:color="auto" w:fill="B8B8B8"/>
          </w:tcPr>
          <w:p w14:paraId="72388A8C"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7E280EF9"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Більше</w:t>
            </w:r>
          </w:p>
        </w:tc>
      </w:tr>
      <w:tr w:rsidR="002B13B2" w:rsidRPr="00584574" w14:paraId="003A097D" w14:textId="77777777" w:rsidTr="00B945D5">
        <w:trPr>
          <w:trHeight w:val="288"/>
        </w:trPr>
        <w:tc>
          <w:tcPr>
            <w:tcW w:w="5395" w:type="dxa"/>
            <w:gridSpan w:val="3"/>
            <w:vMerge/>
            <w:shd w:val="clear" w:color="auto" w:fill="B8B8B8"/>
          </w:tcPr>
          <w:p w14:paraId="04054AF1" w14:textId="77777777" w:rsidR="002B13B2" w:rsidRPr="00584574" w:rsidRDefault="002B13B2" w:rsidP="00B945D5">
            <w:pPr>
              <w:spacing w:after="0" w:line="240" w:lineRule="auto"/>
              <w:ind w:left="337"/>
              <w:rPr>
                <w:rFonts w:ascii="AvenirNext LT Pro Regular" w:hAnsi="AvenirNext LT Pro Regular"/>
                <w:b/>
                <w:color w:val="auto"/>
                <w:sz w:val="19"/>
                <w:szCs w:val="19"/>
                <w:lang w:val="uk-UA"/>
              </w:rPr>
            </w:pPr>
          </w:p>
        </w:tc>
        <w:tc>
          <w:tcPr>
            <w:tcW w:w="5378" w:type="dxa"/>
            <w:gridSpan w:val="3"/>
            <w:shd w:val="clear" w:color="auto" w:fill="auto"/>
          </w:tcPr>
          <w:p w14:paraId="5A18B08D" w14:textId="77777777" w:rsidR="002B13B2" w:rsidRPr="00584574" w:rsidRDefault="0002629E" w:rsidP="00B945D5">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bCs/>
                    <w:color w:val="000000" w:themeColor="text1"/>
                    <w:sz w:val="20"/>
                    <w:szCs w:val="20"/>
                    <w:lang w:val="uk-UA"/>
                  </w:rPr>
                  <w:t>☐</w:t>
                </w:r>
              </w:sdtContent>
            </w:sdt>
            <w:r w:rsidR="002B13B2" w:rsidRPr="00584574">
              <w:rPr>
                <w:rFonts w:ascii="Avenir Next Cyr Medium" w:hAnsi="Avenir Next Cyr Medium"/>
                <w:b/>
                <w:bCs/>
                <w:color w:val="000000" w:themeColor="text1"/>
                <w:sz w:val="20"/>
                <w:szCs w:val="20"/>
                <w:lang w:val="uk-UA"/>
              </w:rPr>
              <w:t xml:space="preserve"> N/A (Необхідне пояснення)</w:t>
            </w:r>
          </w:p>
        </w:tc>
      </w:tr>
      <w:tr w:rsidR="002B13B2" w:rsidRPr="00584574" w14:paraId="5A74DC0C" w14:textId="77777777" w:rsidTr="00B945D5">
        <w:trPr>
          <w:trHeight w:val="130"/>
        </w:trPr>
        <w:tc>
          <w:tcPr>
            <w:tcW w:w="10773" w:type="dxa"/>
            <w:gridSpan w:val="6"/>
            <w:shd w:val="clear" w:color="auto" w:fill="000000"/>
            <w:vAlign w:val="center"/>
          </w:tcPr>
          <w:p w14:paraId="4D8AA1FA" w14:textId="77777777" w:rsidR="002B13B2" w:rsidRPr="00584574" w:rsidRDefault="002B13B2" w:rsidP="00B945D5">
            <w:pPr>
              <w:spacing w:after="0" w:line="240" w:lineRule="auto"/>
              <w:ind w:left="432"/>
              <w:rPr>
                <w:rFonts w:ascii="Verdana" w:hAnsi="Verdana"/>
                <w:b/>
                <w:color w:val="auto"/>
                <w:sz w:val="19"/>
                <w:szCs w:val="19"/>
                <w:lang w:val="uk-UA"/>
              </w:rPr>
            </w:pPr>
          </w:p>
        </w:tc>
      </w:tr>
      <w:tr w:rsidR="002B13B2" w:rsidRPr="00584574" w14:paraId="09669951" w14:textId="77777777" w:rsidTr="00B945D5">
        <w:trPr>
          <w:trHeight w:val="674"/>
        </w:trPr>
        <w:tc>
          <w:tcPr>
            <w:tcW w:w="10773" w:type="dxa"/>
            <w:gridSpan w:val="6"/>
            <w:shd w:val="clear" w:color="auto" w:fill="B8B8B8"/>
          </w:tcPr>
          <w:p w14:paraId="502A939F"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ОПИС 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БЮДЖЕТУ</w:t>
            </w:r>
          </w:p>
          <w:p w14:paraId="0C6E1DBF"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cs="Calibri"/>
                <w:bCs/>
                <w:color w:val="auto"/>
                <w:sz w:val="20"/>
                <w:szCs w:val="20"/>
                <w:lang w:val="uk-UA"/>
              </w:rPr>
              <w:t>Надайте</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більш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розширену</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інформацію</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щодо</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витрат</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щоб</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дати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суддям</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можливість</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зрозуміти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ваш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бюджет</w:t>
            </w:r>
            <w:r w:rsidRPr="00584574">
              <w:rPr>
                <w:rFonts w:ascii="Avenir Next Cyr" w:hAnsi="Avenir Next Cyr"/>
                <w:bCs/>
                <w:color w:val="auto"/>
                <w:sz w:val="20"/>
                <w:szCs w:val="20"/>
                <w:lang w:val="uk-UA"/>
              </w:rPr>
              <w:t>.</w:t>
            </w:r>
          </w:p>
          <w:p w14:paraId="7777D9D6"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 xml:space="preserve">Який був баланс </w:t>
            </w:r>
            <w:r w:rsidRPr="00C7433E">
              <w:rPr>
                <w:rFonts w:ascii="Avenir Next Cyr" w:hAnsi="Avenir Next Cyr"/>
                <w:bCs/>
                <w:color w:val="auto"/>
                <w:sz w:val="20"/>
                <w:szCs w:val="20"/>
                <w:lang w:val="uk-UA"/>
              </w:rPr>
              <w:t xml:space="preserve">платних </w:t>
            </w:r>
            <w:r w:rsidRPr="00C7433E">
              <w:rPr>
                <w:rFonts w:ascii="Avenir Next Cyr" w:eastAsia="ヒラギノ角ゴ Pro W3" w:hAnsi="Avenir Next Cyr"/>
                <w:bCs/>
                <w:color w:val="auto"/>
                <w:sz w:val="20"/>
                <w:szCs w:val="20"/>
                <w:lang w:val="uk-UA" w:eastAsia="en-US"/>
              </w:rPr>
              <w:t>(</w:t>
            </w:r>
            <w:r w:rsidRPr="00C7433E">
              <w:rPr>
                <w:rFonts w:ascii="Avenir Next Cyr" w:eastAsia="ヒラギノ角ゴ Pro W3" w:hAnsi="Avenir Next Cyr" w:cs="Calibri"/>
                <w:bCs/>
                <w:color w:val="auto"/>
                <w:sz w:val="20"/>
                <w:szCs w:val="20"/>
                <w:lang w:val="uk-UA" w:eastAsia="en-US"/>
              </w:rPr>
              <w:t>розміщення</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за</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гроші</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та</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безоплатні/подаровані</w:t>
            </w:r>
            <w:r w:rsidRPr="00C7433E">
              <w:rPr>
                <w:rFonts w:ascii="Avenir Next Cyr" w:eastAsia="ヒラギノ角ゴ Pro W3" w:hAnsi="Avenir Next Cyr"/>
                <w:bCs/>
                <w:color w:val="auto"/>
                <w:sz w:val="20"/>
                <w:szCs w:val="20"/>
                <w:lang w:val="uk-UA" w:eastAsia="en-US"/>
              </w:rPr>
              <w:t xml:space="preserve"> </w:t>
            </w:r>
            <w:r w:rsidRPr="00C7433E">
              <w:rPr>
                <w:rFonts w:ascii="Avenir Next Cyr" w:eastAsia="ヒラギノ角ゴ Pro W3" w:hAnsi="Avenir Next Cyr" w:cs="Calibri"/>
                <w:bCs/>
                <w:color w:val="auto"/>
                <w:sz w:val="20"/>
                <w:szCs w:val="20"/>
                <w:lang w:val="uk-UA" w:eastAsia="en-US"/>
              </w:rPr>
              <w:t>розміщення</w:t>
            </w:r>
            <w:r w:rsidRPr="00C7433E">
              <w:rPr>
                <w:rFonts w:ascii="Avenir Next Cyr" w:eastAsia="ヒラギノ角ゴ Pro W3" w:hAnsi="Avenir Next Cyr"/>
                <w:bCs/>
                <w:color w:val="auto"/>
                <w:sz w:val="20"/>
                <w:szCs w:val="20"/>
                <w:lang w:val="uk-UA" w:eastAsia="en-US"/>
              </w:rPr>
              <w:t>)</w:t>
            </w:r>
            <w:r w:rsidRPr="00584574">
              <w:rPr>
                <w:rFonts w:ascii="Avenir Next Cyr" w:hAnsi="Avenir Next Cyr"/>
                <w:bCs/>
                <w:color w:val="auto"/>
                <w:sz w:val="20"/>
                <w:szCs w:val="20"/>
                <w:lang w:val="uk-UA"/>
              </w:rPr>
              <w:t xml:space="preserve">, </w:t>
            </w:r>
            <w:proofErr w:type="spellStart"/>
            <w:r w:rsidRPr="00584574">
              <w:rPr>
                <w:rFonts w:ascii="Avenir Next Cyr" w:hAnsi="Avenir Next Cyr"/>
                <w:bCs/>
                <w:color w:val="auto"/>
                <w:sz w:val="20"/>
                <w:szCs w:val="20"/>
                <w:lang w:val="uk-UA"/>
              </w:rPr>
              <w:t>earned</w:t>
            </w:r>
            <w:proofErr w:type="spellEnd"/>
            <w:r w:rsidRPr="00584574">
              <w:rPr>
                <w:rFonts w:ascii="Avenir Next Cyr" w:hAnsi="Avenir Next Cyr"/>
                <w:bCs/>
                <w:color w:val="auto"/>
                <w:sz w:val="20"/>
                <w:szCs w:val="20"/>
                <w:lang w:val="uk-UA"/>
              </w:rPr>
              <w:t>, власних та спільних медіа? Якою була стратегія розповсюдження (д</w:t>
            </w:r>
            <w:r w:rsidRPr="00584574">
              <w:rPr>
                <w:rFonts w:ascii="Avenir Next Cyr" w:hAnsi="Avenir Next Cyr"/>
                <w:color w:val="auto"/>
                <w:sz w:val="20"/>
                <w:szCs w:val="20"/>
                <w:lang w:val="uk-UA"/>
              </w:rPr>
              <w:t>истрибуції</w:t>
            </w:r>
            <w:r w:rsidRPr="00584574">
              <w:rPr>
                <w:rFonts w:ascii="Avenir Next Cyr" w:hAnsi="Avenir Next Cyr"/>
                <w:bCs/>
                <w:color w:val="auto"/>
                <w:sz w:val="20"/>
                <w:szCs w:val="20"/>
                <w:lang w:val="uk-UA"/>
              </w:rPr>
              <w:t>)? Чи ви вдосконалили вашу медіа закупівлю?</w:t>
            </w:r>
          </w:p>
          <w:p w14:paraId="4BECE273" w14:textId="77777777" w:rsidR="002B13B2" w:rsidRPr="00584574" w:rsidRDefault="002B13B2" w:rsidP="00B945D5">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59B82B6B" w14:textId="77777777" w:rsidR="002B13B2" w:rsidRPr="00584574" w:rsidRDefault="002B13B2" w:rsidP="00B945D5">
            <w:pPr>
              <w:pStyle w:val="MediumGrid1-Accent21"/>
              <w:spacing w:after="120" w:line="240" w:lineRule="auto"/>
              <w:ind w:left="0"/>
              <w:rPr>
                <w:rFonts w:ascii="Avenir Next Cyr" w:hAnsi="Avenir Next Cyr"/>
                <w:i/>
                <w:color w:val="auto"/>
                <w:spacing w:val="-3"/>
                <w:sz w:val="16"/>
                <w:szCs w:val="16"/>
                <w:lang w:val="uk-UA"/>
              </w:rPr>
            </w:pPr>
            <w:r w:rsidRPr="00584574">
              <w:rPr>
                <w:rFonts w:ascii="Avenir Next Cyr" w:hAnsi="Avenir Next Cyr"/>
                <w:i/>
                <w:color w:val="auto"/>
                <w:spacing w:val="-3"/>
                <w:sz w:val="16"/>
                <w:szCs w:val="16"/>
                <w:lang w:val="uk-UA"/>
              </w:rPr>
              <w:t>(~1</w:t>
            </w:r>
            <w:r>
              <w:rPr>
                <w:rFonts w:ascii="Avenir Next Cyr" w:hAnsi="Avenir Next Cyr"/>
                <w:i/>
                <w:color w:val="auto"/>
                <w:spacing w:val="-3"/>
                <w:sz w:val="16"/>
                <w:szCs w:val="16"/>
                <w:lang w:val="uk-UA"/>
              </w:rPr>
              <w:t>5</w:t>
            </w:r>
            <w:r w:rsidRPr="00584574">
              <w:rPr>
                <w:rFonts w:ascii="Avenir Next Cyr" w:hAnsi="Avenir Next Cyr"/>
                <w:i/>
                <w:color w:val="auto"/>
                <w:spacing w:val="-3"/>
                <w:sz w:val="16"/>
                <w:szCs w:val="16"/>
                <w:lang w:val="uk-UA"/>
              </w:rPr>
              <w:t xml:space="preserve">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1A6CA407" w14:textId="77777777" w:rsidTr="00B945D5">
        <w:trPr>
          <w:trHeight w:val="1195"/>
        </w:trPr>
        <w:tc>
          <w:tcPr>
            <w:tcW w:w="10773" w:type="dxa"/>
            <w:gridSpan w:val="6"/>
            <w:shd w:val="clear" w:color="auto" w:fill="auto"/>
          </w:tcPr>
          <w:p w14:paraId="40146C0D" w14:textId="77777777" w:rsidR="002B13B2" w:rsidRPr="00584574" w:rsidRDefault="002B13B2" w:rsidP="00B945D5">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6A820E54" w14:textId="77777777" w:rsidR="002B13B2" w:rsidRPr="00584574" w:rsidRDefault="002B13B2" w:rsidP="00B945D5">
            <w:pPr>
              <w:spacing w:after="0" w:line="240" w:lineRule="auto"/>
              <w:rPr>
                <w:rFonts w:ascii="Avenir Next LT Pro" w:hAnsi="Avenir Next LT Pro"/>
                <w:color w:val="auto"/>
                <w:sz w:val="20"/>
                <w:szCs w:val="19"/>
                <w:lang w:val="uk-UA"/>
              </w:rPr>
            </w:pPr>
          </w:p>
        </w:tc>
      </w:tr>
      <w:tr w:rsidR="002B13B2" w:rsidRPr="00584574" w14:paraId="4E0C0606" w14:textId="77777777" w:rsidTr="00B945D5">
        <w:trPr>
          <w:trHeight w:val="204"/>
        </w:trPr>
        <w:tc>
          <w:tcPr>
            <w:tcW w:w="10773" w:type="dxa"/>
            <w:gridSpan w:val="6"/>
            <w:shd w:val="clear" w:color="auto" w:fill="000000"/>
          </w:tcPr>
          <w:p w14:paraId="54DD6F84" w14:textId="77777777" w:rsidR="002B13B2" w:rsidRPr="00584574" w:rsidRDefault="002B13B2" w:rsidP="00B945D5">
            <w:pPr>
              <w:spacing w:after="0" w:line="240" w:lineRule="auto"/>
              <w:ind w:left="432"/>
              <w:rPr>
                <w:rFonts w:ascii="Verdana" w:hAnsi="Verdana"/>
                <w:b/>
                <w:color w:val="auto"/>
                <w:sz w:val="19"/>
                <w:szCs w:val="19"/>
                <w:lang w:val="uk-UA"/>
              </w:rPr>
            </w:pPr>
            <w:bookmarkStart w:id="3" w:name="_Hlk76730114"/>
            <w:bookmarkStart w:id="4" w:name="_Hlk76729832"/>
            <w:r w:rsidRPr="00584574">
              <w:rPr>
                <w:b/>
                <w:color w:val="auto"/>
                <w:sz w:val="17"/>
                <w:szCs w:val="17"/>
                <w:lang w:val="uk-UA"/>
              </w:rPr>
              <w:t xml:space="preserve"> </w:t>
            </w:r>
          </w:p>
        </w:tc>
      </w:tr>
      <w:tr w:rsidR="002B13B2" w:rsidRPr="00584574" w14:paraId="7188AA33" w14:textId="77777777" w:rsidTr="00B945D5">
        <w:trPr>
          <w:trHeight w:val="1195"/>
        </w:trPr>
        <w:tc>
          <w:tcPr>
            <w:tcW w:w="10773" w:type="dxa"/>
            <w:gridSpan w:val="6"/>
            <w:shd w:val="clear" w:color="auto" w:fill="BFBFBF" w:themeFill="background1" w:themeFillShade="BF"/>
          </w:tcPr>
          <w:p w14:paraId="3E5003AC"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ПРОДАКШН</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ІНШІ</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ВИТРАТИ</w:t>
            </w:r>
          </w:p>
          <w:p w14:paraId="1EA9C21E"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color w:val="auto"/>
                <w:lang w:val="uk-UA"/>
              </w:rPr>
            </w:pPr>
            <w:r w:rsidRPr="00584574">
              <w:rPr>
                <w:rFonts w:ascii="Avenir Next Cyr" w:hAnsi="Avenir Next Cyr" w:cs="Calibri"/>
                <w:color w:val="auto"/>
                <w:lang w:val="uk-UA"/>
              </w:rPr>
              <w:t>Оберіть</w:t>
            </w:r>
            <w:r w:rsidRPr="00584574">
              <w:rPr>
                <w:rFonts w:ascii="Avenir Next Cyr" w:hAnsi="Avenir Next Cyr"/>
                <w:color w:val="auto"/>
                <w:lang w:val="uk-UA"/>
              </w:rPr>
              <w:t xml:space="preserve"> </w:t>
            </w:r>
            <w:r w:rsidRPr="00584574">
              <w:rPr>
                <w:rFonts w:ascii="Avenir Next Cyr" w:hAnsi="Avenir Next Cyr" w:cs="Calibri"/>
                <w:color w:val="auto"/>
                <w:lang w:val="uk-UA"/>
              </w:rPr>
              <w:t>діапазон</w:t>
            </w:r>
            <w:r w:rsidRPr="00584574">
              <w:rPr>
                <w:rFonts w:ascii="Avenir Next Cyr" w:hAnsi="Avenir Next Cyr"/>
                <w:color w:val="auto"/>
                <w:lang w:val="uk-UA"/>
              </w:rPr>
              <w:t xml:space="preserve"> </w:t>
            </w:r>
            <w:r w:rsidRPr="00584574">
              <w:rPr>
                <w:rFonts w:ascii="Avenir Next Cyr" w:hAnsi="Avenir Next Cyr" w:cs="Calibri"/>
                <w:color w:val="auto"/>
                <w:lang w:val="uk-UA"/>
              </w:rPr>
              <w:t>бюджету</w:t>
            </w:r>
            <w:r w:rsidRPr="00584574">
              <w:rPr>
                <w:rFonts w:ascii="Avenir Next Cyr" w:hAnsi="Avenir Next Cyr"/>
                <w:color w:val="auto"/>
                <w:lang w:val="uk-UA"/>
              </w:rPr>
              <w:t xml:space="preserve"> </w:t>
            </w:r>
            <w:r w:rsidRPr="00584574">
              <w:rPr>
                <w:rFonts w:ascii="Avenir Next Cyr" w:hAnsi="Avenir Next Cyr" w:cs="Calibri"/>
                <w:color w:val="auto"/>
                <w:lang w:val="uk-UA"/>
              </w:rPr>
              <w:t>ключових</w:t>
            </w:r>
            <w:r w:rsidRPr="00584574">
              <w:rPr>
                <w:rFonts w:ascii="Avenir Next Cyr" w:hAnsi="Avenir Next Cyr"/>
                <w:color w:val="auto"/>
                <w:lang w:val="uk-UA"/>
              </w:rPr>
              <w:t xml:space="preserve"> </w:t>
            </w:r>
            <w:r w:rsidRPr="00584574">
              <w:rPr>
                <w:rFonts w:ascii="Avenir Next Cyr" w:hAnsi="Avenir Next Cyr" w:cs="Calibri"/>
                <w:color w:val="auto"/>
                <w:lang w:val="uk-UA"/>
              </w:rPr>
              <w:t>елементів</w:t>
            </w:r>
            <w:r w:rsidRPr="00584574">
              <w:rPr>
                <w:rFonts w:ascii="Avenir Next Cyr" w:hAnsi="Avenir Next Cyr"/>
                <w:color w:val="auto"/>
                <w:lang w:val="uk-UA"/>
              </w:rPr>
              <w:t xml:space="preserve"> реалізації </w:t>
            </w:r>
            <w:r w:rsidRPr="00584574">
              <w:rPr>
                <w:rFonts w:ascii="Avenir Next Cyr" w:hAnsi="Avenir Next Cyr" w:cs="Calibri"/>
                <w:color w:val="auto"/>
                <w:lang w:val="uk-UA"/>
              </w:rPr>
              <w:t>вашої</w:t>
            </w:r>
            <w:r w:rsidRPr="00584574">
              <w:rPr>
                <w:rFonts w:ascii="Avenir Next Cyr" w:hAnsi="Avenir Next Cyr"/>
                <w:color w:val="auto"/>
                <w:lang w:val="uk-UA"/>
              </w:rPr>
              <w:t xml:space="preserve"> </w:t>
            </w:r>
            <w:r w:rsidRPr="00584574">
              <w:rPr>
                <w:rFonts w:ascii="Avenir Next Cyr" w:hAnsi="Avenir Next Cyr" w:cs="Calibri"/>
                <w:color w:val="auto"/>
                <w:lang w:val="uk-UA"/>
              </w:rPr>
              <w:t>ідеї</w:t>
            </w:r>
            <w:r w:rsidRPr="00584574">
              <w:rPr>
                <w:rFonts w:ascii="Avenir Next Cyr" w:hAnsi="Avenir Next Cyr"/>
                <w:color w:val="auto"/>
                <w:lang w:val="uk-UA"/>
              </w:rPr>
              <w:t xml:space="preserve">. </w:t>
            </w:r>
            <w:r w:rsidRPr="00584574">
              <w:rPr>
                <w:rFonts w:ascii="Avenir Next Cyr" w:hAnsi="Avenir Next Cyr" w:cs="Calibri"/>
                <w:color w:val="auto"/>
                <w:lang w:val="uk-UA"/>
              </w:rPr>
              <w:t>Включіть</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підготовку</w:t>
            </w:r>
            <w:r w:rsidRPr="00584574">
              <w:rPr>
                <w:rFonts w:ascii="Avenir Next Cyr" w:hAnsi="Avenir Next Cyr"/>
                <w:color w:val="auto"/>
                <w:lang w:val="uk-UA"/>
              </w:rPr>
              <w:t xml:space="preserve"> </w:t>
            </w:r>
            <w:r w:rsidRPr="00584574">
              <w:rPr>
                <w:rFonts w:ascii="Avenir Next Cyr" w:hAnsi="Avenir Next Cyr" w:cs="Calibri"/>
                <w:color w:val="auto"/>
                <w:lang w:val="uk-UA"/>
              </w:rPr>
              <w:t>до</w:t>
            </w:r>
            <w:r w:rsidRPr="00584574">
              <w:rPr>
                <w:rFonts w:ascii="Avenir Next Cyr" w:hAnsi="Avenir Next Cyr"/>
                <w:color w:val="auto"/>
                <w:lang w:val="uk-UA"/>
              </w:rPr>
              <w:t xml:space="preserve"> </w:t>
            </w:r>
            <w:r w:rsidRPr="00584574">
              <w:rPr>
                <w:rFonts w:ascii="Avenir Next Cyr" w:hAnsi="Avenir Next Cyr" w:cs="Calibri"/>
                <w:color w:val="auto"/>
                <w:lang w:val="uk-UA"/>
              </w:rPr>
              <w:t>та пост-продакшн</w:t>
            </w:r>
            <w:r w:rsidRPr="00584574">
              <w:rPr>
                <w:rFonts w:ascii="Avenir Next Cyr" w:hAnsi="Avenir Next Cyr"/>
                <w:color w:val="auto"/>
                <w:lang w:val="uk-UA"/>
              </w:rPr>
              <w:t xml:space="preserve"> </w:t>
            </w:r>
            <w:r w:rsidRPr="00584574">
              <w:rPr>
                <w:rFonts w:ascii="Avenir Next Cyr" w:hAnsi="Avenir Next Cyr" w:cs="Calibri"/>
                <w:color w:val="auto"/>
                <w:lang w:val="uk-UA"/>
              </w:rPr>
              <w:t>чи</w:t>
            </w:r>
            <w:r w:rsidRPr="00584574">
              <w:rPr>
                <w:rFonts w:ascii="Avenir Next Cyr" w:hAnsi="Avenir Next Cyr"/>
                <w:color w:val="auto"/>
                <w:lang w:val="uk-UA"/>
              </w:rPr>
              <w:t xml:space="preserve"> </w:t>
            </w:r>
            <w:r w:rsidRPr="00584574">
              <w:rPr>
                <w:rFonts w:ascii="Avenir Next Cyr" w:hAnsi="Avenir Next Cyr" w:cs="Calibri"/>
                <w:color w:val="auto"/>
                <w:lang w:val="uk-UA"/>
              </w:rPr>
              <w:t>будь</w:t>
            </w:r>
            <w:r w:rsidRPr="00584574">
              <w:rPr>
                <w:rFonts w:ascii="Avenir Next Cyr" w:hAnsi="Avenir Next Cyr"/>
                <w:color w:val="auto"/>
                <w:lang w:val="uk-UA"/>
              </w:rPr>
              <w:t>-</w:t>
            </w:r>
            <w:r w:rsidRPr="00584574">
              <w:rPr>
                <w:rFonts w:ascii="Avenir Next Cyr" w:hAnsi="Avenir Next Cyr" w:cs="Calibri"/>
                <w:color w:val="auto"/>
                <w:lang w:val="uk-UA"/>
              </w:rPr>
              <w:t>які інші</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 xml:space="preserve">активацію (оплата </w:t>
            </w:r>
            <w:proofErr w:type="spellStart"/>
            <w:r w:rsidRPr="00584574">
              <w:rPr>
                <w:rFonts w:ascii="Avenir Next Cyr" w:hAnsi="Avenir Next Cyr" w:cs="Calibri"/>
                <w:color w:val="auto"/>
                <w:lang w:val="uk-UA"/>
              </w:rPr>
              <w:t>інфлюенсеру</w:t>
            </w:r>
            <w:proofErr w:type="spellEnd"/>
            <w:r w:rsidRPr="00584574">
              <w:rPr>
                <w:rFonts w:ascii="Avenir Next Cyr" w:hAnsi="Avenir Next Cyr" w:cs="Calibri"/>
                <w:color w:val="auto"/>
                <w:lang w:val="uk-UA"/>
              </w:rPr>
              <w:t xml:space="preserve"> чи</w:t>
            </w:r>
            <w:r w:rsidRPr="00584574">
              <w:rPr>
                <w:rFonts w:ascii="Avenir Next Cyr" w:hAnsi="Avenir Next Cyr"/>
                <w:color w:val="auto"/>
                <w:lang w:val="uk-UA"/>
              </w:rPr>
              <w:t xml:space="preserve"> </w:t>
            </w:r>
            <w:r w:rsidRPr="00584574">
              <w:rPr>
                <w:rFonts w:ascii="Avenir Next Cyr" w:hAnsi="Avenir Next Cyr" w:cs="Calibri"/>
                <w:color w:val="auto"/>
                <w:lang w:val="uk-UA"/>
              </w:rPr>
              <w:t>знаменитості).</w:t>
            </w:r>
          </w:p>
        </w:tc>
      </w:tr>
      <w:tr w:rsidR="002B13B2" w:rsidRPr="00584574" w14:paraId="08016378" w14:textId="77777777" w:rsidTr="00B945D5">
        <w:trPr>
          <w:trHeight w:val="20"/>
        </w:trPr>
        <w:tc>
          <w:tcPr>
            <w:tcW w:w="5379" w:type="dxa"/>
            <w:gridSpan w:val="2"/>
            <w:shd w:val="clear" w:color="auto" w:fill="auto"/>
          </w:tcPr>
          <w:p w14:paraId="22F6544D" w14:textId="08D666A2" w:rsidR="002B13B2" w:rsidRPr="000F0840" w:rsidRDefault="0002629E"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0F0840">
                  <w:rPr>
                    <w:rFonts w:ascii="MS Gothic" w:eastAsia="MS Gothic" w:hAnsi="MS Gothic" w:hint="eastAsia"/>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До</w:t>
            </w:r>
            <w:r w:rsidR="002B13B2" w:rsidRPr="000F0840">
              <w:rPr>
                <w:rFonts w:ascii="Avenir Next Cyr Medium" w:hAnsi="Avenir Next Cyr Medium"/>
                <w:b/>
                <w:bCs/>
                <w:color w:val="auto"/>
                <w:sz w:val="20"/>
                <w:szCs w:val="20"/>
                <w:lang w:val="uk-UA"/>
              </w:rPr>
              <w:t xml:space="preserve"> UAH 500 </w:t>
            </w:r>
            <w:r w:rsidR="002B13B2" w:rsidRPr="000F0840">
              <w:rPr>
                <w:rFonts w:ascii="Avenir Next Cyr Medium" w:hAnsi="Avenir Next Cyr Medium" w:cs="Calibri"/>
                <w:b/>
                <w:bCs/>
                <w:color w:val="auto"/>
                <w:sz w:val="20"/>
                <w:szCs w:val="20"/>
                <w:lang w:val="uk-UA"/>
              </w:rPr>
              <w:t>тисяч</w:t>
            </w:r>
          </w:p>
        </w:tc>
        <w:tc>
          <w:tcPr>
            <w:tcW w:w="5394" w:type="dxa"/>
            <w:gridSpan w:val="4"/>
            <w:shd w:val="clear" w:color="auto" w:fill="auto"/>
          </w:tcPr>
          <w:p w14:paraId="5F0CC57E" w14:textId="77777777" w:rsidR="002B13B2" w:rsidRPr="000F0840" w:rsidRDefault="0002629E"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20 – 40 </w:t>
            </w:r>
            <w:r w:rsidR="002B13B2" w:rsidRPr="000F0840">
              <w:rPr>
                <w:rFonts w:ascii="Avenir Next Cyr Medium" w:hAnsi="Avenir Next Cyr Medium" w:cs="Calibri"/>
                <w:b/>
                <w:bCs/>
                <w:color w:val="auto"/>
                <w:sz w:val="20"/>
                <w:szCs w:val="20"/>
                <w:lang w:val="uk-UA"/>
              </w:rPr>
              <w:t>мільйонів</w:t>
            </w:r>
          </w:p>
        </w:tc>
      </w:tr>
      <w:tr w:rsidR="002B13B2" w:rsidRPr="00584574" w14:paraId="7160F082" w14:textId="77777777" w:rsidTr="00B945D5">
        <w:trPr>
          <w:trHeight w:val="20"/>
        </w:trPr>
        <w:tc>
          <w:tcPr>
            <w:tcW w:w="5379" w:type="dxa"/>
            <w:gridSpan w:val="2"/>
            <w:shd w:val="clear" w:color="auto" w:fill="auto"/>
          </w:tcPr>
          <w:p w14:paraId="3851AD43" w14:textId="77777777" w:rsidR="002B13B2" w:rsidRPr="000F0840" w:rsidRDefault="0002629E"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500 – 999 </w:t>
            </w:r>
            <w:r w:rsidR="002B13B2" w:rsidRPr="000F0840">
              <w:rPr>
                <w:rFonts w:ascii="Avenir Next Cyr Medium" w:hAnsi="Avenir Next Cyr Medium" w:cs="Calibri"/>
                <w:b/>
                <w:bCs/>
                <w:color w:val="auto"/>
                <w:sz w:val="20"/>
                <w:szCs w:val="20"/>
                <w:lang w:val="uk-UA"/>
              </w:rPr>
              <w:t>тисяч</w:t>
            </w:r>
          </w:p>
        </w:tc>
        <w:tc>
          <w:tcPr>
            <w:tcW w:w="5394" w:type="dxa"/>
            <w:gridSpan w:val="4"/>
            <w:shd w:val="clear" w:color="auto" w:fill="auto"/>
          </w:tcPr>
          <w:p w14:paraId="3070C5CC" w14:textId="77777777" w:rsidR="002B13B2" w:rsidRPr="000F0840" w:rsidRDefault="0002629E"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40 – 60 </w:t>
            </w:r>
            <w:r w:rsidR="002B13B2" w:rsidRPr="000F0840">
              <w:rPr>
                <w:rFonts w:ascii="Avenir Next Cyr Medium" w:hAnsi="Avenir Next Cyr Medium" w:cs="Calibri"/>
                <w:b/>
                <w:bCs/>
                <w:color w:val="auto"/>
                <w:sz w:val="20"/>
                <w:szCs w:val="20"/>
                <w:lang w:val="uk-UA"/>
              </w:rPr>
              <w:t>мільйонів</w:t>
            </w:r>
          </w:p>
        </w:tc>
      </w:tr>
      <w:tr w:rsidR="002B13B2" w:rsidRPr="00584574" w14:paraId="0F7D02B1" w14:textId="77777777" w:rsidTr="00B945D5">
        <w:trPr>
          <w:trHeight w:val="20"/>
        </w:trPr>
        <w:tc>
          <w:tcPr>
            <w:tcW w:w="5379" w:type="dxa"/>
            <w:gridSpan w:val="2"/>
            <w:shd w:val="clear" w:color="auto" w:fill="auto"/>
          </w:tcPr>
          <w:p w14:paraId="2EF79D6B" w14:textId="77777777" w:rsidR="002B13B2" w:rsidRPr="000F0840" w:rsidRDefault="0002629E" w:rsidP="00B945D5">
            <w:pPr>
              <w:spacing w:after="0" w:line="240" w:lineRule="auto"/>
              <w:ind w:left="240"/>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 – 2 </w:t>
            </w:r>
            <w:r w:rsidR="002B13B2" w:rsidRPr="000F0840">
              <w:rPr>
                <w:rFonts w:ascii="Avenir Next Cyr Medium" w:hAnsi="Avenir Next Cyr Medium" w:cs="Calibri"/>
                <w:b/>
                <w:bCs/>
                <w:color w:val="auto"/>
                <w:sz w:val="20"/>
                <w:szCs w:val="20"/>
                <w:lang w:val="uk-UA"/>
              </w:rPr>
              <w:t>мільйони</w:t>
            </w:r>
          </w:p>
        </w:tc>
        <w:tc>
          <w:tcPr>
            <w:tcW w:w="5394" w:type="dxa"/>
            <w:gridSpan w:val="4"/>
            <w:shd w:val="clear" w:color="auto" w:fill="auto"/>
            <w:vAlign w:val="center"/>
          </w:tcPr>
          <w:p w14:paraId="6C5EE4D0" w14:textId="77777777" w:rsidR="002B13B2" w:rsidRPr="000F0840" w:rsidRDefault="0002629E" w:rsidP="00B945D5">
            <w:pPr>
              <w:spacing w:after="0" w:line="240" w:lineRule="auto"/>
              <w:ind w:left="256"/>
              <w:rPr>
                <w:rFonts w:ascii="Avenir Next Cyr Medium" w:hAnsi="Avenir Next Cyr Medium" w:cs="Tahoma"/>
                <w:b/>
                <w:color w:val="auto"/>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60 </w:t>
            </w:r>
            <w:r w:rsidR="002B13B2" w:rsidRPr="000F0840">
              <w:rPr>
                <w:rFonts w:ascii="Avenir Next Cyr Medium" w:hAnsi="Avenir Next Cyr Medium" w:cs="Calibri"/>
                <w:b/>
                <w:bCs/>
                <w:color w:val="auto"/>
                <w:sz w:val="20"/>
                <w:szCs w:val="20"/>
                <w:lang w:val="uk-UA"/>
              </w:rPr>
              <w:t>мільйонів</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та</w:t>
            </w:r>
            <w:r w:rsidR="002B13B2" w:rsidRPr="000F0840">
              <w:rPr>
                <w:rFonts w:ascii="Avenir Next Cyr Medium" w:hAnsi="Avenir Next Cyr Medium"/>
                <w:b/>
                <w:bCs/>
                <w:color w:val="auto"/>
                <w:sz w:val="20"/>
                <w:szCs w:val="20"/>
                <w:lang w:val="uk-UA"/>
              </w:rPr>
              <w:t xml:space="preserve"> </w:t>
            </w:r>
            <w:r w:rsidR="002B13B2" w:rsidRPr="000F0840">
              <w:rPr>
                <w:rFonts w:ascii="Avenir Next Cyr Medium" w:hAnsi="Avenir Next Cyr Medium" w:cs="Calibri"/>
                <w:b/>
                <w:bCs/>
                <w:color w:val="auto"/>
                <w:sz w:val="20"/>
                <w:szCs w:val="20"/>
                <w:lang w:val="uk-UA"/>
              </w:rPr>
              <w:t>більше</w:t>
            </w:r>
          </w:p>
        </w:tc>
      </w:tr>
      <w:tr w:rsidR="002B13B2" w:rsidRPr="00584574" w14:paraId="2728661F" w14:textId="77777777" w:rsidTr="00B945D5">
        <w:trPr>
          <w:trHeight w:val="20"/>
        </w:trPr>
        <w:tc>
          <w:tcPr>
            <w:tcW w:w="5379" w:type="dxa"/>
            <w:gridSpan w:val="2"/>
            <w:shd w:val="clear" w:color="auto" w:fill="auto"/>
          </w:tcPr>
          <w:p w14:paraId="49DCEEFB" w14:textId="77777777" w:rsidR="002B13B2" w:rsidRPr="000F0840" w:rsidRDefault="0002629E"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36494000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2 – 5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vAlign w:val="center"/>
          </w:tcPr>
          <w:p w14:paraId="3BC8F33E" w14:textId="77777777" w:rsidR="002B13B2" w:rsidRPr="000F0840" w:rsidRDefault="0002629E" w:rsidP="00B945D5">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cs="Tahoma"/>
                <w:b/>
                <w:color w:val="auto"/>
                <w:sz w:val="20"/>
                <w:szCs w:val="20"/>
                <w:lang w:val="uk-UA"/>
              </w:rPr>
              <w:t>N/A</w:t>
            </w:r>
          </w:p>
        </w:tc>
      </w:tr>
      <w:tr w:rsidR="002B13B2" w:rsidRPr="00584574" w14:paraId="20A10E3A" w14:textId="77777777" w:rsidTr="00B945D5">
        <w:trPr>
          <w:trHeight w:val="20"/>
        </w:trPr>
        <w:tc>
          <w:tcPr>
            <w:tcW w:w="5379" w:type="dxa"/>
            <w:gridSpan w:val="2"/>
            <w:shd w:val="clear" w:color="auto" w:fill="auto"/>
          </w:tcPr>
          <w:p w14:paraId="53E26982" w14:textId="77777777" w:rsidR="002B13B2" w:rsidRPr="000F0840" w:rsidRDefault="0002629E"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5 – 10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tcPr>
          <w:p w14:paraId="2FF68D8C" w14:textId="77777777" w:rsidR="002B13B2" w:rsidRPr="000F0840" w:rsidRDefault="0002629E" w:rsidP="00B945D5">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9833695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cs="Tahoma"/>
                <w:b/>
                <w:color w:val="auto"/>
                <w:sz w:val="20"/>
                <w:szCs w:val="20"/>
                <w:lang w:val="uk-UA"/>
              </w:rPr>
              <w:t>Дані відсутні / Невідомо</w:t>
            </w:r>
          </w:p>
        </w:tc>
      </w:tr>
      <w:tr w:rsidR="002B13B2" w:rsidRPr="00584574" w14:paraId="11A58985" w14:textId="77777777" w:rsidTr="00B945D5">
        <w:trPr>
          <w:trHeight w:val="20"/>
        </w:trPr>
        <w:tc>
          <w:tcPr>
            <w:tcW w:w="5379" w:type="dxa"/>
            <w:gridSpan w:val="2"/>
            <w:shd w:val="clear" w:color="auto" w:fill="auto"/>
          </w:tcPr>
          <w:p w14:paraId="5DAB7CCB" w14:textId="77777777" w:rsidR="002B13B2" w:rsidRPr="000F0840" w:rsidRDefault="0002629E" w:rsidP="00B945D5">
            <w:pPr>
              <w:spacing w:after="0" w:line="240" w:lineRule="auto"/>
              <w:ind w:left="240"/>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bCs/>
                    <w:color w:val="auto"/>
                    <w:sz w:val="20"/>
                    <w:szCs w:val="20"/>
                    <w:lang w:val="uk-UA"/>
                  </w:rPr>
                  <w:t>☐</w:t>
                </w:r>
              </w:sdtContent>
            </w:sdt>
            <w:r w:rsidR="002B13B2" w:rsidRPr="000F0840">
              <w:rPr>
                <w:rFonts w:ascii="Avenir Next Cyr Medium" w:hAnsi="Avenir Next Cyr Medium"/>
                <w:b/>
                <w:bCs/>
                <w:color w:val="auto"/>
                <w:sz w:val="20"/>
                <w:szCs w:val="20"/>
                <w:lang w:val="uk-UA"/>
              </w:rPr>
              <w:t xml:space="preserve"> UAH 10 – 20 </w:t>
            </w:r>
            <w:r w:rsidR="002B13B2" w:rsidRPr="000F0840">
              <w:rPr>
                <w:rFonts w:ascii="Avenir Next Cyr Medium" w:hAnsi="Avenir Next Cyr Medium" w:cs="Calibri"/>
                <w:b/>
                <w:bCs/>
                <w:color w:val="auto"/>
                <w:sz w:val="20"/>
                <w:szCs w:val="20"/>
                <w:lang w:val="uk-UA"/>
              </w:rPr>
              <w:t>мільйонів</w:t>
            </w:r>
          </w:p>
        </w:tc>
        <w:tc>
          <w:tcPr>
            <w:tcW w:w="5394" w:type="dxa"/>
            <w:gridSpan w:val="4"/>
            <w:shd w:val="clear" w:color="auto" w:fill="auto"/>
          </w:tcPr>
          <w:p w14:paraId="16DF5AA7" w14:textId="77777777" w:rsidR="002B13B2" w:rsidRPr="000F0840" w:rsidRDefault="002B13B2" w:rsidP="00B945D5">
            <w:pPr>
              <w:spacing w:after="0" w:line="240" w:lineRule="auto"/>
              <w:ind w:left="256"/>
              <w:rPr>
                <w:rFonts w:ascii="Avenir Next Cyr Medium" w:hAnsi="Avenir Next Cyr Medium"/>
                <w:b/>
                <w:color w:val="auto"/>
                <w:sz w:val="20"/>
                <w:szCs w:val="20"/>
                <w:lang w:val="uk-UA"/>
              </w:rPr>
            </w:pPr>
          </w:p>
        </w:tc>
      </w:tr>
      <w:tr w:rsidR="002B13B2" w:rsidRPr="00584574" w14:paraId="4C4E448D" w14:textId="77777777" w:rsidTr="00B945D5">
        <w:trPr>
          <w:trHeight w:val="20"/>
        </w:trPr>
        <w:tc>
          <w:tcPr>
            <w:tcW w:w="10773" w:type="dxa"/>
            <w:gridSpan w:val="6"/>
            <w:shd w:val="clear" w:color="auto" w:fill="BFBFBF" w:themeFill="background1" w:themeFillShade="BF"/>
          </w:tcPr>
          <w:p w14:paraId="1699666C" w14:textId="77777777" w:rsidR="002B13B2" w:rsidRPr="00584574" w:rsidRDefault="002B13B2" w:rsidP="00B945D5">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 ОПИС ПРОДАКШЕНУ</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ІНШИХ</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w:t>
            </w:r>
          </w:p>
          <w:p w14:paraId="15FAEC11" w14:textId="77777777" w:rsidR="002B13B2" w:rsidRPr="00584574" w:rsidRDefault="002B13B2" w:rsidP="00B945D5">
            <w:pPr>
              <w:pStyle w:val="MediumShading1-Accent11"/>
              <w:spacing w:before="120" w:after="120"/>
              <w:rPr>
                <w:rFonts w:ascii="Avenir Next Cyr" w:hAnsi="Avenir Next Cyr" w:cs="Calibri"/>
                <w:color w:val="auto"/>
                <w:sz w:val="20"/>
                <w:szCs w:val="20"/>
                <w:lang w:val="uk-UA"/>
              </w:rPr>
            </w:pPr>
            <w:r w:rsidRPr="00584574">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563F0FCE" w14:textId="77777777" w:rsidR="002B13B2" w:rsidRPr="00584574" w:rsidRDefault="002B13B2" w:rsidP="00B945D5">
            <w:pPr>
              <w:pStyle w:val="MediumShading1-Accent11"/>
              <w:spacing w:before="120" w:after="120"/>
              <w:rPr>
                <w:rFonts w:ascii="AvenirNext LT Pro Regular" w:hAnsi="AvenirNext LT Pro Regular"/>
                <w:color w:val="auto"/>
                <w:sz w:val="17"/>
                <w:szCs w:val="17"/>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7C72C063" w14:textId="77777777" w:rsidTr="00B945D5">
        <w:trPr>
          <w:trHeight w:val="20"/>
        </w:trPr>
        <w:tc>
          <w:tcPr>
            <w:tcW w:w="10773" w:type="dxa"/>
            <w:gridSpan w:val="6"/>
            <w:shd w:val="clear" w:color="auto" w:fill="auto"/>
          </w:tcPr>
          <w:p w14:paraId="71A8B295"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6FD7E467" w14:textId="77777777" w:rsidR="002B13B2" w:rsidRPr="00584574" w:rsidRDefault="002B13B2" w:rsidP="00B945D5">
            <w:pPr>
              <w:pStyle w:val="MediumShading1-Accent11"/>
              <w:spacing w:after="120"/>
              <w:rPr>
                <w:rFonts w:ascii="Avenir Next Cyr" w:hAnsi="Avenir Next Cyr"/>
                <w:color w:val="auto"/>
                <w:sz w:val="20"/>
                <w:szCs w:val="20"/>
                <w:lang w:val="uk-UA"/>
              </w:rPr>
            </w:pPr>
          </w:p>
          <w:p w14:paraId="4862415F" w14:textId="77777777" w:rsidR="002B13B2" w:rsidRPr="00584574" w:rsidRDefault="002B13B2" w:rsidP="00B945D5">
            <w:pPr>
              <w:spacing w:before="120" w:after="120" w:line="240" w:lineRule="auto"/>
              <w:rPr>
                <w:rFonts w:ascii="Avenir Next Cyr" w:hAnsi="Avenir Next Cyr"/>
                <w:color w:val="auto"/>
                <w:sz w:val="20"/>
                <w:szCs w:val="19"/>
                <w:lang w:val="uk-UA"/>
              </w:rPr>
            </w:pPr>
          </w:p>
        </w:tc>
      </w:tr>
      <w:bookmarkEnd w:id="3"/>
      <w:tr w:rsidR="002B13B2" w:rsidRPr="00C011FF" w14:paraId="48EFB0D9"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594B7EDD" w14:textId="77777777" w:rsidR="002B13B2" w:rsidRPr="00584574" w:rsidRDefault="002B13B2" w:rsidP="00B945D5">
            <w:pPr>
              <w:spacing w:before="120" w:after="120" w:line="240" w:lineRule="auto"/>
              <w:rPr>
                <w:rFonts w:ascii="Avenir Next Cyr Medium" w:hAnsi="Avenir Next Cyr Medium"/>
                <w:b/>
                <w:color w:val="auto"/>
                <w:lang w:val="uk-UA"/>
              </w:rPr>
            </w:pPr>
            <w:r w:rsidRPr="00584574">
              <w:rPr>
                <w:rFonts w:ascii="Avenir Next Cyr Medium" w:hAnsi="Avenir Next Cyr Medium"/>
                <w:b/>
                <w:color w:val="auto"/>
                <w:lang w:val="uk-UA"/>
              </w:rPr>
              <w:t>ВЛАСНІ МЕДІА</w:t>
            </w:r>
          </w:p>
          <w:p w14:paraId="404EC983" w14:textId="77777777" w:rsidR="002B13B2" w:rsidRPr="000F0840" w:rsidRDefault="002B13B2" w:rsidP="00B945D5">
            <w:pPr>
              <w:pStyle w:val="FreeForm"/>
              <w:spacing w:after="120"/>
              <w:rPr>
                <w:rFonts w:ascii="Avenir Next Cyr" w:hAnsi="Avenir Next Cyr"/>
                <w:bCs/>
                <w:color w:val="auto"/>
                <w:sz w:val="20"/>
                <w:lang w:val="uk-UA"/>
              </w:rPr>
            </w:pPr>
            <w:r w:rsidRPr="000F0840">
              <w:rPr>
                <w:rFonts w:ascii="Avenir Next Cyr" w:hAnsi="Avenir Next Cyr"/>
                <w:bCs/>
                <w:color w:val="auto"/>
                <w:sz w:val="20"/>
                <w:lang w:val="uk-UA"/>
              </w:rPr>
              <w:t>Чи були задіяні в кампанії власні медіа? (Так/Ні)</w:t>
            </w:r>
          </w:p>
          <w:p w14:paraId="29958FA4" w14:textId="77777777" w:rsidR="002B13B2" w:rsidRPr="000F0840" w:rsidRDefault="002B13B2" w:rsidP="00B945D5">
            <w:pPr>
              <w:pStyle w:val="FreeForm"/>
              <w:spacing w:after="120"/>
              <w:rPr>
                <w:rFonts w:ascii="Avenir Next Cyr" w:hAnsi="Avenir Next Cyr"/>
                <w:bCs/>
                <w:color w:val="auto"/>
                <w:sz w:val="20"/>
                <w:lang w:val="uk-UA"/>
              </w:rPr>
            </w:pPr>
            <w:r w:rsidRPr="000F0840">
              <w:rPr>
                <w:rFonts w:ascii="Avenir Next Cyr" w:hAnsi="Avenir Next Cyr"/>
                <w:bCs/>
                <w:color w:val="auto"/>
                <w:sz w:val="20"/>
                <w:lang w:val="uk-UA"/>
              </w:rPr>
              <w:t>Надайте детальну інформацію про власні медіа ресурси, якщо такі є (диджитал чи фізичні носії, об’єкти нерухомості компанії), що були задіяні як комунікаційні канали в рамках кампанії.</w:t>
            </w:r>
            <w:r w:rsidRPr="000F0840">
              <w:rPr>
                <w:rFonts w:ascii="Avenir Next Cyr" w:hAnsi="Avenir Next Cyr"/>
                <w:bCs/>
                <w:color w:val="auto"/>
                <w:sz w:val="20"/>
                <w:lang w:val="uk-UA"/>
              </w:rPr>
              <w:br/>
            </w:r>
            <w:r w:rsidRPr="000F0840">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69B45361" w14:textId="77777777" w:rsidR="002B13B2" w:rsidRPr="00584574" w:rsidRDefault="002B13B2" w:rsidP="00B945D5">
            <w:pPr>
              <w:pStyle w:val="FreeForm"/>
              <w:spacing w:after="120"/>
              <w:rPr>
                <w:rFonts w:ascii="Verdana" w:hAnsi="Verdana"/>
                <w:bCs/>
                <w:color w:val="auto"/>
                <w:sz w:val="20"/>
                <w:lang w:val="uk-UA"/>
              </w:rPr>
            </w:pPr>
            <w:r w:rsidRPr="000F0840">
              <w:rPr>
                <w:rFonts w:ascii="Avenir Next Cyr" w:hAnsi="Avenir Next Cyr"/>
                <w:i/>
                <w:color w:val="auto"/>
                <w:spacing w:val="-3"/>
                <w:sz w:val="16"/>
                <w:szCs w:val="16"/>
                <w:lang w:val="uk-UA"/>
              </w:rPr>
              <w:t xml:space="preserve">(~100 </w:t>
            </w:r>
            <w:r w:rsidRPr="000F0840">
              <w:rPr>
                <w:rFonts w:ascii="Avenir Next Cyr" w:hAnsi="Avenir Next Cyr" w:cs="Calibri"/>
                <w:i/>
                <w:color w:val="auto"/>
                <w:spacing w:val="-3"/>
                <w:sz w:val="16"/>
                <w:szCs w:val="16"/>
                <w:lang w:val="uk-UA"/>
              </w:rPr>
              <w:t>слів</w:t>
            </w:r>
            <w:r w:rsidRPr="000F0840">
              <w:rPr>
                <w:rFonts w:ascii="Avenir Next Cyr" w:hAnsi="Avenir Next Cyr"/>
                <w:i/>
                <w:color w:val="auto"/>
                <w:spacing w:val="-3"/>
                <w:sz w:val="16"/>
                <w:szCs w:val="16"/>
                <w:lang w:val="uk-UA"/>
              </w:rPr>
              <w:t>)</w:t>
            </w:r>
          </w:p>
        </w:tc>
        <w:tc>
          <w:tcPr>
            <w:tcW w:w="5378" w:type="dxa"/>
            <w:gridSpan w:val="3"/>
            <w:shd w:val="clear" w:color="auto" w:fill="auto"/>
          </w:tcPr>
          <w:p w14:paraId="45EF910C" w14:textId="77777777" w:rsidR="002B13B2" w:rsidRPr="00584574" w:rsidRDefault="002B13B2" w:rsidP="00B945D5">
            <w:pPr>
              <w:pStyle w:val="MediumShading1-Accent11"/>
              <w:spacing w:before="120" w:after="120"/>
              <w:rPr>
                <w:rFonts w:ascii="Avenir Next Cyr Medium" w:hAnsi="Avenir Next Cyr Medium"/>
                <w:b/>
                <w:color w:val="auto"/>
                <w:sz w:val="19"/>
                <w:szCs w:val="19"/>
                <w:lang w:val="uk-UA"/>
              </w:rPr>
            </w:pPr>
            <w:proofErr w:type="spellStart"/>
            <w:r w:rsidRPr="00584574">
              <w:rPr>
                <w:rFonts w:ascii="Avenir Next Cyr Medium" w:hAnsi="Avenir Next Cyr Medium"/>
                <w:b/>
                <w:color w:val="auto"/>
                <w:sz w:val="19"/>
                <w:szCs w:val="19"/>
                <w:lang w:val="uk-UA"/>
              </w:rPr>
              <w:t>Effie</w:t>
            </w:r>
            <w:proofErr w:type="spellEnd"/>
            <w:r w:rsidRPr="00584574">
              <w:rPr>
                <w:rFonts w:ascii="Avenir Next Cyr Medium" w:hAnsi="Avenir Next Cyr Medium"/>
                <w:b/>
                <w:color w:val="auto"/>
                <w:sz w:val="19"/>
                <w:szCs w:val="19"/>
                <w:lang w:val="uk-UA"/>
              </w:rPr>
              <w:t xml:space="preserve"> підказки:</w:t>
            </w:r>
          </w:p>
          <w:p w14:paraId="129C46EA" w14:textId="77777777" w:rsidR="002B13B2" w:rsidRPr="00584574" w:rsidRDefault="002B13B2" w:rsidP="00B945D5">
            <w:pPr>
              <w:pStyle w:val="FreeForm"/>
              <w:numPr>
                <w:ilvl w:val="0"/>
                <w:numId w:val="6"/>
              </w:numPr>
              <w:spacing w:after="120"/>
              <w:ind w:left="304" w:hanging="283"/>
              <w:rPr>
                <w:rFonts w:ascii="Avenir Next Cyr" w:hAnsi="Avenir Next Cyr"/>
                <w:color w:val="auto"/>
                <w:sz w:val="18"/>
                <w:szCs w:val="18"/>
                <w:lang w:val="uk-UA"/>
              </w:rPr>
            </w:pPr>
            <w:r w:rsidRPr="00584574">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TOUCHPOINTS, судді очікують побачити опис цих носіїв у відповіді.</w:t>
            </w:r>
          </w:p>
          <w:p w14:paraId="10593269" w14:textId="77777777" w:rsidR="002B13B2" w:rsidRPr="00584574" w:rsidRDefault="002B13B2" w:rsidP="00B945D5">
            <w:pPr>
              <w:pStyle w:val="FreeForm"/>
              <w:numPr>
                <w:ilvl w:val="0"/>
                <w:numId w:val="6"/>
              </w:numPr>
              <w:spacing w:after="120"/>
              <w:ind w:left="346" w:hanging="274"/>
              <w:rPr>
                <w:rFonts w:ascii="Avenir Next LT Pro" w:hAnsi="Avenir Next LT Pro"/>
                <w:color w:val="auto"/>
                <w:sz w:val="17"/>
                <w:szCs w:val="17"/>
                <w:lang w:val="uk-UA"/>
              </w:rPr>
            </w:pPr>
            <w:r w:rsidRPr="00584574">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 xml:space="preserve">TOUCHPOINTS.  </w:t>
            </w:r>
          </w:p>
        </w:tc>
      </w:tr>
      <w:tr w:rsidR="002B13B2" w:rsidRPr="00584574" w14:paraId="4CE4F633"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6"/>
            <w:shd w:val="clear" w:color="auto" w:fill="auto"/>
          </w:tcPr>
          <w:p w14:paraId="2E605258"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4043C7D2" w14:textId="77777777" w:rsidR="002B13B2" w:rsidRPr="00584574" w:rsidRDefault="002B13B2" w:rsidP="00B945D5">
            <w:pPr>
              <w:spacing w:after="0" w:line="240" w:lineRule="auto"/>
              <w:rPr>
                <w:rFonts w:ascii="Verdana" w:hAnsi="Verdana"/>
                <w:color w:val="auto"/>
                <w:sz w:val="20"/>
                <w:szCs w:val="19"/>
                <w:lang w:val="uk-UA"/>
              </w:rPr>
            </w:pPr>
          </w:p>
          <w:p w14:paraId="03559291" w14:textId="77777777" w:rsidR="002B13B2" w:rsidRPr="00584574" w:rsidRDefault="002B13B2" w:rsidP="00B945D5">
            <w:pPr>
              <w:spacing w:after="0" w:line="240" w:lineRule="auto"/>
              <w:rPr>
                <w:rFonts w:ascii="Verdana" w:hAnsi="Verdana"/>
                <w:color w:val="auto"/>
                <w:sz w:val="20"/>
                <w:szCs w:val="19"/>
                <w:lang w:val="uk-UA"/>
              </w:rPr>
            </w:pPr>
          </w:p>
          <w:p w14:paraId="04E47EE6" w14:textId="77777777" w:rsidR="002B13B2" w:rsidRPr="00584574" w:rsidRDefault="002B13B2" w:rsidP="00B945D5">
            <w:pPr>
              <w:spacing w:after="0" w:line="240" w:lineRule="auto"/>
              <w:rPr>
                <w:rFonts w:asciiTheme="minorHAnsi" w:hAnsiTheme="minorHAnsi"/>
                <w:color w:val="auto"/>
                <w:sz w:val="20"/>
                <w:szCs w:val="20"/>
                <w:lang w:val="uk-UA"/>
              </w:rPr>
            </w:pPr>
          </w:p>
        </w:tc>
      </w:tr>
      <w:tr w:rsidR="002B13B2" w:rsidRPr="00584574" w14:paraId="32915AC4" w14:textId="77777777" w:rsidTr="00B945D5">
        <w:tc>
          <w:tcPr>
            <w:tcW w:w="10773" w:type="dxa"/>
            <w:gridSpan w:val="6"/>
            <w:shd w:val="clear" w:color="auto" w:fill="BFBFBF" w:themeFill="background1" w:themeFillShade="BF"/>
          </w:tcPr>
          <w:p w14:paraId="06C5E8A9" w14:textId="77777777" w:rsidR="002B13B2" w:rsidRPr="00584574" w:rsidRDefault="002B13B2" w:rsidP="00B945D5">
            <w:pPr>
              <w:spacing w:before="120" w:after="120" w:line="240" w:lineRule="auto"/>
              <w:rPr>
                <w:rFonts w:ascii="Avenir Next Cyr Medium" w:hAnsi="Avenir Next Cyr Medium" w:cs="Calibri"/>
                <w:b/>
                <w:bCs/>
                <w:color w:val="auto"/>
                <w:lang w:val="uk-UA"/>
              </w:rPr>
            </w:pPr>
            <w:r w:rsidRPr="00584574">
              <w:rPr>
                <w:rFonts w:ascii="Avenir Next Cyr Medium" w:hAnsi="Avenir Next Cyr Medium" w:cs="Calibri"/>
                <w:b/>
                <w:bCs/>
                <w:color w:val="auto"/>
                <w:lang w:val="uk-UA"/>
              </w:rPr>
              <w:t xml:space="preserve">СПОНСОРСТВО ТА </w:t>
            </w:r>
            <w:r w:rsidRPr="000F0840">
              <w:rPr>
                <w:rFonts w:ascii="Avenir Next Cyr Medium" w:hAnsi="Avenir Next Cyr Medium" w:cs="Calibri"/>
                <w:b/>
                <w:bCs/>
                <w:color w:val="auto"/>
                <w:lang w:val="uk-UA"/>
              </w:rPr>
              <w:t>МЕДІЙНЕ ПАРТНЕРСТВО</w:t>
            </w:r>
          </w:p>
          <w:p w14:paraId="717B3E9C" w14:textId="77777777" w:rsidR="002B13B2" w:rsidRPr="00584574" w:rsidRDefault="002B13B2" w:rsidP="00B945D5">
            <w:pPr>
              <w:spacing w:before="120" w:after="120" w:line="240" w:lineRule="auto"/>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olor w:val="auto"/>
                <w:sz w:val="20"/>
                <w:szCs w:val="20"/>
                <w:lang w:val="uk-UA" w:eastAsia="en-US"/>
              </w:rPr>
              <w:t xml:space="preserve">Оберіть види спонсорства / медіа партнерства, що були задіяні у вашій кампанії. Далі надайте додаткову інформацію стосовно цього спонсорства / медіа партнерства, включаючи </w:t>
            </w:r>
            <w:proofErr w:type="spellStart"/>
            <w:r w:rsidRPr="00584574">
              <w:rPr>
                <w:rFonts w:ascii="Avenir Next Cyr" w:eastAsia="ヒラギノ角ゴ Pro W3" w:hAnsi="Avenir Next Cyr"/>
                <w:color w:val="auto"/>
                <w:sz w:val="20"/>
                <w:szCs w:val="20"/>
                <w:lang w:val="uk-UA" w:eastAsia="en-US"/>
              </w:rPr>
              <w:t>таймінг</w:t>
            </w:r>
            <w:proofErr w:type="spellEnd"/>
            <w:r w:rsidRPr="00584574">
              <w:rPr>
                <w:rFonts w:ascii="Avenir Next Cyr" w:eastAsia="ヒラギノ角ゴ Pro W3" w:hAnsi="Avenir Next Cyr"/>
                <w:color w:val="auto"/>
                <w:sz w:val="20"/>
                <w:szCs w:val="20"/>
                <w:lang w:val="uk-UA" w:eastAsia="en-US"/>
              </w:rPr>
              <w:t>.</w:t>
            </w:r>
          </w:p>
          <w:p w14:paraId="201DCEC0" w14:textId="77777777" w:rsidR="002B13B2" w:rsidRPr="00584574" w:rsidRDefault="002B13B2" w:rsidP="00B945D5">
            <w:pPr>
              <w:spacing w:before="120" w:after="120" w:line="240" w:lineRule="auto"/>
              <w:rPr>
                <w:rFonts w:ascii="Avenir Next LT Pro" w:eastAsia="ヒラギノ角ゴ Pro W3" w:hAnsi="Avenir Next LT Pro"/>
                <w:color w:val="auto"/>
                <w:sz w:val="17"/>
                <w:szCs w:val="17"/>
                <w:lang w:val="uk-UA" w:eastAsia="en-US"/>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2B13B2" w:rsidRPr="00584574" w14:paraId="0501254C" w14:textId="77777777" w:rsidTr="00B945D5">
        <w:trPr>
          <w:trHeight w:val="263"/>
        </w:trPr>
        <w:tc>
          <w:tcPr>
            <w:tcW w:w="2696" w:type="dxa"/>
            <w:shd w:val="clear" w:color="auto" w:fill="FFFFFF" w:themeFill="background1"/>
            <w:vAlign w:val="center"/>
          </w:tcPr>
          <w:p w14:paraId="0D53E1D4"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proofErr w:type="spellStart"/>
            <w:r w:rsidR="002B13B2" w:rsidRPr="00584574">
              <w:rPr>
                <w:rFonts w:ascii="Avenir Next Cyr Medium" w:hAnsi="Avenir Next Cyr Medium" w:cs="Calibri"/>
                <w:b/>
                <w:color w:val="000000" w:themeColor="text1"/>
                <w:sz w:val="20"/>
                <w:szCs w:val="20"/>
                <w:lang w:val="uk-UA"/>
              </w:rPr>
              <w:t>Продакт</w:t>
            </w:r>
            <w:proofErr w:type="spellEnd"/>
            <w:r w:rsidR="002B13B2" w:rsidRPr="00584574">
              <w:rPr>
                <w:rFonts w:ascii="Avenir Next Cyr Medium" w:hAnsi="Avenir Next Cyr Medium" w:cs="Calibri"/>
                <w:b/>
                <w:color w:val="000000" w:themeColor="text1"/>
                <w:sz w:val="20"/>
                <w:szCs w:val="20"/>
                <w:lang w:val="uk-UA"/>
              </w:rPr>
              <w:t>-плейсмент</w:t>
            </w:r>
            <w:r w:rsidR="002B13B2" w:rsidRPr="00584574">
              <w:rPr>
                <w:rFonts w:ascii="Avenir Next Cyr Medium" w:hAnsi="Avenir Next Cyr Medium" w:cs="Tahoma"/>
                <w:b/>
                <w:color w:val="000000" w:themeColor="text1"/>
                <w:sz w:val="20"/>
                <w:szCs w:val="20"/>
                <w:lang w:val="uk-UA"/>
              </w:rPr>
              <w:t xml:space="preserve"> – </w:t>
            </w:r>
            <w:proofErr w:type="spellStart"/>
            <w:r w:rsidR="002B13B2" w:rsidRPr="00584574">
              <w:rPr>
                <w:rFonts w:ascii="Avenir Next Cyr Medium" w:hAnsi="Avenir Next Cyr Medium" w:cs="Calibri"/>
                <w:b/>
                <w:color w:val="000000" w:themeColor="text1"/>
                <w:sz w:val="20"/>
                <w:szCs w:val="20"/>
                <w:lang w:val="uk-UA"/>
              </w:rPr>
              <w:t>Разово</w:t>
            </w:r>
            <w:proofErr w:type="spellEnd"/>
          </w:p>
        </w:tc>
        <w:tc>
          <w:tcPr>
            <w:tcW w:w="2699" w:type="dxa"/>
            <w:gridSpan w:val="2"/>
            <w:shd w:val="clear" w:color="auto" w:fill="FFFFFF" w:themeFill="background1"/>
            <w:vAlign w:val="center"/>
          </w:tcPr>
          <w:p w14:paraId="660B4693"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proofErr w:type="spellStart"/>
            <w:r w:rsidR="002B13B2" w:rsidRPr="00584574">
              <w:rPr>
                <w:rFonts w:ascii="Avenir Next Cyr Medium" w:hAnsi="Avenir Next Cyr Medium" w:cs="Calibri"/>
                <w:b/>
                <w:color w:val="000000" w:themeColor="text1"/>
                <w:sz w:val="20"/>
                <w:szCs w:val="20"/>
                <w:lang w:val="uk-UA"/>
              </w:rPr>
              <w:t>Продакт</w:t>
            </w:r>
            <w:proofErr w:type="spellEnd"/>
            <w:r w:rsidR="002B13B2" w:rsidRPr="00584574">
              <w:rPr>
                <w:rFonts w:ascii="Avenir Next Cyr Medium" w:hAnsi="Avenir Next Cyr Medium" w:cs="Calibri"/>
                <w:b/>
                <w:color w:val="000000" w:themeColor="text1"/>
                <w:sz w:val="20"/>
                <w:szCs w:val="20"/>
                <w:lang w:val="uk-UA"/>
              </w:rPr>
              <w:t>-плейсмент</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Calibri"/>
                <w:b/>
                <w:color w:val="000000" w:themeColor="text1"/>
                <w:sz w:val="20"/>
                <w:szCs w:val="20"/>
                <w:lang w:val="uk-UA"/>
              </w:rPr>
              <w:t>Регулярно</w:t>
            </w:r>
          </w:p>
        </w:tc>
        <w:tc>
          <w:tcPr>
            <w:tcW w:w="2696" w:type="dxa"/>
            <w:gridSpan w:val="2"/>
            <w:shd w:val="clear" w:color="auto" w:fill="FFFFFF" w:themeFill="background1"/>
            <w:vAlign w:val="center"/>
          </w:tcPr>
          <w:p w14:paraId="599F56F5"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r w:rsidR="002B13B2" w:rsidRPr="00584574">
              <w:rPr>
                <w:rFonts w:ascii="Avenir Next Cyr Medium" w:hAnsi="Avenir Next Cyr Medium" w:cs="Calibri"/>
                <w:b/>
                <w:color w:val="000000" w:themeColor="text1"/>
                <w:sz w:val="20"/>
                <w:szCs w:val="20"/>
                <w:lang w:val="uk-UA"/>
              </w:rPr>
              <w:t>На сайті</w:t>
            </w:r>
          </w:p>
        </w:tc>
        <w:tc>
          <w:tcPr>
            <w:tcW w:w="2682" w:type="dxa"/>
            <w:shd w:val="clear" w:color="auto" w:fill="FFFFFF" w:themeFill="background1"/>
            <w:vAlign w:val="center"/>
          </w:tcPr>
          <w:p w14:paraId="50D7E1E0"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proofErr w:type="spellStart"/>
            <w:r w:rsidR="002B13B2" w:rsidRPr="00584574">
              <w:rPr>
                <w:rFonts w:ascii="Avenir Next Cyr Medium" w:hAnsi="Avenir Next Cyr Medium" w:cs="Tahoma"/>
                <w:b/>
                <w:color w:val="000000" w:themeColor="text1"/>
                <w:sz w:val="20"/>
                <w:szCs w:val="20"/>
                <w:lang w:val="uk-UA"/>
              </w:rPr>
              <w:t>Live</w:t>
            </w:r>
            <w:proofErr w:type="spellEnd"/>
            <w:r w:rsidR="002B13B2" w:rsidRPr="00584574">
              <w:rPr>
                <w:rFonts w:ascii="Avenir Next Cyr Medium" w:hAnsi="Avenir Next Cyr Medium" w:cs="Tahoma"/>
                <w:b/>
                <w:color w:val="000000" w:themeColor="text1"/>
                <w:sz w:val="20"/>
                <w:szCs w:val="20"/>
                <w:lang w:val="uk-UA"/>
              </w:rPr>
              <w:t xml:space="preserve"> </w:t>
            </w:r>
            <w:r w:rsidR="002B13B2" w:rsidRPr="00584574">
              <w:rPr>
                <w:rFonts w:ascii="Avenir Next Cyr Medium" w:hAnsi="Avenir Next Cyr Medium" w:cs="Calibri"/>
                <w:b/>
                <w:color w:val="000000" w:themeColor="text1"/>
                <w:sz w:val="20"/>
                <w:szCs w:val="20"/>
                <w:lang w:val="uk-UA"/>
              </w:rPr>
              <w:t>активація</w:t>
            </w:r>
          </w:p>
        </w:tc>
      </w:tr>
      <w:tr w:rsidR="002B13B2" w:rsidRPr="00584574" w14:paraId="1DC46293" w14:textId="77777777" w:rsidTr="00B945D5">
        <w:trPr>
          <w:trHeight w:val="262"/>
        </w:trPr>
        <w:tc>
          <w:tcPr>
            <w:tcW w:w="2696" w:type="dxa"/>
            <w:shd w:val="clear" w:color="auto" w:fill="FFFFFF" w:themeFill="background1"/>
            <w:vAlign w:val="center"/>
          </w:tcPr>
          <w:p w14:paraId="18007CB3"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Спонсорство</w:t>
            </w:r>
            <w:r w:rsidR="002B13B2" w:rsidRPr="00584574">
              <w:rPr>
                <w:rFonts w:ascii="Avenir Next Cyr Medium" w:hAnsi="Avenir Next Cyr Medium" w:cs="Tahoma"/>
                <w:b/>
                <w:color w:val="000000" w:themeColor="text1"/>
                <w:sz w:val="20"/>
                <w:szCs w:val="20"/>
                <w:lang w:val="uk-UA"/>
              </w:rPr>
              <w:t xml:space="preserve"> – </w:t>
            </w:r>
            <w:r w:rsidR="002B13B2" w:rsidRPr="00584574">
              <w:rPr>
                <w:rFonts w:ascii="Avenir Next Cyr Medium" w:hAnsi="Avenir Next Cyr Medium" w:cs="Tahoma"/>
                <w:b/>
                <w:color w:val="000000" w:themeColor="text1"/>
                <w:sz w:val="20"/>
                <w:szCs w:val="20"/>
                <w:lang w:val="uk-UA"/>
              </w:rPr>
              <w:br/>
            </w:r>
            <w:proofErr w:type="spellStart"/>
            <w:r w:rsidR="002B13B2" w:rsidRPr="00584574">
              <w:rPr>
                <w:rFonts w:ascii="Avenir Next Cyr Medium" w:hAnsi="Avenir Next Cyr Medium" w:cs="Tahoma"/>
                <w:b/>
                <w:color w:val="000000" w:themeColor="text1"/>
                <w:sz w:val="20"/>
                <w:szCs w:val="20"/>
                <w:lang w:val="uk-UA"/>
              </w:rPr>
              <w:t>інфлюенсер</w:t>
            </w:r>
            <w:proofErr w:type="spellEnd"/>
            <w:r w:rsidR="002B13B2" w:rsidRPr="00584574">
              <w:rPr>
                <w:rFonts w:ascii="Avenir Next Cyr Medium" w:hAnsi="Avenir Next Cyr Medium" w:cs="Tahoma"/>
                <w:b/>
                <w:color w:val="000000" w:themeColor="text1"/>
                <w:sz w:val="20"/>
                <w:szCs w:val="20"/>
                <w:lang w:val="uk-UA"/>
              </w:rPr>
              <w:t xml:space="preserve"> або талант</w:t>
            </w:r>
          </w:p>
        </w:tc>
        <w:tc>
          <w:tcPr>
            <w:tcW w:w="2699" w:type="dxa"/>
            <w:gridSpan w:val="2"/>
            <w:shd w:val="clear" w:color="auto" w:fill="FFFFFF" w:themeFill="background1"/>
            <w:vAlign w:val="center"/>
          </w:tcPr>
          <w:p w14:paraId="65BC9952"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Calibri"/>
                <w:b/>
                <w:color w:val="000000" w:themeColor="text1"/>
                <w:sz w:val="20"/>
                <w:szCs w:val="20"/>
                <w:lang w:val="uk-UA"/>
              </w:rPr>
              <w:t>Унікальна можливість</w:t>
            </w:r>
          </w:p>
        </w:tc>
        <w:tc>
          <w:tcPr>
            <w:tcW w:w="2696" w:type="dxa"/>
            <w:gridSpan w:val="2"/>
            <w:shd w:val="clear" w:color="auto" w:fill="FFFFFF" w:themeFill="background1"/>
            <w:vAlign w:val="center"/>
          </w:tcPr>
          <w:p w14:paraId="0F52C4C5" w14:textId="77777777" w:rsidR="002B13B2" w:rsidRPr="00584574" w:rsidRDefault="0002629E" w:rsidP="00B945D5">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2B13B2" w:rsidRPr="00584574">
                  <w:rPr>
                    <w:rFonts w:ascii="Segoe UI Symbol" w:eastAsia="MS Gothic" w:hAnsi="Segoe UI Symbol" w:cs="Segoe UI Symbol"/>
                    <w:b/>
                    <w:color w:val="auto"/>
                    <w:sz w:val="20"/>
                    <w:szCs w:val="20"/>
                    <w:lang w:val="uk-UA"/>
                  </w:rPr>
                  <w:t>☐</w:t>
                </w:r>
              </w:sdtContent>
            </w:sdt>
            <w:r w:rsidR="002B13B2" w:rsidRPr="00584574">
              <w:rPr>
                <w:rFonts w:ascii="Avenir Next Cyr Medium" w:hAnsi="Avenir Next Cyr Medium"/>
                <w:b/>
                <w:color w:val="auto"/>
                <w:sz w:val="20"/>
                <w:szCs w:val="20"/>
                <w:lang w:val="uk-UA"/>
              </w:rPr>
              <w:t xml:space="preserve"> </w:t>
            </w:r>
            <w:r w:rsidR="002B13B2" w:rsidRPr="00584574">
              <w:rPr>
                <w:rFonts w:ascii="Avenir Next Cyr Medium" w:hAnsi="Avenir Next Cyr Medium" w:cs="Tahoma"/>
                <w:b/>
                <w:color w:val="000000" w:themeColor="text1"/>
                <w:sz w:val="20"/>
                <w:szCs w:val="20"/>
                <w:lang w:val="uk-UA"/>
              </w:rPr>
              <w:t>N/A</w:t>
            </w:r>
          </w:p>
        </w:tc>
        <w:tc>
          <w:tcPr>
            <w:tcW w:w="2682" w:type="dxa"/>
            <w:shd w:val="clear" w:color="auto" w:fill="FFFFFF" w:themeFill="background1"/>
            <w:vAlign w:val="center"/>
          </w:tcPr>
          <w:p w14:paraId="75537535" w14:textId="77777777" w:rsidR="002B13B2" w:rsidRPr="00584574" w:rsidRDefault="002B13B2" w:rsidP="00B945D5">
            <w:pPr>
              <w:spacing w:before="120" w:after="120" w:line="240" w:lineRule="auto"/>
              <w:ind w:left="150"/>
              <w:rPr>
                <w:rFonts w:ascii="Avenir Next Cyr Medium" w:hAnsi="Avenir Next Cyr Medium" w:cs="Tahoma"/>
                <w:b/>
                <w:color w:val="000000" w:themeColor="text1"/>
                <w:sz w:val="20"/>
                <w:szCs w:val="20"/>
                <w:lang w:val="uk-UA"/>
              </w:rPr>
            </w:pPr>
          </w:p>
        </w:tc>
      </w:tr>
      <w:tr w:rsidR="002B13B2" w:rsidRPr="00584574" w14:paraId="69F1DECA" w14:textId="77777777" w:rsidTr="00B945D5">
        <w:trPr>
          <w:trHeight w:val="1195"/>
        </w:trPr>
        <w:tc>
          <w:tcPr>
            <w:tcW w:w="10773" w:type="dxa"/>
            <w:gridSpan w:val="6"/>
            <w:shd w:val="clear" w:color="auto" w:fill="FFFFFF" w:themeFill="background1"/>
          </w:tcPr>
          <w:p w14:paraId="12065FAC" w14:textId="77777777" w:rsidR="002B13B2" w:rsidRPr="00584574" w:rsidRDefault="002B13B2" w:rsidP="00B945D5">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lastRenderedPageBreak/>
              <w:t>Місце для відповіді.</w:t>
            </w:r>
          </w:p>
          <w:p w14:paraId="1990FACA" w14:textId="77777777" w:rsidR="002B13B2" w:rsidRPr="00584574" w:rsidRDefault="002B13B2" w:rsidP="00B945D5">
            <w:pPr>
              <w:spacing w:before="120" w:after="120" w:line="240" w:lineRule="auto"/>
              <w:rPr>
                <w:rFonts w:ascii="Avenir Next LT Pro" w:hAnsi="Avenir Next LT Pro"/>
                <w:color w:val="auto"/>
                <w:sz w:val="20"/>
                <w:szCs w:val="19"/>
                <w:lang w:val="uk-UA"/>
              </w:rPr>
            </w:pPr>
          </w:p>
        </w:tc>
      </w:tr>
      <w:bookmarkEnd w:id="4"/>
      <w:tr w:rsidR="002B13B2" w:rsidRPr="00C011FF" w14:paraId="14D0C98B"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7EFCC931" w14:textId="77777777" w:rsidR="002B13B2" w:rsidRPr="00584574" w:rsidRDefault="002B13B2" w:rsidP="00B945D5">
            <w:pPr>
              <w:spacing w:after="120" w:line="240" w:lineRule="auto"/>
              <w:rPr>
                <w:rFonts w:ascii="Avenir Next Cyr Medium" w:hAnsi="Avenir Next Cyr Medium"/>
                <w:b/>
                <w:bCs/>
                <w:color w:val="auto"/>
                <w:lang w:val="uk-UA"/>
              </w:rPr>
            </w:pPr>
            <w:r w:rsidRPr="00584574">
              <w:rPr>
                <w:rFonts w:ascii="Avenir Next Cyr Medium" w:hAnsi="Avenir Next Cyr Medium"/>
                <w:b/>
                <w:color w:val="auto"/>
                <w:lang w:val="uk-UA"/>
              </w:rPr>
              <w:t xml:space="preserve">ДЖЕРЕЛА ПІДТВЕРДЖЕННЯ ДАНИХ: </w:t>
            </w:r>
            <w:r w:rsidRPr="00584574">
              <w:rPr>
                <w:rFonts w:ascii="Avenir Next Cyr Medium" w:hAnsi="Avenir Next Cyr Medium"/>
                <w:b/>
                <w:bCs/>
                <w:color w:val="auto"/>
                <w:lang w:val="uk-UA"/>
              </w:rPr>
              <w:t>INVESTMENT OVERVIEW</w:t>
            </w:r>
          </w:p>
          <w:p w14:paraId="42BF4686" w14:textId="77777777" w:rsidR="002B13B2" w:rsidRPr="000F0840" w:rsidRDefault="002B13B2" w:rsidP="00B945D5">
            <w:pPr>
              <w:spacing w:after="120" w:line="240" w:lineRule="auto"/>
              <w:rPr>
                <w:rFonts w:ascii="Avenir Next Cyr" w:hAnsi="Avenir Next Cyr"/>
                <w:color w:val="auto"/>
                <w:sz w:val="18"/>
                <w:szCs w:val="20"/>
                <w:lang w:val="uk-UA"/>
              </w:rPr>
            </w:pPr>
            <w:r w:rsidRPr="000F0840">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0F0840">
              <w:rPr>
                <w:rFonts w:ascii="Avenir Next Cyr" w:hAnsi="Avenir Next Cyr"/>
                <w:bCs/>
                <w:color w:val="auto"/>
                <w:sz w:val="20"/>
                <w:szCs w:val="20"/>
                <w:lang w:val="ru-RU"/>
              </w:rPr>
              <w:t xml:space="preserve"> </w:t>
            </w:r>
            <w:r w:rsidRPr="000F0840">
              <w:rPr>
                <w:rFonts w:ascii="Avenir Next Cyr" w:hAnsi="Avenir Next Cyr"/>
                <w:bCs/>
                <w:color w:val="auto"/>
                <w:sz w:val="20"/>
                <w:szCs w:val="20"/>
                <w:lang w:val="uk-UA"/>
              </w:rPr>
              <w:t xml:space="preserve">Не можна </w:t>
            </w:r>
            <w:r w:rsidRPr="000F0840">
              <w:rPr>
                <w:rFonts w:ascii="Avenir Next Cyr" w:hAnsi="Avenir Next Cyr" w:cs="Calibri"/>
                <w:color w:val="auto"/>
                <w:sz w:val="18"/>
                <w:szCs w:val="20"/>
                <w:lang w:val="uk-UA"/>
              </w:rPr>
              <w:t>вносити будь-яку</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додаткову</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інформацію</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в</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розділі</w:t>
            </w:r>
            <w:r w:rsidRPr="000F0840">
              <w:rPr>
                <w:rFonts w:ascii="Avenir Next Cyr" w:hAnsi="Avenir Next Cyr"/>
                <w:color w:val="auto"/>
                <w:sz w:val="18"/>
                <w:szCs w:val="20"/>
                <w:lang w:val="uk-UA"/>
              </w:rPr>
              <w:t xml:space="preserve"> </w:t>
            </w:r>
            <w:r w:rsidRPr="000F0840">
              <w:rPr>
                <w:rFonts w:ascii="Avenir Next Cyr" w:hAnsi="Avenir Next Cyr" w:cs="Calibri"/>
                <w:color w:val="auto"/>
                <w:sz w:val="18"/>
                <w:szCs w:val="20"/>
                <w:lang w:val="uk-UA"/>
              </w:rPr>
              <w:t>джерел даних</w:t>
            </w:r>
            <w:r w:rsidRPr="000F0840">
              <w:rPr>
                <w:rFonts w:ascii="Avenir Next Cyr" w:hAnsi="Avenir Next Cyr"/>
                <w:color w:val="auto"/>
                <w:sz w:val="18"/>
                <w:szCs w:val="20"/>
                <w:lang w:val="uk-UA"/>
              </w:rPr>
              <w:t>.</w:t>
            </w:r>
          </w:p>
          <w:p w14:paraId="3F0167E8" w14:textId="77777777" w:rsidR="002B13B2" w:rsidRPr="000F0840" w:rsidRDefault="002B13B2" w:rsidP="00B945D5">
            <w:pPr>
              <w:spacing w:after="120" w:line="240" w:lineRule="auto"/>
              <w:rPr>
                <w:rFonts w:ascii="Avenir Next Cyr" w:hAnsi="Avenir Next Cyr"/>
                <w:bCs/>
                <w:color w:val="auto"/>
                <w:sz w:val="20"/>
                <w:szCs w:val="20"/>
                <w:lang w:val="ru-RU"/>
              </w:rPr>
            </w:pPr>
          </w:p>
          <w:p w14:paraId="33FC1855" w14:textId="77777777" w:rsidR="002B13B2" w:rsidRPr="000F0840" w:rsidRDefault="002B13B2" w:rsidP="00B945D5">
            <w:pPr>
              <w:spacing w:after="120" w:line="240" w:lineRule="auto"/>
              <w:rPr>
                <w:rFonts w:ascii="Avenir Next Cyr" w:hAnsi="Avenir Next Cyr"/>
                <w:b/>
                <w:i/>
                <w:iCs/>
                <w:color w:val="auto"/>
                <w:sz w:val="20"/>
                <w:szCs w:val="20"/>
                <w:lang w:val="uk-UA"/>
              </w:rPr>
            </w:pPr>
            <w:r w:rsidRPr="000F0840">
              <w:rPr>
                <w:rFonts w:ascii="Avenir Next Cyr" w:hAnsi="Avenir Next Cyr"/>
                <w:b/>
                <w:i/>
                <w:iCs/>
                <w:color w:val="auto"/>
                <w:sz w:val="20"/>
                <w:szCs w:val="20"/>
                <w:lang w:val="uk-UA"/>
              </w:rPr>
              <w:t xml:space="preserve">Рекомендований вигляд оформлення: </w:t>
            </w:r>
          </w:p>
          <w:p w14:paraId="693E41AE"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46A9105"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574A3A5E" w14:textId="77777777" w:rsidR="002B13B2" w:rsidRPr="000F0840" w:rsidRDefault="002B13B2" w:rsidP="00B945D5">
            <w:pPr>
              <w:spacing w:after="120" w:line="240" w:lineRule="auto"/>
              <w:rPr>
                <w:rFonts w:ascii="Avenir Next Cyr" w:hAnsi="Avenir Next Cyr"/>
                <w:bCs/>
                <w:color w:val="auto"/>
                <w:sz w:val="20"/>
                <w:szCs w:val="20"/>
                <w:lang w:val="uk-UA"/>
              </w:rPr>
            </w:pPr>
            <w:r w:rsidRPr="000F0840">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55AE01E9" w14:textId="77777777" w:rsidR="002B13B2" w:rsidRPr="00584574" w:rsidRDefault="002B13B2" w:rsidP="00B945D5">
            <w:pPr>
              <w:spacing w:before="120" w:after="120" w:line="240" w:lineRule="auto"/>
              <w:rPr>
                <w:rFonts w:ascii="AvenirNext LT Pro Bold" w:hAnsi="AvenirNext LT Pro Bold"/>
                <w:b/>
                <w:color w:val="auto"/>
                <w:lang w:val="uk-UA"/>
              </w:rPr>
            </w:pPr>
          </w:p>
        </w:tc>
        <w:tc>
          <w:tcPr>
            <w:tcW w:w="5378" w:type="dxa"/>
            <w:gridSpan w:val="3"/>
            <w:shd w:val="clear" w:color="auto" w:fill="auto"/>
          </w:tcPr>
          <w:p w14:paraId="0F8C38B7" w14:textId="77777777" w:rsidR="002B13B2" w:rsidRPr="00584574" w:rsidRDefault="002B13B2" w:rsidP="00B945D5">
            <w:pPr>
              <w:pStyle w:val="MediumShading1-Accent11"/>
              <w:spacing w:before="120" w:after="120"/>
              <w:rPr>
                <w:rFonts w:ascii="Avenir Next Cyr Medium" w:hAnsi="Avenir Next Cyr Medium"/>
                <w:b/>
                <w:color w:val="auto"/>
                <w:sz w:val="18"/>
                <w:szCs w:val="18"/>
                <w:lang w:val="uk-UA"/>
              </w:rPr>
            </w:pPr>
            <w:proofErr w:type="spellStart"/>
            <w:r w:rsidRPr="00584574">
              <w:rPr>
                <w:rFonts w:ascii="Avenir Next Cyr Medium" w:hAnsi="Avenir Next Cyr Medium"/>
                <w:b/>
                <w:color w:val="auto"/>
                <w:sz w:val="18"/>
                <w:szCs w:val="18"/>
                <w:lang w:val="uk-UA"/>
              </w:rPr>
              <w:t>Effie</w:t>
            </w:r>
            <w:proofErr w:type="spellEnd"/>
            <w:r w:rsidRPr="00584574">
              <w:rPr>
                <w:rFonts w:ascii="Avenir Next Cyr Medium" w:hAnsi="Avenir Next Cyr Medium"/>
                <w:b/>
                <w:color w:val="auto"/>
                <w:sz w:val="18"/>
                <w:szCs w:val="18"/>
                <w:lang w:val="uk-UA"/>
              </w:rPr>
              <w:t xml:space="preserve"> підказки:</w:t>
            </w:r>
          </w:p>
          <w:p w14:paraId="705B9D56" w14:textId="77777777" w:rsidR="002B13B2" w:rsidRPr="00584574" w:rsidRDefault="002B13B2" w:rsidP="00B945D5">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47795578" w14:textId="77777777" w:rsidR="002B13B2" w:rsidRPr="000F0840" w:rsidRDefault="0002629E" w:rsidP="00B945D5">
            <w:pPr>
              <w:numPr>
                <w:ilvl w:val="0"/>
                <w:numId w:val="5"/>
              </w:numPr>
              <w:spacing w:after="120" w:line="240" w:lineRule="auto"/>
              <w:ind w:left="346" w:hanging="274"/>
              <w:rPr>
                <w:rFonts w:ascii="Avenir Next Cyr" w:hAnsi="Avenir Next Cyr"/>
                <w:b/>
                <w:bCs/>
                <w:color w:val="auto"/>
                <w:sz w:val="18"/>
                <w:szCs w:val="20"/>
                <w:lang w:val="uk-UA"/>
              </w:rPr>
            </w:pPr>
            <w:hyperlink r:id="rId21" w:history="1">
              <w:r w:rsidR="002B13B2" w:rsidRPr="000F0840">
                <w:rPr>
                  <w:rStyle w:val="ac"/>
                  <w:rFonts w:ascii="Avenir Next Cyr" w:hAnsi="Avenir Next Cyr" w:cs="Calibri"/>
                  <w:b/>
                  <w:bCs/>
                  <w:color w:val="000000" w:themeColor="text1"/>
                  <w:sz w:val="18"/>
                  <w:szCs w:val="16"/>
                  <w:u w:val="none"/>
                  <w:lang w:val="uk-UA"/>
                </w:rPr>
                <w:t>Перегляньте всі вимоги та вказівки щодо джерел даних</w:t>
              </w:r>
              <w:r w:rsidR="002B13B2" w:rsidRPr="000F0840">
                <w:rPr>
                  <w:rStyle w:val="ac"/>
                  <w:rFonts w:ascii="Avenir Next Cyr" w:hAnsi="Avenir Next Cyr"/>
                  <w:b/>
                  <w:bCs/>
                  <w:color w:val="000000" w:themeColor="text1"/>
                  <w:sz w:val="18"/>
                  <w:szCs w:val="16"/>
                  <w:u w:val="none"/>
                  <w:lang w:val="uk-UA"/>
                </w:rPr>
                <w:t xml:space="preserve"> </w:t>
              </w:r>
              <w:r w:rsidR="002B13B2" w:rsidRPr="000F0840">
                <w:rPr>
                  <w:rStyle w:val="ac"/>
                  <w:rFonts w:ascii="Avenir Next Cyr" w:hAnsi="Avenir Next Cyr" w:cs="Calibri"/>
                  <w:b/>
                  <w:bCs/>
                  <w:color w:val="B4975A"/>
                  <w:sz w:val="18"/>
                  <w:szCs w:val="16"/>
                  <w:u w:val="none"/>
                  <w:lang w:val="uk-UA"/>
                </w:rPr>
                <w:t>тут</w:t>
              </w:r>
              <w:r w:rsidR="002B13B2" w:rsidRPr="000F0840">
                <w:rPr>
                  <w:rStyle w:val="ac"/>
                  <w:rFonts w:ascii="Avenir Next Cyr" w:hAnsi="Avenir Next Cyr"/>
                  <w:b/>
                  <w:bCs/>
                  <w:color w:val="000000" w:themeColor="text1"/>
                  <w:sz w:val="18"/>
                  <w:szCs w:val="16"/>
                  <w:u w:val="none"/>
                  <w:lang w:val="uk-UA"/>
                </w:rPr>
                <w:t>.</w:t>
              </w:r>
            </w:hyperlink>
          </w:p>
        </w:tc>
      </w:tr>
      <w:tr w:rsidR="002B13B2" w:rsidRPr="00C011FF" w14:paraId="1FB66F6A" w14:textId="77777777" w:rsidTr="00B945D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6"/>
            <w:shd w:val="clear" w:color="auto" w:fill="auto"/>
          </w:tcPr>
          <w:p w14:paraId="28D09105" w14:textId="77777777" w:rsidR="002B13B2" w:rsidRPr="00584574" w:rsidRDefault="002B13B2" w:rsidP="00B945D5">
            <w:pPr>
              <w:spacing w:after="0" w:line="240" w:lineRule="auto"/>
              <w:rPr>
                <w:rFonts w:ascii="AvenirNext LT Pro Regular" w:hAnsi="AvenirNext LT Pro Regular"/>
                <w:b/>
                <w:color w:val="auto"/>
                <w:sz w:val="17"/>
                <w:szCs w:val="17"/>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INVESTMENT OVERVIEW.</w:t>
            </w:r>
          </w:p>
          <w:p w14:paraId="64583725" w14:textId="77777777" w:rsidR="002B13B2" w:rsidRPr="00584574" w:rsidRDefault="002B13B2" w:rsidP="00B945D5">
            <w:pPr>
              <w:spacing w:after="0" w:line="240" w:lineRule="auto"/>
              <w:rPr>
                <w:rFonts w:ascii="AvenirNext LT Pro Regular" w:hAnsi="AvenirNext LT Pro Regular"/>
                <w:b/>
                <w:color w:val="auto"/>
                <w:sz w:val="17"/>
                <w:szCs w:val="17"/>
                <w:lang w:val="uk-UA"/>
              </w:rPr>
            </w:pPr>
          </w:p>
          <w:p w14:paraId="2748677A" w14:textId="77777777" w:rsidR="002B13B2" w:rsidRPr="00584574" w:rsidRDefault="002B13B2" w:rsidP="00B945D5">
            <w:pPr>
              <w:spacing w:after="0" w:line="240" w:lineRule="auto"/>
              <w:rPr>
                <w:rFonts w:ascii="AvenirNext LT Pro Regular" w:hAnsi="AvenirNext LT Pro Regular"/>
                <w:b/>
                <w:color w:val="auto"/>
                <w:sz w:val="17"/>
                <w:szCs w:val="17"/>
                <w:lang w:val="uk-UA"/>
              </w:rPr>
            </w:pPr>
          </w:p>
        </w:tc>
      </w:tr>
    </w:tbl>
    <w:p w14:paraId="34DD02E9" w14:textId="77777777" w:rsidR="002B13B2" w:rsidRPr="00584574" w:rsidRDefault="002B13B2" w:rsidP="002B13B2">
      <w:pPr>
        <w:spacing w:after="0"/>
        <w:rPr>
          <w:lang w:val="uk-UA"/>
        </w:rPr>
      </w:pPr>
    </w:p>
    <w:tbl>
      <w:tblPr>
        <w:tblW w:w="1079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7"/>
        <w:gridCol w:w="2487"/>
        <w:gridCol w:w="624"/>
        <w:gridCol w:w="1100"/>
        <w:gridCol w:w="884"/>
        <w:gridCol w:w="567"/>
        <w:gridCol w:w="1881"/>
        <w:gridCol w:w="763"/>
        <w:gridCol w:w="2460"/>
        <w:gridCol w:w="6"/>
        <w:gridCol w:w="14"/>
      </w:tblGrid>
      <w:tr w:rsidR="002B13B2" w:rsidRPr="00C011FF" w14:paraId="07AA3E4D" w14:textId="77777777" w:rsidTr="00B945D5">
        <w:trPr>
          <w:gridBefore w:val="1"/>
          <w:gridAfter w:val="1"/>
          <w:wBefore w:w="8" w:type="dxa"/>
          <w:wAfter w:w="13" w:type="dxa"/>
        </w:trPr>
        <w:tc>
          <w:tcPr>
            <w:tcW w:w="10772" w:type="dxa"/>
            <w:gridSpan w:val="9"/>
            <w:shd w:val="clear" w:color="auto" w:fill="BFBFBF" w:themeFill="background1" w:themeFillShade="BF"/>
            <w:vAlign w:val="center"/>
          </w:tcPr>
          <w:p w14:paraId="1DC57079" w14:textId="77777777" w:rsidR="002B13B2" w:rsidRPr="00584574" w:rsidRDefault="002B13B2" w:rsidP="00B945D5">
            <w:pPr>
              <w:spacing w:after="0" w:line="240" w:lineRule="auto"/>
              <w:rPr>
                <w:rFonts w:ascii="Avenir Next Cyr Medium" w:hAnsi="Avenir Next Cyr Medium" w:cs="Calibri"/>
                <w:b/>
                <w:bCs/>
                <w:color w:val="auto"/>
                <w:lang w:val="uk-UA"/>
              </w:rPr>
            </w:pPr>
            <w:bookmarkStart w:id="5" w:name="_Hlk76736414"/>
            <w:r w:rsidRPr="00584574">
              <w:rPr>
                <w:rFonts w:ascii="Avenir Next Cyr Medium" w:hAnsi="Avenir Next Cyr Medium" w:cs="Calibri"/>
                <w:b/>
                <w:bCs/>
                <w:color w:val="auto"/>
                <w:lang w:val="uk-UA"/>
              </w:rPr>
              <w:t>УСІ ЗАДІЯНІ КАНАЛИ В ВАШІЙ КАМПАНІЇ</w:t>
            </w:r>
          </w:p>
          <w:p w14:paraId="3A78A4E7" w14:textId="77777777" w:rsidR="002B13B2" w:rsidRPr="0043343B" w:rsidRDefault="002B13B2" w:rsidP="00B945D5">
            <w:pPr>
              <w:spacing w:after="0" w:line="240" w:lineRule="auto"/>
              <w:rPr>
                <w:rFonts w:ascii="Avenir Next Cyr" w:hAnsi="Avenir Next Cyr"/>
                <w:bCs/>
                <w:color w:val="auto"/>
                <w:sz w:val="20"/>
                <w:szCs w:val="20"/>
                <w:lang w:val="uk-UA"/>
              </w:rPr>
            </w:pPr>
            <w:r>
              <w:rPr>
                <w:rFonts w:ascii="Avenir Next Cyr" w:hAnsi="Avenir Next Cyr"/>
                <w:bCs/>
                <w:color w:val="auto"/>
                <w:sz w:val="20"/>
                <w:szCs w:val="20"/>
                <w:lang w:val="uk-UA"/>
              </w:rPr>
              <w:br/>
            </w:r>
            <w:r w:rsidRPr="0043343B">
              <w:rPr>
                <w:rFonts w:ascii="Avenir Next Cyr" w:hAnsi="Avenir Next Cyr"/>
                <w:bCs/>
                <w:color w:val="auto"/>
                <w:sz w:val="20"/>
                <w:szCs w:val="20"/>
                <w:lang w:val="uk-UA"/>
              </w:rPr>
              <w:t>Відмітьте всі канали, які використовувались в кампанії, на основі варіантів, наведених в таблиці, а також вкажіть % від загального бюджету (у розрахунку 100% загального бюджету на кожен рік), використаного для кожного каналу.</w:t>
            </w:r>
          </w:p>
          <w:p w14:paraId="415B0EAE" w14:textId="77777777" w:rsidR="002B13B2" w:rsidRPr="00523DFD" w:rsidRDefault="002B13B2" w:rsidP="00B945D5">
            <w:pPr>
              <w:pStyle w:val="MediumShading1-Accent11"/>
              <w:spacing w:before="120" w:after="120"/>
              <w:rPr>
                <w:rFonts w:ascii="Avenir Next Cyr" w:hAnsi="Avenir Next Cyr"/>
                <w:bCs/>
                <w:color w:val="FF0000"/>
                <w:sz w:val="20"/>
                <w:szCs w:val="20"/>
                <w:lang w:val="uk-UA"/>
              </w:rPr>
            </w:pPr>
            <w:r w:rsidRPr="0077761C">
              <w:rPr>
                <w:rFonts w:ascii="Avenir Next Cyr" w:hAnsi="Avenir Next Cyr" w:cs="Calibri"/>
                <w:bCs/>
                <w:color w:val="auto"/>
                <w:sz w:val="20"/>
                <w:szCs w:val="20"/>
                <w:lang w:val="uk-UA"/>
              </w:rPr>
              <w:t xml:space="preserve">Необхідно вказати інформацію для декількох періодів довгострокової кампанії: </w:t>
            </w:r>
            <w:r w:rsidRPr="0077761C">
              <w:rPr>
                <w:rFonts w:ascii="Avenir Next Cyr" w:hAnsi="Avenir Next Cyr"/>
                <w:bCs/>
                <w:color w:val="auto"/>
                <w:sz w:val="20"/>
                <w:szCs w:val="20"/>
                <w:lang w:val="uk-UA"/>
              </w:rPr>
              <w:t xml:space="preserve">A) </w:t>
            </w:r>
            <w:r w:rsidRPr="000F0840">
              <w:rPr>
                <w:rFonts w:ascii="Avenir Next Cyr" w:hAnsi="Avenir Next Cyr"/>
                <w:bCs/>
                <w:color w:val="auto"/>
                <w:sz w:val="20"/>
                <w:szCs w:val="20"/>
                <w:lang w:val="uk-UA"/>
              </w:rPr>
              <w:t>початок кампанії, B) хоча б один проміжний рік/часовий період  та C) рік з поточного конкурсного періоду/часовий період (1 січня 2024 – 1 жовтня 2025).</w:t>
            </w:r>
          </w:p>
          <w:p w14:paraId="5D4EFE1A" w14:textId="77777777" w:rsidR="002B13B2" w:rsidRPr="0077761C" w:rsidRDefault="002B13B2" w:rsidP="00B945D5">
            <w:pPr>
              <w:pStyle w:val="MediumShading1-Accent11"/>
              <w:spacing w:before="120" w:after="120"/>
              <w:rPr>
                <w:rFonts w:ascii="Avenir Next Cyr" w:hAnsi="Avenir Next Cyr"/>
                <w:bCs/>
                <w:color w:val="auto"/>
                <w:sz w:val="20"/>
                <w:szCs w:val="20"/>
                <w:lang w:val="uk-UA"/>
              </w:rPr>
            </w:pPr>
            <w:r w:rsidRPr="0077761C">
              <w:rPr>
                <w:rFonts w:ascii="Avenir Next Cyr" w:hAnsi="Avenir Next Cyr"/>
                <w:bCs/>
                <w:color w:val="auto"/>
                <w:sz w:val="20"/>
                <w:szCs w:val="20"/>
                <w:lang w:val="uk-UA"/>
              </w:rPr>
              <w:t>У відповіді на Питання 3, вкажіть, які канали з наведеного нижче списку були головним та невід'ємними для досягнення вашої аудиторії та чому.</w:t>
            </w:r>
          </w:p>
          <w:p w14:paraId="3A7723EE" w14:textId="77777777" w:rsidR="002B13B2" w:rsidRPr="00584574" w:rsidRDefault="002B13B2" w:rsidP="00B945D5">
            <w:pPr>
              <w:pStyle w:val="MediumShading1-Accent11"/>
              <w:spacing w:before="120" w:after="120"/>
              <w:rPr>
                <w:rFonts w:ascii="Avenir Next Cyr" w:eastAsia="ヒラギノ角ゴ Pro W3" w:hAnsi="Avenir Next Cyr"/>
                <w:color w:val="auto"/>
                <w:sz w:val="20"/>
                <w:szCs w:val="20"/>
                <w:lang w:val="uk-UA" w:eastAsia="en-US"/>
              </w:rPr>
            </w:pPr>
            <w:r w:rsidRPr="0077761C">
              <w:rPr>
                <w:rFonts w:ascii="Avenir Next Cyr" w:hAnsi="Avenir Next Cyr" w:cs="Calibri"/>
                <w:color w:val="auto"/>
                <w:sz w:val="20"/>
                <w:szCs w:val="20"/>
                <w:lang w:val="uk-UA"/>
              </w:rPr>
              <w:t>У</w:t>
            </w:r>
            <w:r w:rsidRPr="0077761C">
              <w:rPr>
                <w:rFonts w:ascii="Avenir Next Cyr" w:hAnsi="Avenir Next Cyr"/>
                <w:color w:val="auto"/>
                <w:sz w:val="20"/>
                <w:szCs w:val="20"/>
                <w:lang w:val="uk-UA"/>
              </w:rPr>
              <w:t xml:space="preserve"> </w:t>
            </w:r>
            <w:proofErr w:type="spellStart"/>
            <w:r w:rsidRPr="0077761C">
              <w:rPr>
                <w:rFonts w:ascii="Avenir Next Cyr" w:hAnsi="Avenir Next Cyr" w:cs="Calibri"/>
                <w:color w:val="auto"/>
                <w:sz w:val="20"/>
                <w:szCs w:val="20"/>
                <w:lang w:val="uk-UA"/>
              </w:rPr>
              <w:t>відеокейсі</w:t>
            </w:r>
            <w:proofErr w:type="spellEnd"/>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ви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маєте</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показати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як</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мінімум</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одному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прикладу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кожного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каналу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комунікації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що</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зіграли</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невід</w:t>
            </w:r>
            <w:r w:rsidRPr="0077761C">
              <w:rPr>
                <w:rFonts w:ascii="Avenir Next Cyr" w:hAnsi="Avenir Next Cyr" w:cs="AvenirNext LT Pro Regular"/>
                <w:color w:val="auto"/>
                <w:sz w:val="20"/>
                <w:szCs w:val="20"/>
                <w:lang w:val="uk-UA"/>
              </w:rPr>
              <w:t>’</w:t>
            </w:r>
            <w:r w:rsidRPr="0077761C">
              <w:rPr>
                <w:rFonts w:ascii="Avenir Next Cyr" w:hAnsi="Avenir Next Cyr" w:cs="Calibri"/>
                <w:color w:val="auto"/>
                <w:sz w:val="20"/>
                <w:szCs w:val="20"/>
                <w:lang w:val="uk-UA"/>
              </w:rPr>
              <w:t>ємну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роль</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досягненні</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успіху</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вашої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кампанії</w:t>
            </w:r>
            <w:r w:rsidRPr="0077761C">
              <w:rPr>
                <w:rFonts w:ascii="Avenir Next Cyr" w:hAnsi="Avenir Next Cyr"/>
                <w:color w:val="auto"/>
                <w:sz w:val="20"/>
                <w:szCs w:val="20"/>
                <w:lang w:val="uk-UA"/>
              </w:rPr>
              <w:t xml:space="preserve">.  </w:t>
            </w:r>
            <w:r w:rsidRPr="0077761C">
              <w:rPr>
                <w:rFonts w:ascii="Avenir Next Cyr" w:hAnsi="Avenir Next Cyr" w:cs="Calibri"/>
                <w:color w:val="auto"/>
                <w:sz w:val="20"/>
                <w:szCs w:val="20"/>
                <w:lang w:val="uk-UA"/>
              </w:rPr>
              <w:t xml:space="preserve">Наприклад, якщо ви позначили 10 варіантів у списку </w:t>
            </w:r>
            <w:r w:rsidRPr="0077761C">
              <w:rPr>
                <w:rFonts w:ascii="Avenir Next Cyr" w:hAnsi="Avenir Next Cyr" w:cs="Calibri"/>
                <w:color w:val="auto"/>
                <w:sz w:val="20"/>
                <w:szCs w:val="20"/>
                <w:lang w:val="uk-UA"/>
              </w:rPr>
              <w:lastRenderedPageBreak/>
              <w:t xml:space="preserve">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w:t>
            </w:r>
            <w:proofErr w:type="spellStart"/>
            <w:r w:rsidRPr="0077761C">
              <w:rPr>
                <w:rFonts w:ascii="Avenir Next Cyr" w:hAnsi="Avenir Next Cyr" w:cs="Calibri"/>
                <w:color w:val="auto"/>
                <w:sz w:val="20"/>
                <w:szCs w:val="20"/>
                <w:lang w:val="uk-UA"/>
              </w:rPr>
              <w:t>відеокейсі</w:t>
            </w:r>
            <w:proofErr w:type="spellEnd"/>
            <w:r w:rsidRPr="0077761C">
              <w:rPr>
                <w:rFonts w:ascii="Avenir Next Cyr" w:hAnsi="Avenir Next Cyr" w:cs="Calibri"/>
                <w:color w:val="auto"/>
                <w:sz w:val="20"/>
                <w:szCs w:val="20"/>
                <w:lang w:val="uk-UA"/>
              </w:rPr>
              <w:t>.</w:t>
            </w:r>
          </w:p>
        </w:tc>
      </w:tr>
      <w:tr w:rsidR="002B13B2" w:rsidRPr="002369F6" w14:paraId="6DCEBF55" w14:textId="77777777" w:rsidTr="00B945D5">
        <w:trPr>
          <w:gridBefore w:val="1"/>
          <w:gridAfter w:val="2"/>
          <w:wBefore w:w="8" w:type="dxa"/>
          <w:wAfter w:w="19" w:type="dxa"/>
          <w:trHeight w:val="864"/>
        </w:trPr>
        <w:tc>
          <w:tcPr>
            <w:tcW w:w="3111" w:type="dxa"/>
            <w:gridSpan w:val="2"/>
            <w:shd w:val="clear" w:color="auto" w:fill="auto"/>
            <w:vAlign w:val="center"/>
          </w:tcPr>
          <w:p w14:paraId="2924C579" w14:textId="77777777" w:rsidR="002B13B2" w:rsidRPr="007914DB" w:rsidRDefault="002B13B2" w:rsidP="00B945D5">
            <w:pPr>
              <w:spacing w:before="60" w:after="60" w:line="240" w:lineRule="auto"/>
              <w:rPr>
                <w:rFonts w:ascii="Avenir Next LT Pro" w:hAnsi="Avenir Next LT Pro"/>
                <w:b/>
                <w:i/>
                <w:color w:val="000000"/>
                <w:sz w:val="19"/>
                <w:szCs w:val="19"/>
                <w:lang w:val="uk-UA"/>
              </w:rPr>
            </w:pPr>
          </w:p>
        </w:tc>
        <w:tc>
          <w:tcPr>
            <w:tcW w:w="2551" w:type="dxa"/>
            <w:gridSpan w:val="3"/>
            <w:shd w:val="clear" w:color="auto" w:fill="auto"/>
          </w:tcPr>
          <w:p w14:paraId="02B880F6" w14:textId="77777777" w:rsidR="002B13B2" w:rsidRPr="0077761C" w:rsidRDefault="002B13B2" w:rsidP="00B945D5">
            <w:pPr>
              <w:spacing w:before="120" w:after="120" w:line="240" w:lineRule="auto"/>
              <w:rPr>
                <w:rFonts w:asciiTheme="minorHAnsi" w:hAnsiTheme="minorHAnsi"/>
                <w:b/>
                <w:sz w:val="20"/>
                <w:szCs w:val="20"/>
                <w:lang w:val="ru-RU"/>
              </w:rPr>
            </w:pPr>
            <w:r w:rsidRPr="0077761C">
              <w:rPr>
                <w:rFonts w:ascii="Avenir Next Cyr Medium" w:hAnsi="Avenir Next Cyr Medium" w:cs="Calibri"/>
                <w:b/>
                <w:sz w:val="20"/>
                <w:szCs w:val="20"/>
                <w:lang w:val="uk-UA"/>
              </w:rPr>
              <w:t>РІК СТАРТУ/ЧАСОВИЙ ПЕРІОД</w:t>
            </w:r>
            <w:r w:rsidRPr="0077761C">
              <w:rPr>
                <w:rFonts w:ascii="AvenirNext LT Pro Bold" w:hAnsi="AvenirNext LT Pro Bold"/>
                <w:b/>
                <w:sz w:val="20"/>
                <w:szCs w:val="20"/>
                <w:lang w:val="ru-RU"/>
              </w:rPr>
              <w:br/>
            </w:r>
          </w:p>
          <w:p w14:paraId="7B381436" w14:textId="77777777" w:rsidR="002B13B2" w:rsidRPr="0077761C" w:rsidRDefault="002B13B2" w:rsidP="00B945D5">
            <w:pPr>
              <w:spacing w:before="120" w:after="120" w:line="240" w:lineRule="auto"/>
              <w:rPr>
                <w:rFonts w:asciiTheme="minorHAnsi" w:hAnsiTheme="minorHAnsi"/>
                <w:b/>
                <w:sz w:val="20"/>
                <w:szCs w:val="20"/>
                <w:lang w:val="ru-RU"/>
              </w:rPr>
            </w:pPr>
          </w:p>
          <w:p w14:paraId="316C5A53" w14:textId="77777777" w:rsidR="002B13B2" w:rsidRPr="0077761C" w:rsidRDefault="002B13B2" w:rsidP="00B945D5">
            <w:pPr>
              <w:spacing w:before="120" w:after="120" w:line="240" w:lineRule="auto"/>
              <w:rPr>
                <w:rFonts w:ascii="Avenir Next Cyr Medium" w:hAnsi="Avenir Next Cyr Medium"/>
                <w:b/>
                <w:color w:val="AD9841"/>
                <w:sz w:val="20"/>
                <w:szCs w:val="20"/>
                <w:lang w:val="ru-RU"/>
              </w:rPr>
            </w:pPr>
            <w:r w:rsidRPr="0077761C">
              <w:rPr>
                <w:rFonts w:ascii="AvenirNext LT Pro Bold" w:hAnsi="AvenirNext LT Pro Bold"/>
                <w:b/>
                <w:sz w:val="20"/>
                <w:szCs w:val="20"/>
                <w:lang w:val="ru-RU"/>
              </w:rPr>
              <w:br/>
            </w:r>
            <w:r w:rsidRPr="0077761C">
              <w:rPr>
                <w:rFonts w:ascii="Avenir Next Cyr Medium" w:hAnsi="Avenir Next Cyr Medium"/>
                <w:b/>
                <w:color w:val="AD9841"/>
                <w:sz w:val="20"/>
                <w:szCs w:val="20"/>
                <w:lang w:val="ru-RU"/>
              </w:rPr>
              <w:t>[</w:t>
            </w:r>
            <w:proofErr w:type="spellStart"/>
            <w:r w:rsidRPr="0077761C">
              <w:rPr>
                <w:rFonts w:ascii="Avenir Next Cyr Medium" w:hAnsi="Avenir Next Cyr Medium" w:cs="Calibri"/>
                <w:b/>
                <w:color w:val="AD9841"/>
                <w:sz w:val="20"/>
                <w:szCs w:val="20"/>
                <w:lang w:val="ru-RU"/>
              </w:rPr>
              <w:t>Впишіть</w:t>
            </w:r>
            <w:proofErr w:type="spellEnd"/>
            <w:r w:rsidRPr="0077761C">
              <w:rPr>
                <w:rFonts w:ascii="Avenir Next Cyr Medium" w:hAnsi="Avenir Next Cyr Medium"/>
                <w:b/>
                <w:color w:val="AD9841"/>
                <w:sz w:val="20"/>
                <w:szCs w:val="20"/>
                <w:lang w:val="ru-RU"/>
              </w:rPr>
              <w:t xml:space="preserve"> </w:t>
            </w:r>
            <w:proofErr w:type="spellStart"/>
            <w:r w:rsidRPr="0077761C">
              <w:rPr>
                <w:rFonts w:ascii="Avenir Next Cyr Medium" w:hAnsi="Avenir Next Cyr Medium" w:cs="Calibri"/>
                <w:b/>
                <w:color w:val="AD9841"/>
                <w:sz w:val="20"/>
                <w:szCs w:val="20"/>
                <w:lang w:val="ru-RU"/>
              </w:rPr>
              <w:t>рік</w:t>
            </w:r>
            <w:proofErr w:type="spellEnd"/>
            <w:r w:rsidRPr="0077761C">
              <w:rPr>
                <w:rFonts w:ascii="Avenir Next Cyr Medium" w:hAnsi="Avenir Next Cyr Medium"/>
                <w:b/>
                <w:color w:val="AD9841"/>
                <w:sz w:val="20"/>
                <w:szCs w:val="20"/>
                <w:lang w:val="ru-RU"/>
              </w:rPr>
              <w:t xml:space="preserve"> </w:t>
            </w:r>
            <w:r w:rsidRPr="0077761C">
              <w:rPr>
                <w:rFonts w:ascii="Avenir Next Cyr Medium" w:hAnsi="Avenir Next Cyr Medium" w:cs="Calibri"/>
                <w:b/>
                <w:color w:val="AD9841"/>
                <w:sz w:val="20"/>
                <w:szCs w:val="20"/>
                <w:lang w:val="ru-RU"/>
              </w:rPr>
              <w:t>тут</w:t>
            </w:r>
            <w:r w:rsidRPr="0077761C">
              <w:rPr>
                <w:rFonts w:ascii="Avenir Next Cyr Medium" w:hAnsi="Avenir Next Cyr Medium"/>
                <w:b/>
                <w:color w:val="AD9841"/>
                <w:sz w:val="20"/>
                <w:szCs w:val="20"/>
                <w:lang w:val="ru-RU"/>
              </w:rPr>
              <w:t>]</w:t>
            </w:r>
          </w:p>
          <w:p w14:paraId="24D1F28D" w14:textId="585650F1" w:rsidR="002B13B2" w:rsidRPr="0077761C" w:rsidRDefault="002B13B2" w:rsidP="00B945D5">
            <w:pPr>
              <w:spacing w:before="60" w:after="60" w:line="240" w:lineRule="auto"/>
              <w:rPr>
                <w:rFonts w:ascii="Avenir Next LT Pro" w:hAnsi="Avenir Next LT Pro"/>
                <w:color w:val="auto"/>
                <w:sz w:val="20"/>
                <w:szCs w:val="18"/>
              </w:rPr>
            </w:pPr>
            <w:proofErr w:type="spellStart"/>
            <w:r w:rsidRPr="0077761C">
              <w:rPr>
                <w:rFonts w:ascii="Avenir Next Cyr Medium" w:hAnsi="Avenir Next Cyr Medium" w:cs="Calibri"/>
                <w:b/>
                <w:color w:val="AD9841"/>
                <w:sz w:val="20"/>
                <w:szCs w:val="20"/>
              </w:rPr>
              <w:t>Приклад</w:t>
            </w:r>
            <w:proofErr w:type="spellEnd"/>
            <w:r w:rsidRPr="0077761C">
              <w:rPr>
                <w:rFonts w:ascii="Avenir Next Cyr Medium" w:hAnsi="Avenir Next Cyr Medium"/>
                <w:b/>
                <w:color w:val="AD9841"/>
                <w:sz w:val="20"/>
                <w:szCs w:val="20"/>
              </w:rPr>
              <w:t xml:space="preserve">: </w:t>
            </w:r>
            <w:proofErr w:type="spellStart"/>
            <w:r w:rsidRPr="0077761C">
              <w:rPr>
                <w:rFonts w:ascii="Avenir Next Cyr Medium" w:hAnsi="Avenir Next Cyr Medium" w:cs="Calibri"/>
                <w:b/>
                <w:color w:val="auto"/>
                <w:sz w:val="20"/>
                <w:szCs w:val="20"/>
              </w:rPr>
              <w:t>Рік</w:t>
            </w:r>
            <w:proofErr w:type="spellEnd"/>
            <w:r w:rsidRPr="0077761C">
              <w:rPr>
                <w:rFonts w:ascii="Avenir Next Cyr Medium" w:hAnsi="Avenir Next Cyr Medium"/>
                <w:b/>
                <w:color w:val="auto"/>
                <w:sz w:val="20"/>
                <w:szCs w:val="20"/>
              </w:rPr>
              <w:t xml:space="preserve"> #1 - 202</w:t>
            </w:r>
            <w:r w:rsidR="000F0840">
              <w:rPr>
                <w:rFonts w:ascii="Avenir Next Cyr Medium" w:hAnsi="Avenir Next Cyr Medium"/>
                <w:b/>
                <w:color w:val="auto"/>
                <w:sz w:val="20"/>
                <w:szCs w:val="20"/>
                <w:lang w:val="uk-UA"/>
              </w:rPr>
              <w:t>2</w:t>
            </w:r>
          </w:p>
        </w:tc>
        <w:tc>
          <w:tcPr>
            <w:tcW w:w="2644" w:type="dxa"/>
            <w:gridSpan w:val="2"/>
            <w:shd w:val="clear" w:color="auto" w:fill="auto"/>
          </w:tcPr>
          <w:p w14:paraId="2552E13E"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 Next Cyr Medium" w:hAnsi="Avenir Next Cyr Medium" w:cs="Calibri"/>
                <w:bCs/>
                <w:sz w:val="20"/>
                <w:szCs w:val="20"/>
                <w:u w:val="single"/>
                <w:lang w:val="uk-UA"/>
              </w:rPr>
              <w:t xml:space="preserve">ХОЧА Б ОДИН </w:t>
            </w:r>
            <w:r w:rsidRPr="0077761C">
              <w:rPr>
                <w:rFonts w:ascii="Avenir Next Cyr Medium" w:hAnsi="Avenir Next Cyr Medium" w:cs="Calibri"/>
                <w:b/>
                <w:sz w:val="20"/>
                <w:szCs w:val="20"/>
                <w:lang w:val="uk-UA"/>
              </w:rPr>
              <w:t>ПРОМІЖНИЙ РІК/ЧАСОВИЙ ПЕРІОД</w:t>
            </w:r>
          </w:p>
          <w:p w14:paraId="7797CF14" w14:textId="77777777" w:rsidR="002B13B2" w:rsidRPr="0077761C" w:rsidRDefault="002B13B2" w:rsidP="00B945D5">
            <w:pPr>
              <w:spacing w:before="120" w:after="120" w:line="240" w:lineRule="auto"/>
              <w:rPr>
                <w:rFonts w:asciiTheme="minorHAnsi" w:hAnsiTheme="minorHAnsi"/>
                <w:b/>
                <w:sz w:val="20"/>
                <w:szCs w:val="20"/>
                <w:lang w:val="uk-UA"/>
              </w:rPr>
            </w:pPr>
          </w:p>
          <w:p w14:paraId="15F01E04" w14:textId="77777777" w:rsidR="002B13B2" w:rsidRPr="0077761C" w:rsidRDefault="002B13B2" w:rsidP="00B945D5">
            <w:pPr>
              <w:spacing w:before="120" w:after="120" w:line="240" w:lineRule="auto"/>
              <w:rPr>
                <w:rFonts w:asciiTheme="minorHAnsi" w:hAnsiTheme="minorHAnsi"/>
                <w:b/>
                <w:sz w:val="20"/>
                <w:szCs w:val="20"/>
                <w:lang w:val="uk-UA"/>
              </w:rPr>
            </w:pPr>
            <w:r w:rsidRPr="0077761C">
              <w:rPr>
                <w:rFonts w:ascii="AvenirNext LT Pro Bold" w:hAnsi="AvenirNext LT Pro Bold"/>
                <w:b/>
                <w:sz w:val="20"/>
                <w:szCs w:val="20"/>
                <w:lang w:val="uk-UA"/>
              </w:rPr>
              <w:br/>
            </w:r>
            <w:r w:rsidRPr="0077761C">
              <w:rPr>
                <w:rFonts w:ascii="Avenir Next Cyr Medium" w:hAnsi="Avenir Next Cyr Medium"/>
                <w:b/>
                <w:color w:val="AD9841"/>
                <w:sz w:val="20"/>
                <w:szCs w:val="20"/>
                <w:lang w:val="uk-UA"/>
              </w:rPr>
              <w:t>[</w:t>
            </w:r>
            <w:r w:rsidRPr="0077761C">
              <w:rPr>
                <w:rFonts w:ascii="Avenir Next Cyr Medium" w:hAnsi="Avenir Next Cyr Medium" w:cs="Calibri"/>
                <w:b/>
                <w:color w:val="AD9841"/>
                <w:sz w:val="20"/>
                <w:szCs w:val="20"/>
                <w:lang w:val="uk-UA"/>
              </w:rPr>
              <w:t>Впишіть</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рік</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D9841"/>
                <w:sz w:val="20"/>
                <w:szCs w:val="20"/>
                <w:lang w:val="uk-UA"/>
              </w:rPr>
              <w:t>тут</w:t>
            </w:r>
            <w:r w:rsidRPr="0077761C">
              <w:rPr>
                <w:rFonts w:ascii="Avenir Next Cyr Medium" w:hAnsi="Avenir Next Cyr Medium"/>
                <w:b/>
                <w:color w:val="AD9841"/>
                <w:sz w:val="20"/>
                <w:szCs w:val="20"/>
                <w:lang w:val="uk-UA"/>
              </w:rPr>
              <w:t>]</w:t>
            </w:r>
          </w:p>
          <w:p w14:paraId="37BC3AB9" w14:textId="074D1A05" w:rsidR="002B13B2" w:rsidRPr="0077761C" w:rsidRDefault="002B13B2" w:rsidP="00B945D5">
            <w:pPr>
              <w:spacing w:after="0" w:line="240" w:lineRule="auto"/>
              <w:rPr>
                <w:lang w:val="ru-RU"/>
              </w:rPr>
            </w:pPr>
            <w:r w:rsidRPr="0077761C">
              <w:rPr>
                <w:rFonts w:ascii="Avenir Next Cyr Medium" w:hAnsi="Avenir Next Cyr Medium" w:cs="Calibri"/>
                <w:b/>
                <w:color w:val="AD9841"/>
                <w:sz w:val="20"/>
                <w:szCs w:val="20"/>
                <w:lang w:val="uk-UA"/>
              </w:rPr>
              <w:t>Приклад</w:t>
            </w:r>
            <w:r w:rsidRPr="0077761C">
              <w:rPr>
                <w:rFonts w:ascii="Avenir Next Cyr Medium" w:hAnsi="Avenir Next Cyr Medium"/>
                <w:b/>
                <w:color w:val="AD9841"/>
                <w:sz w:val="20"/>
                <w:szCs w:val="20"/>
                <w:lang w:val="uk-UA"/>
              </w:rPr>
              <w:t xml:space="preserve">: </w:t>
            </w:r>
            <w:r w:rsidRPr="0077761C">
              <w:rPr>
                <w:rFonts w:ascii="Avenir Next Cyr Medium" w:hAnsi="Avenir Next Cyr Medium" w:cs="Calibri"/>
                <w:b/>
                <w:color w:val="auto"/>
                <w:sz w:val="20"/>
                <w:szCs w:val="20"/>
                <w:lang w:val="uk-UA"/>
              </w:rPr>
              <w:t>Рік</w:t>
            </w:r>
            <w:r w:rsidRPr="0077761C">
              <w:rPr>
                <w:rFonts w:ascii="Avenir Next Cyr Medium" w:hAnsi="Avenir Next Cyr Medium"/>
                <w:b/>
                <w:color w:val="auto"/>
                <w:sz w:val="20"/>
                <w:szCs w:val="20"/>
                <w:lang w:val="uk-UA"/>
              </w:rPr>
              <w:t xml:space="preserve"> #</w:t>
            </w:r>
            <w:r w:rsidRPr="0077761C">
              <w:rPr>
                <w:rFonts w:ascii="Avenir Next Cyr Medium" w:hAnsi="Avenir Next Cyr Medium"/>
                <w:b/>
                <w:color w:val="auto"/>
                <w:sz w:val="20"/>
                <w:szCs w:val="20"/>
                <w:lang w:val="ru-RU"/>
              </w:rPr>
              <w:t>2</w:t>
            </w:r>
            <w:r w:rsidRPr="0077761C">
              <w:rPr>
                <w:rFonts w:ascii="Avenir Next Cyr Medium" w:hAnsi="Avenir Next Cyr Medium"/>
                <w:b/>
                <w:color w:val="auto"/>
                <w:sz w:val="20"/>
                <w:szCs w:val="20"/>
                <w:lang w:val="uk-UA"/>
              </w:rPr>
              <w:t xml:space="preserve"> - 20</w:t>
            </w:r>
            <w:r w:rsidRPr="0077761C">
              <w:rPr>
                <w:rFonts w:ascii="Avenir Next Cyr Medium" w:hAnsi="Avenir Next Cyr Medium"/>
                <w:b/>
                <w:color w:val="auto"/>
                <w:sz w:val="20"/>
                <w:szCs w:val="20"/>
                <w:lang w:val="ru-RU"/>
              </w:rPr>
              <w:t>2</w:t>
            </w:r>
            <w:r w:rsidR="000F0840">
              <w:rPr>
                <w:rFonts w:ascii="Avenir Next Cyr Medium" w:hAnsi="Avenir Next Cyr Medium"/>
                <w:b/>
                <w:color w:val="auto"/>
                <w:sz w:val="20"/>
                <w:szCs w:val="20"/>
                <w:lang w:val="ru-RU"/>
              </w:rPr>
              <w:t>3</w:t>
            </w:r>
            <w:r w:rsidRPr="0077761C">
              <w:rPr>
                <w:rFonts w:ascii="AvenirNext LT Pro Regular" w:hAnsi="AvenirNext LT Pro Regular"/>
                <w:b/>
                <w:color w:val="auto"/>
                <w:sz w:val="20"/>
                <w:szCs w:val="20"/>
                <w:lang w:val="ru-RU"/>
              </w:rPr>
              <w:t xml:space="preserve">      </w:t>
            </w:r>
          </w:p>
        </w:tc>
        <w:tc>
          <w:tcPr>
            <w:tcW w:w="2460" w:type="dxa"/>
            <w:shd w:val="clear" w:color="auto" w:fill="auto"/>
          </w:tcPr>
          <w:p w14:paraId="4B2598AF" w14:textId="77777777" w:rsidR="002B13B2" w:rsidRPr="0077761C" w:rsidRDefault="002B13B2" w:rsidP="00B945D5">
            <w:pPr>
              <w:spacing w:before="120" w:after="120" w:line="240" w:lineRule="auto"/>
              <w:rPr>
                <w:rFonts w:ascii="Avenir Next Cyr Medium" w:hAnsi="Avenir Next Cyr Medium"/>
                <w:b/>
                <w:color w:val="AD9841"/>
                <w:sz w:val="20"/>
                <w:szCs w:val="20"/>
                <w:lang w:val="uk-UA"/>
              </w:rPr>
            </w:pPr>
            <w:r w:rsidRPr="0077761C">
              <w:rPr>
                <w:rFonts w:ascii="Avenir Next Cyr Medium" w:hAnsi="Avenir Next Cyr Medium" w:cs="Calibri"/>
                <w:b/>
                <w:sz w:val="20"/>
                <w:szCs w:val="20"/>
                <w:lang w:val="uk-UA"/>
              </w:rPr>
              <w:t>РІК ПОТОЧНОГО КОНКУРСНОГО ПЕРІОДУ/ЧАСОВИЙ ПЕРІОД</w:t>
            </w:r>
            <w:r w:rsidRPr="0077761C">
              <w:rPr>
                <w:rFonts w:ascii="Avenir Next Cyr Medium" w:hAnsi="Avenir Next Cyr Medium" w:cs="Calibri"/>
                <w:b/>
                <w:sz w:val="20"/>
                <w:szCs w:val="20"/>
                <w:lang w:val="uk-UA"/>
              </w:rPr>
              <w:br/>
            </w:r>
          </w:p>
          <w:p w14:paraId="7C5F445E" w14:textId="12377C2E" w:rsidR="002B13B2" w:rsidRPr="0077761C" w:rsidRDefault="002B13B2" w:rsidP="00B945D5">
            <w:pPr>
              <w:spacing w:after="0" w:line="240" w:lineRule="auto"/>
            </w:pPr>
            <w:r w:rsidRPr="0077761C">
              <w:rPr>
                <w:rFonts w:ascii="Avenir Next Cyr Medium" w:hAnsi="Avenir Next Cyr Medium"/>
                <w:b/>
                <w:color w:val="AD9841"/>
                <w:sz w:val="20"/>
                <w:szCs w:val="20"/>
                <w:lang w:val="ru-RU"/>
              </w:rPr>
              <w:t xml:space="preserve">[1 </w:t>
            </w:r>
            <w:proofErr w:type="spellStart"/>
            <w:r w:rsidRPr="0077761C">
              <w:rPr>
                <w:rFonts w:ascii="Avenir Next Cyr Medium" w:hAnsi="Avenir Next Cyr Medium"/>
                <w:b/>
                <w:color w:val="AD9841"/>
                <w:sz w:val="20"/>
                <w:szCs w:val="20"/>
                <w:lang w:val="ru-RU"/>
              </w:rPr>
              <w:t>січня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4</w:t>
            </w:r>
            <w:r w:rsidRPr="0077761C">
              <w:rPr>
                <w:rFonts w:ascii="Avenir Next Cyr Medium" w:hAnsi="Avenir Next Cyr Medium"/>
                <w:b/>
                <w:color w:val="AD9841"/>
                <w:sz w:val="20"/>
                <w:szCs w:val="20"/>
                <w:lang w:val="ru-RU"/>
              </w:rPr>
              <w:t xml:space="preserve"> – 1 </w:t>
            </w:r>
            <w:proofErr w:type="spellStart"/>
            <w:r w:rsidRPr="0077761C">
              <w:rPr>
                <w:rFonts w:ascii="Avenir Next Cyr Medium" w:hAnsi="Avenir Next Cyr Medium"/>
                <w:b/>
                <w:color w:val="AD9841"/>
                <w:sz w:val="20"/>
                <w:szCs w:val="20"/>
                <w:lang w:val="ru-RU"/>
              </w:rPr>
              <w:t>жовтня</w:t>
            </w:r>
            <w:proofErr w:type="spellEnd"/>
            <w:r w:rsidRPr="0077761C">
              <w:rPr>
                <w:rFonts w:ascii="Avenir Next Cyr Medium" w:hAnsi="Avenir Next Cyr Medium"/>
                <w:b/>
                <w:color w:val="AD9841"/>
                <w:sz w:val="20"/>
                <w:szCs w:val="20"/>
                <w:lang w:val="ru-RU"/>
              </w:rPr>
              <w:t xml:space="preserve"> 202</w:t>
            </w:r>
            <w:r w:rsidR="000F0840">
              <w:rPr>
                <w:rFonts w:ascii="Avenir Next Cyr Medium" w:hAnsi="Avenir Next Cyr Medium"/>
                <w:b/>
                <w:color w:val="AD9841"/>
                <w:sz w:val="20"/>
                <w:szCs w:val="20"/>
                <w:lang w:val="ru-RU"/>
              </w:rPr>
              <w:t>5</w:t>
            </w:r>
            <w:r w:rsidRPr="0077761C">
              <w:rPr>
                <w:rFonts w:ascii="Avenir Next Cyr Medium" w:hAnsi="Avenir Next Cyr Medium"/>
                <w:b/>
                <w:color w:val="AD9841"/>
                <w:sz w:val="20"/>
                <w:szCs w:val="20"/>
                <w:lang w:val="ru-RU"/>
              </w:rPr>
              <w:t>]</w:t>
            </w:r>
          </w:p>
        </w:tc>
      </w:tr>
      <w:tr w:rsidR="002B13B2" w:rsidRPr="002369F6" w14:paraId="36274748" w14:textId="77777777" w:rsidTr="00B945D5">
        <w:trPr>
          <w:gridBefore w:val="1"/>
          <w:gridAfter w:val="2"/>
          <w:wBefore w:w="8" w:type="dxa"/>
          <w:wAfter w:w="19" w:type="dxa"/>
          <w:trHeight w:val="864"/>
        </w:trPr>
        <w:tc>
          <w:tcPr>
            <w:tcW w:w="3111" w:type="dxa"/>
            <w:gridSpan w:val="2"/>
            <w:shd w:val="clear" w:color="auto" w:fill="auto"/>
          </w:tcPr>
          <w:p w14:paraId="2F8F2361" w14:textId="77777777" w:rsidR="002B13B2" w:rsidRPr="00975E1D" w:rsidRDefault="002B13B2" w:rsidP="00B945D5">
            <w:pPr>
              <w:spacing w:before="60" w:after="60" w:line="240" w:lineRule="auto"/>
              <w:rPr>
                <w:rFonts w:ascii="Avenir Next Cyr Medium" w:hAnsi="Avenir Next Cyr Medium"/>
                <w:b/>
                <w:bCs/>
                <w:color w:val="000000"/>
                <w:sz w:val="19"/>
                <w:szCs w:val="19"/>
              </w:rPr>
            </w:pPr>
            <w:proofErr w:type="spellStart"/>
            <w:r w:rsidRPr="00975E1D">
              <w:rPr>
                <w:rFonts w:ascii="Avenir Next Cyr Medium" w:hAnsi="Avenir Next Cyr Medium" w:cs="Calibri"/>
                <w:b/>
                <w:bCs/>
                <w:color w:val="000000" w:themeColor="text1"/>
                <w:sz w:val="20"/>
                <w:szCs w:val="20"/>
                <w:lang w:val="uk-UA"/>
              </w:rPr>
              <w:t>Брендований</w:t>
            </w:r>
            <w:proofErr w:type="spellEnd"/>
            <w:r w:rsidRPr="00975E1D">
              <w:rPr>
                <w:rFonts w:ascii="Avenir Next Cyr Medium" w:hAnsi="Avenir Next Cyr Medium"/>
                <w:b/>
                <w:bCs/>
                <w:color w:val="000000" w:themeColor="text1"/>
                <w:sz w:val="20"/>
                <w:szCs w:val="20"/>
                <w:lang w:val="uk-UA"/>
              </w:rPr>
              <w:t xml:space="preserve"> </w:t>
            </w:r>
            <w:r w:rsidRPr="00975E1D">
              <w:rPr>
                <w:rFonts w:ascii="Avenir Next Cyr Medium" w:hAnsi="Avenir Next Cyr Medium" w:cs="Calibri"/>
                <w:b/>
                <w:bCs/>
                <w:color w:val="000000" w:themeColor="text1"/>
                <w:sz w:val="20"/>
                <w:szCs w:val="20"/>
                <w:lang w:val="uk-UA"/>
              </w:rPr>
              <w:t>контент</w:t>
            </w:r>
            <w:r w:rsidRPr="00975E1D">
              <w:rPr>
                <w:rFonts w:ascii="Avenir Next Cyr Medium" w:hAnsi="Avenir Next Cyr Medium"/>
                <w:b/>
                <w:bCs/>
                <w:color w:val="000000" w:themeColor="text1"/>
                <w:sz w:val="20"/>
                <w:szCs w:val="20"/>
                <w:lang w:val="uk-UA"/>
              </w:rPr>
              <w:t xml:space="preserve"> - </w:t>
            </w:r>
            <w:r w:rsidRPr="00975E1D">
              <w:rPr>
                <w:rFonts w:ascii="Avenir Next Cyr Medium" w:hAnsi="Avenir Next Cyr Medium"/>
                <w:b/>
                <w:bCs/>
                <w:color w:val="000000" w:themeColor="text1"/>
                <w:sz w:val="20"/>
                <w:szCs w:val="20"/>
              </w:rPr>
              <w:t>Editorial</w:t>
            </w:r>
          </w:p>
        </w:tc>
        <w:tc>
          <w:tcPr>
            <w:tcW w:w="2551" w:type="dxa"/>
            <w:gridSpan w:val="3"/>
            <w:shd w:val="clear" w:color="auto" w:fill="FFFFFF" w:themeFill="background1"/>
            <w:vAlign w:val="center"/>
          </w:tcPr>
          <w:p w14:paraId="214D11B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4AC516D" w14:textId="77777777" w:rsidR="002B13B2" w:rsidRPr="002369F6" w:rsidRDefault="002B13B2" w:rsidP="00B945D5">
            <w:pPr>
              <w:spacing w:after="0" w:line="240" w:lineRule="auto"/>
            </w:pPr>
          </w:p>
        </w:tc>
        <w:tc>
          <w:tcPr>
            <w:tcW w:w="2460" w:type="dxa"/>
            <w:vAlign w:val="center"/>
          </w:tcPr>
          <w:p w14:paraId="01BC76D4" w14:textId="77777777" w:rsidR="002B13B2" w:rsidRPr="002369F6" w:rsidRDefault="002B13B2" w:rsidP="00B945D5">
            <w:pPr>
              <w:spacing w:after="0" w:line="240" w:lineRule="auto"/>
            </w:pPr>
          </w:p>
        </w:tc>
      </w:tr>
      <w:tr w:rsidR="002B13B2" w:rsidRPr="002369F6" w14:paraId="365CAFE5" w14:textId="77777777" w:rsidTr="00B945D5">
        <w:trPr>
          <w:gridBefore w:val="1"/>
          <w:gridAfter w:val="2"/>
          <w:wBefore w:w="8" w:type="dxa"/>
          <w:wAfter w:w="19" w:type="dxa"/>
          <w:trHeight w:val="864"/>
        </w:trPr>
        <w:tc>
          <w:tcPr>
            <w:tcW w:w="3111" w:type="dxa"/>
            <w:gridSpan w:val="2"/>
            <w:shd w:val="clear" w:color="auto" w:fill="auto"/>
          </w:tcPr>
          <w:p w14:paraId="1BE66BB4" w14:textId="77777777" w:rsidR="002B13B2" w:rsidRPr="00975E1D" w:rsidRDefault="002B13B2" w:rsidP="00B945D5">
            <w:pPr>
              <w:spacing w:before="60" w:after="60" w:line="240" w:lineRule="auto"/>
              <w:rPr>
                <w:rFonts w:ascii="Avenir Next Cyr Medium" w:hAnsi="Avenir Next Cyr Medium"/>
                <w:b/>
                <w:bCs/>
                <w:color w:val="000000"/>
                <w:sz w:val="19"/>
                <w:szCs w:val="19"/>
              </w:rPr>
            </w:pPr>
            <w:proofErr w:type="spellStart"/>
            <w:r w:rsidRPr="00975E1D">
              <w:rPr>
                <w:rFonts w:ascii="Avenir Next Cyr Medium" w:hAnsi="Avenir Next Cyr Medium" w:cs="Calibri"/>
                <w:b/>
                <w:bCs/>
                <w:color w:val="000000" w:themeColor="text1"/>
                <w:sz w:val="20"/>
                <w:szCs w:val="16"/>
              </w:rPr>
              <w:t>Брендований</w:t>
            </w:r>
            <w:proofErr w:type="spellEnd"/>
            <w:r w:rsidRPr="00975E1D">
              <w:rPr>
                <w:rFonts w:ascii="Avenir Next Cyr Medium" w:hAnsi="Avenir Next Cyr Medium"/>
                <w:b/>
                <w:bCs/>
                <w:color w:val="000000" w:themeColor="text1"/>
                <w:sz w:val="20"/>
                <w:szCs w:val="16"/>
              </w:rPr>
              <w:t xml:space="preserve"> </w:t>
            </w:r>
            <w:proofErr w:type="spellStart"/>
            <w:r w:rsidRPr="00975E1D">
              <w:rPr>
                <w:rFonts w:ascii="Avenir Next Cyr Medium" w:hAnsi="Avenir Next Cyr Medium" w:cs="Calibri"/>
                <w:b/>
                <w:bCs/>
                <w:color w:val="000000" w:themeColor="text1"/>
                <w:sz w:val="20"/>
                <w:szCs w:val="16"/>
              </w:rPr>
              <w:t>контент</w:t>
            </w:r>
            <w:proofErr w:type="spellEnd"/>
            <w:r w:rsidRPr="00975E1D">
              <w:rPr>
                <w:rFonts w:ascii="Avenir Next Cyr Medium" w:hAnsi="Avenir Next Cyr Medium" w:cs="Calibri"/>
                <w:b/>
                <w:bCs/>
                <w:color w:val="000000" w:themeColor="text1"/>
                <w:sz w:val="20"/>
                <w:szCs w:val="16"/>
              </w:rPr>
              <w:t xml:space="preserve"> – Product Placement</w:t>
            </w:r>
          </w:p>
        </w:tc>
        <w:tc>
          <w:tcPr>
            <w:tcW w:w="2551" w:type="dxa"/>
            <w:gridSpan w:val="3"/>
            <w:shd w:val="clear" w:color="auto" w:fill="FFFFFF" w:themeFill="background1"/>
            <w:vAlign w:val="center"/>
          </w:tcPr>
          <w:p w14:paraId="71BE9B0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84D3B32" w14:textId="77777777" w:rsidR="002B13B2" w:rsidRPr="002369F6" w:rsidRDefault="002B13B2" w:rsidP="00B945D5">
            <w:pPr>
              <w:spacing w:after="0" w:line="240" w:lineRule="auto"/>
            </w:pPr>
          </w:p>
        </w:tc>
        <w:tc>
          <w:tcPr>
            <w:tcW w:w="2460" w:type="dxa"/>
            <w:vAlign w:val="center"/>
          </w:tcPr>
          <w:p w14:paraId="05E4D219" w14:textId="77777777" w:rsidR="002B13B2" w:rsidRPr="002369F6" w:rsidRDefault="002B13B2" w:rsidP="00B945D5">
            <w:pPr>
              <w:spacing w:after="0" w:line="240" w:lineRule="auto"/>
            </w:pPr>
          </w:p>
        </w:tc>
      </w:tr>
      <w:tr w:rsidR="002B13B2" w:rsidRPr="002369F6" w14:paraId="785F5E33" w14:textId="77777777" w:rsidTr="00B945D5">
        <w:trPr>
          <w:gridBefore w:val="1"/>
          <w:gridAfter w:val="2"/>
          <w:wBefore w:w="8" w:type="dxa"/>
          <w:wAfter w:w="19" w:type="dxa"/>
          <w:trHeight w:val="864"/>
        </w:trPr>
        <w:tc>
          <w:tcPr>
            <w:tcW w:w="3111" w:type="dxa"/>
            <w:gridSpan w:val="2"/>
            <w:shd w:val="clear" w:color="auto" w:fill="auto"/>
          </w:tcPr>
          <w:p w14:paraId="1CD4C17B" w14:textId="77777777" w:rsidR="002B13B2" w:rsidRPr="00975E1D" w:rsidRDefault="002B13B2" w:rsidP="00B945D5">
            <w:pPr>
              <w:spacing w:before="60" w:after="60" w:line="240" w:lineRule="auto"/>
              <w:rPr>
                <w:rFonts w:ascii="Avenir Next Cyr Medium" w:hAnsi="Avenir Next Cyr Medium"/>
                <w:b/>
                <w:bCs/>
                <w:color w:val="000000"/>
                <w:sz w:val="20"/>
                <w:szCs w:val="19"/>
              </w:rPr>
            </w:pPr>
            <w:r w:rsidRPr="00975E1D">
              <w:rPr>
                <w:rFonts w:ascii="Avenir Next Cyr Medium" w:hAnsi="Avenir Next Cyr Medium"/>
                <w:b/>
                <w:bCs/>
                <w:sz w:val="20"/>
                <w:szCs w:val="20"/>
                <w:lang w:val="uk-UA"/>
              </w:rPr>
              <w:t>Кіно</w:t>
            </w:r>
          </w:p>
        </w:tc>
        <w:tc>
          <w:tcPr>
            <w:tcW w:w="2551" w:type="dxa"/>
            <w:gridSpan w:val="3"/>
            <w:shd w:val="clear" w:color="auto" w:fill="FFFFFF" w:themeFill="background1"/>
            <w:vAlign w:val="center"/>
          </w:tcPr>
          <w:p w14:paraId="290F44A1"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9C8B020" w14:textId="77777777" w:rsidR="002B13B2" w:rsidRPr="002369F6" w:rsidRDefault="002B13B2" w:rsidP="00B945D5">
            <w:pPr>
              <w:spacing w:after="0" w:line="240" w:lineRule="auto"/>
            </w:pPr>
          </w:p>
        </w:tc>
        <w:tc>
          <w:tcPr>
            <w:tcW w:w="2460" w:type="dxa"/>
            <w:vAlign w:val="center"/>
          </w:tcPr>
          <w:p w14:paraId="33199B16" w14:textId="77777777" w:rsidR="002B13B2" w:rsidRPr="002369F6" w:rsidRDefault="002B13B2" w:rsidP="00B945D5">
            <w:pPr>
              <w:spacing w:after="0" w:line="240" w:lineRule="auto"/>
            </w:pPr>
          </w:p>
        </w:tc>
      </w:tr>
      <w:tr w:rsidR="002B13B2" w:rsidRPr="002369F6" w14:paraId="6AF10657" w14:textId="77777777" w:rsidTr="00B945D5">
        <w:trPr>
          <w:gridBefore w:val="1"/>
          <w:gridAfter w:val="2"/>
          <w:wBefore w:w="8" w:type="dxa"/>
          <w:wAfter w:w="19" w:type="dxa"/>
          <w:trHeight w:val="864"/>
        </w:trPr>
        <w:tc>
          <w:tcPr>
            <w:tcW w:w="3111" w:type="dxa"/>
            <w:gridSpan w:val="2"/>
            <w:shd w:val="clear" w:color="auto" w:fill="auto"/>
          </w:tcPr>
          <w:p w14:paraId="7DADC81B"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lang w:val="uk-UA"/>
              </w:rPr>
              <w:t>Конкурси</w:t>
            </w:r>
          </w:p>
        </w:tc>
        <w:tc>
          <w:tcPr>
            <w:tcW w:w="2551" w:type="dxa"/>
            <w:gridSpan w:val="3"/>
            <w:shd w:val="clear" w:color="auto" w:fill="FFFFFF" w:themeFill="background1"/>
            <w:vAlign w:val="center"/>
          </w:tcPr>
          <w:p w14:paraId="0EE29E2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6D94E9A" w14:textId="77777777" w:rsidR="002B13B2" w:rsidRPr="002369F6" w:rsidRDefault="002B13B2" w:rsidP="00B945D5">
            <w:pPr>
              <w:spacing w:after="0" w:line="240" w:lineRule="auto"/>
            </w:pPr>
          </w:p>
        </w:tc>
        <w:tc>
          <w:tcPr>
            <w:tcW w:w="2460" w:type="dxa"/>
            <w:vAlign w:val="center"/>
          </w:tcPr>
          <w:p w14:paraId="79A93206" w14:textId="77777777" w:rsidR="002B13B2" w:rsidRPr="002369F6" w:rsidRDefault="002B13B2" w:rsidP="00B945D5">
            <w:pPr>
              <w:spacing w:after="0" w:line="240" w:lineRule="auto"/>
            </w:pPr>
          </w:p>
        </w:tc>
      </w:tr>
      <w:tr w:rsidR="002B13B2" w:rsidRPr="002369F6" w14:paraId="0F9239D8" w14:textId="77777777" w:rsidTr="00B945D5">
        <w:trPr>
          <w:gridBefore w:val="1"/>
          <w:gridAfter w:val="2"/>
          <w:wBefore w:w="8" w:type="dxa"/>
          <w:wAfter w:w="19" w:type="dxa"/>
          <w:trHeight w:val="864"/>
        </w:trPr>
        <w:tc>
          <w:tcPr>
            <w:tcW w:w="3111" w:type="dxa"/>
            <w:gridSpan w:val="2"/>
            <w:shd w:val="clear" w:color="auto" w:fill="auto"/>
          </w:tcPr>
          <w:p w14:paraId="3B8D22AE"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w:t>
            </w:r>
            <w:r w:rsidRPr="000F0840">
              <w:rPr>
                <w:rFonts w:ascii="Avenir Next Cyr Medium" w:hAnsi="Avenir Next Cyr Medium"/>
                <w:b/>
                <w:bCs/>
                <w:color w:val="auto"/>
                <w:sz w:val="20"/>
                <w:szCs w:val="20"/>
                <w:lang w:val="uk-UA"/>
              </w:rPr>
              <w:t xml:space="preserve"> </w:t>
            </w:r>
            <w:proofErr w:type="spellStart"/>
            <w:r w:rsidRPr="000F0840">
              <w:rPr>
                <w:rFonts w:ascii="Avenir Next Cyr Medium" w:hAnsi="Avenir Next Cyr Medium"/>
                <w:b/>
                <w:color w:val="auto"/>
                <w:sz w:val="20"/>
                <w:szCs w:val="20"/>
                <w:lang w:val="uk-UA"/>
              </w:rPr>
              <w:t>Афіліат</w:t>
            </w:r>
            <w:proofErr w:type="spellEnd"/>
          </w:p>
        </w:tc>
        <w:tc>
          <w:tcPr>
            <w:tcW w:w="2551" w:type="dxa"/>
            <w:gridSpan w:val="3"/>
            <w:shd w:val="clear" w:color="auto" w:fill="FFFFFF" w:themeFill="background1"/>
            <w:vAlign w:val="center"/>
          </w:tcPr>
          <w:p w14:paraId="3078366B"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ECC6C1C" w14:textId="77777777" w:rsidR="002B13B2" w:rsidRPr="002369F6" w:rsidRDefault="002B13B2" w:rsidP="00B945D5">
            <w:pPr>
              <w:spacing w:after="0" w:line="240" w:lineRule="auto"/>
            </w:pPr>
          </w:p>
        </w:tc>
        <w:tc>
          <w:tcPr>
            <w:tcW w:w="2460" w:type="dxa"/>
            <w:vAlign w:val="center"/>
          </w:tcPr>
          <w:p w14:paraId="535C1B5A" w14:textId="77777777" w:rsidR="002B13B2" w:rsidRPr="002369F6" w:rsidRDefault="002B13B2" w:rsidP="00B945D5">
            <w:pPr>
              <w:spacing w:after="0" w:line="240" w:lineRule="auto"/>
            </w:pPr>
          </w:p>
        </w:tc>
      </w:tr>
      <w:tr w:rsidR="002B13B2" w:rsidRPr="002369F6" w14:paraId="0B98247C" w14:textId="77777777" w:rsidTr="00B945D5">
        <w:trPr>
          <w:gridBefore w:val="1"/>
          <w:gridAfter w:val="2"/>
          <w:wBefore w:w="8" w:type="dxa"/>
          <w:wAfter w:w="19" w:type="dxa"/>
          <w:trHeight w:val="864"/>
        </w:trPr>
        <w:tc>
          <w:tcPr>
            <w:tcW w:w="3111" w:type="dxa"/>
            <w:gridSpan w:val="2"/>
            <w:shd w:val="clear" w:color="auto" w:fill="auto"/>
          </w:tcPr>
          <w:p w14:paraId="77C1C764"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r w:rsidRPr="000F0840">
              <w:rPr>
                <w:rFonts w:ascii="Avenir Next Cyr Medium" w:hAnsi="Avenir Next Cyr Medium"/>
                <w:b/>
                <w:bCs/>
                <w:color w:val="auto"/>
                <w:sz w:val="20"/>
                <w:szCs w:val="16"/>
                <w:lang w:val="uk-UA"/>
              </w:rPr>
              <w:t>Аудіо реклама</w:t>
            </w:r>
          </w:p>
        </w:tc>
        <w:tc>
          <w:tcPr>
            <w:tcW w:w="2551" w:type="dxa"/>
            <w:gridSpan w:val="3"/>
            <w:shd w:val="clear" w:color="auto" w:fill="FFFFFF" w:themeFill="background1"/>
            <w:vAlign w:val="center"/>
          </w:tcPr>
          <w:p w14:paraId="600B42CF"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B0EE63A" w14:textId="77777777" w:rsidR="002B13B2" w:rsidRPr="002369F6" w:rsidRDefault="002B13B2" w:rsidP="00B945D5">
            <w:pPr>
              <w:spacing w:after="0" w:line="240" w:lineRule="auto"/>
            </w:pPr>
          </w:p>
        </w:tc>
        <w:tc>
          <w:tcPr>
            <w:tcW w:w="2460" w:type="dxa"/>
            <w:vAlign w:val="center"/>
          </w:tcPr>
          <w:p w14:paraId="75A30F8A" w14:textId="77777777" w:rsidR="002B13B2" w:rsidRPr="002369F6" w:rsidRDefault="002B13B2" w:rsidP="00B945D5">
            <w:pPr>
              <w:spacing w:after="0" w:line="240" w:lineRule="auto"/>
            </w:pPr>
          </w:p>
        </w:tc>
      </w:tr>
      <w:tr w:rsidR="002B13B2" w:rsidRPr="002369F6" w14:paraId="3789CB10" w14:textId="77777777" w:rsidTr="00B945D5">
        <w:trPr>
          <w:gridBefore w:val="1"/>
          <w:gridAfter w:val="2"/>
          <w:wBefore w:w="8" w:type="dxa"/>
          <w:wAfter w:w="19" w:type="dxa"/>
          <w:trHeight w:val="864"/>
        </w:trPr>
        <w:tc>
          <w:tcPr>
            <w:tcW w:w="3111" w:type="dxa"/>
            <w:gridSpan w:val="2"/>
            <w:shd w:val="clear" w:color="auto" w:fill="auto"/>
          </w:tcPr>
          <w:p w14:paraId="66BC6C8E"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proofErr w:type="spellStart"/>
            <w:r w:rsidRPr="000F0840">
              <w:rPr>
                <w:rFonts w:ascii="Avenir Next Cyr Medium" w:hAnsi="Avenir Next Cyr Medium"/>
                <w:b/>
                <w:bCs/>
                <w:color w:val="auto"/>
                <w:sz w:val="20"/>
                <w:szCs w:val="16"/>
                <w:lang w:val="uk-UA"/>
              </w:rPr>
              <w:t>Промо</w:t>
            </w:r>
            <w:proofErr w:type="spellEnd"/>
            <w:r w:rsidRPr="000F0840">
              <w:rPr>
                <w:rFonts w:ascii="Avenir Next Cyr Medium" w:hAnsi="Avenir Next Cyr Medium"/>
                <w:b/>
                <w:bCs/>
                <w:color w:val="auto"/>
                <w:sz w:val="20"/>
                <w:szCs w:val="16"/>
                <w:lang w:val="uk-UA"/>
              </w:rPr>
              <w:t xml:space="preserve"> контент</w:t>
            </w:r>
          </w:p>
        </w:tc>
        <w:tc>
          <w:tcPr>
            <w:tcW w:w="2551" w:type="dxa"/>
            <w:gridSpan w:val="3"/>
            <w:shd w:val="clear" w:color="auto" w:fill="FFFFFF" w:themeFill="background1"/>
            <w:vAlign w:val="center"/>
          </w:tcPr>
          <w:p w14:paraId="659D76AC"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4DEA4AF" w14:textId="77777777" w:rsidR="002B13B2" w:rsidRPr="002369F6" w:rsidRDefault="002B13B2" w:rsidP="00B945D5">
            <w:pPr>
              <w:spacing w:after="0" w:line="240" w:lineRule="auto"/>
            </w:pPr>
          </w:p>
        </w:tc>
        <w:tc>
          <w:tcPr>
            <w:tcW w:w="2460" w:type="dxa"/>
            <w:vAlign w:val="center"/>
          </w:tcPr>
          <w:p w14:paraId="4C60C59C" w14:textId="77777777" w:rsidR="002B13B2" w:rsidRPr="002369F6" w:rsidRDefault="002B13B2" w:rsidP="00B945D5">
            <w:pPr>
              <w:spacing w:after="0" w:line="240" w:lineRule="auto"/>
            </w:pPr>
          </w:p>
        </w:tc>
      </w:tr>
      <w:tr w:rsidR="002B13B2" w:rsidRPr="002369F6" w14:paraId="5D0BBF95" w14:textId="77777777" w:rsidTr="00B945D5">
        <w:trPr>
          <w:gridBefore w:val="1"/>
          <w:gridAfter w:val="2"/>
          <w:wBefore w:w="8" w:type="dxa"/>
          <w:wAfter w:w="19" w:type="dxa"/>
          <w:trHeight w:val="864"/>
        </w:trPr>
        <w:tc>
          <w:tcPr>
            <w:tcW w:w="3111" w:type="dxa"/>
            <w:gridSpan w:val="2"/>
            <w:shd w:val="clear" w:color="auto" w:fill="auto"/>
          </w:tcPr>
          <w:p w14:paraId="3C3FF30A"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 Рекламні банери</w:t>
            </w:r>
          </w:p>
        </w:tc>
        <w:tc>
          <w:tcPr>
            <w:tcW w:w="2551" w:type="dxa"/>
            <w:gridSpan w:val="3"/>
            <w:shd w:val="clear" w:color="auto" w:fill="FFFFFF" w:themeFill="background1"/>
            <w:vAlign w:val="center"/>
          </w:tcPr>
          <w:p w14:paraId="7C5B9262"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00BABF1" w14:textId="77777777" w:rsidR="002B13B2" w:rsidRPr="002369F6" w:rsidRDefault="002B13B2" w:rsidP="00B945D5">
            <w:pPr>
              <w:spacing w:after="0" w:line="240" w:lineRule="auto"/>
            </w:pPr>
          </w:p>
        </w:tc>
        <w:tc>
          <w:tcPr>
            <w:tcW w:w="2460" w:type="dxa"/>
            <w:vAlign w:val="center"/>
          </w:tcPr>
          <w:p w14:paraId="3AD01D95" w14:textId="77777777" w:rsidR="002B13B2" w:rsidRPr="002369F6" w:rsidRDefault="002B13B2" w:rsidP="00B945D5">
            <w:pPr>
              <w:spacing w:after="0" w:line="240" w:lineRule="auto"/>
            </w:pPr>
          </w:p>
        </w:tc>
      </w:tr>
      <w:tr w:rsidR="002B13B2" w:rsidRPr="00C011FF" w14:paraId="761566B5" w14:textId="77777777" w:rsidTr="00B945D5">
        <w:trPr>
          <w:gridBefore w:val="1"/>
          <w:gridAfter w:val="2"/>
          <w:wBefore w:w="8" w:type="dxa"/>
          <w:wAfter w:w="19" w:type="dxa"/>
          <w:trHeight w:val="864"/>
        </w:trPr>
        <w:tc>
          <w:tcPr>
            <w:tcW w:w="3111" w:type="dxa"/>
            <w:gridSpan w:val="2"/>
            <w:shd w:val="clear" w:color="auto" w:fill="auto"/>
          </w:tcPr>
          <w:p w14:paraId="26C1AAE5"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lang w:val="ru-RU"/>
              </w:rPr>
            </w:pPr>
            <w:r w:rsidRPr="00975E1D">
              <w:rPr>
                <w:rFonts w:ascii="Avenir Next Cyr Medium" w:hAnsi="Avenir Next Cyr Medium"/>
                <w:b/>
                <w:bCs/>
                <w:sz w:val="20"/>
                <w:szCs w:val="20"/>
              </w:rPr>
              <w:t>Digital</w:t>
            </w:r>
            <w:r w:rsidRPr="00975E1D">
              <w:rPr>
                <w:rFonts w:ascii="Avenir Next Cyr Medium" w:hAnsi="Avenir Next Cyr Medium"/>
                <w:b/>
                <w:bCs/>
                <w:sz w:val="20"/>
                <w:szCs w:val="20"/>
                <w:lang w:val="ru-RU"/>
              </w:rPr>
              <w:t xml:space="preserve"> </w:t>
            </w:r>
            <w:r w:rsidRPr="00975E1D">
              <w:rPr>
                <w:rFonts w:ascii="Avenir Next Cyr Medium" w:hAnsi="Avenir Next Cyr Medium"/>
                <w:b/>
                <w:bCs/>
                <w:sz w:val="20"/>
                <w:szCs w:val="20"/>
              </w:rPr>
              <w:t>Mktg</w:t>
            </w:r>
            <w:r w:rsidRPr="00975E1D">
              <w:rPr>
                <w:rFonts w:ascii="Avenir Next Cyr Medium" w:hAnsi="Avenir Next Cyr Medium"/>
                <w:b/>
                <w:bCs/>
                <w:sz w:val="20"/>
                <w:szCs w:val="20"/>
                <w:lang w:val="ru-RU"/>
              </w:rPr>
              <w:t xml:space="preserve">. – </w:t>
            </w:r>
            <w:r w:rsidRPr="00975E1D">
              <w:rPr>
                <w:rFonts w:ascii="Avenir Next Cyr Medium" w:hAnsi="Avenir Next Cyr Medium"/>
                <w:b/>
                <w:bCs/>
                <w:color w:val="000000" w:themeColor="text1"/>
                <w:sz w:val="20"/>
                <w:szCs w:val="16"/>
                <w:lang w:val="uk-UA"/>
              </w:rPr>
              <w:t>Електронна пошта/</w:t>
            </w:r>
            <w:proofErr w:type="spellStart"/>
            <w:r w:rsidRPr="00975E1D">
              <w:rPr>
                <w:rFonts w:ascii="Avenir Next Cyr Medium" w:hAnsi="Avenir Next Cyr Medium"/>
                <w:b/>
                <w:bCs/>
                <w:color w:val="000000" w:themeColor="text1"/>
                <w:sz w:val="20"/>
                <w:szCs w:val="16"/>
                <w:lang w:val="uk-UA"/>
              </w:rPr>
              <w:t>Чатботи</w:t>
            </w:r>
            <w:proofErr w:type="spellEnd"/>
            <w:r w:rsidRPr="00975E1D">
              <w:rPr>
                <w:rFonts w:ascii="Avenir Next Cyr Medium" w:hAnsi="Avenir Next Cyr Medium"/>
                <w:b/>
                <w:bCs/>
                <w:color w:val="000000" w:themeColor="text1"/>
                <w:sz w:val="20"/>
                <w:szCs w:val="16"/>
                <w:lang w:val="uk-UA"/>
              </w:rPr>
              <w:t>/Текстові повідомлення</w:t>
            </w:r>
          </w:p>
        </w:tc>
        <w:tc>
          <w:tcPr>
            <w:tcW w:w="2551" w:type="dxa"/>
            <w:gridSpan w:val="3"/>
            <w:shd w:val="clear" w:color="auto" w:fill="FFFFFF" w:themeFill="background1"/>
            <w:vAlign w:val="center"/>
          </w:tcPr>
          <w:p w14:paraId="6EC5DF04"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380995C3" w14:textId="77777777" w:rsidR="002B13B2" w:rsidRPr="00975E1D" w:rsidRDefault="002B13B2" w:rsidP="00B945D5">
            <w:pPr>
              <w:spacing w:after="0" w:line="240" w:lineRule="auto"/>
              <w:rPr>
                <w:lang w:val="ru-RU"/>
              </w:rPr>
            </w:pPr>
          </w:p>
        </w:tc>
        <w:tc>
          <w:tcPr>
            <w:tcW w:w="2460" w:type="dxa"/>
            <w:vAlign w:val="center"/>
          </w:tcPr>
          <w:p w14:paraId="62C336AD" w14:textId="77777777" w:rsidR="002B13B2" w:rsidRPr="00975E1D" w:rsidRDefault="002B13B2" w:rsidP="00B945D5">
            <w:pPr>
              <w:spacing w:after="0" w:line="240" w:lineRule="auto"/>
              <w:rPr>
                <w:lang w:val="ru-RU"/>
              </w:rPr>
            </w:pPr>
          </w:p>
        </w:tc>
      </w:tr>
      <w:tr w:rsidR="002B13B2" w:rsidRPr="002369F6" w14:paraId="2AD0CAB2" w14:textId="77777777" w:rsidTr="00B945D5">
        <w:trPr>
          <w:gridBefore w:val="1"/>
          <w:gridAfter w:val="2"/>
          <w:wBefore w:w="8" w:type="dxa"/>
          <w:wAfter w:w="19" w:type="dxa"/>
          <w:trHeight w:val="864"/>
        </w:trPr>
        <w:tc>
          <w:tcPr>
            <w:tcW w:w="3111" w:type="dxa"/>
            <w:gridSpan w:val="2"/>
            <w:shd w:val="clear" w:color="auto" w:fill="auto"/>
          </w:tcPr>
          <w:p w14:paraId="2E12221E"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Digital Mktg. –</w:t>
            </w:r>
            <w:r w:rsidRPr="00975E1D">
              <w:rPr>
                <w:rFonts w:ascii="Avenir Next Cyr Medium" w:hAnsi="Avenir Next Cyr Medium"/>
                <w:b/>
                <w:bCs/>
                <w:sz w:val="20"/>
                <w:szCs w:val="20"/>
                <w:lang w:val="uk-UA"/>
              </w:rPr>
              <w:t xml:space="preserve"> Ігри</w:t>
            </w:r>
          </w:p>
        </w:tc>
        <w:tc>
          <w:tcPr>
            <w:tcW w:w="2551" w:type="dxa"/>
            <w:gridSpan w:val="3"/>
            <w:shd w:val="clear" w:color="auto" w:fill="FFFFFF" w:themeFill="background1"/>
            <w:vAlign w:val="center"/>
          </w:tcPr>
          <w:p w14:paraId="08B3B63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1610861" w14:textId="77777777" w:rsidR="002B13B2" w:rsidRPr="002369F6" w:rsidRDefault="002B13B2" w:rsidP="00B945D5">
            <w:pPr>
              <w:spacing w:after="0" w:line="240" w:lineRule="auto"/>
            </w:pPr>
          </w:p>
        </w:tc>
        <w:tc>
          <w:tcPr>
            <w:tcW w:w="2460" w:type="dxa"/>
            <w:vAlign w:val="center"/>
          </w:tcPr>
          <w:p w14:paraId="328B733D" w14:textId="77777777" w:rsidR="002B13B2" w:rsidRPr="002369F6" w:rsidRDefault="002B13B2" w:rsidP="00B945D5">
            <w:pPr>
              <w:spacing w:after="0" w:line="240" w:lineRule="auto"/>
            </w:pPr>
          </w:p>
        </w:tc>
      </w:tr>
      <w:tr w:rsidR="002B13B2" w:rsidRPr="002369F6" w14:paraId="35AA32E5" w14:textId="77777777" w:rsidTr="00B945D5">
        <w:trPr>
          <w:gridBefore w:val="1"/>
          <w:gridAfter w:val="2"/>
          <w:wBefore w:w="8" w:type="dxa"/>
          <w:wAfter w:w="19" w:type="dxa"/>
          <w:trHeight w:val="864"/>
        </w:trPr>
        <w:tc>
          <w:tcPr>
            <w:tcW w:w="3111" w:type="dxa"/>
            <w:gridSpan w:val="2"/>
            <w:shd w:val="clear" w:color="auto" w:fill="auto"/>
          </w:tcPr>
          <w:p w14:paraId="26FCD8D8"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Digital Mktg. – </w:t>
            </w:r>
            <w:proofErr w:type="spellStart"/>
            <w:r w:rsidRPr="00975E1D">
              <w:rPr>
                <w:rFonts w:ascii="Avenir Next Cyr Medium" w:hAnsi="Avenir Next Cyr Medium"/>
                <w:b/>
                <w:bCs/>
                <w:color w:val="000000" w:themeColor="text1"/>
                <w:sz w:val="20"/>
                <w:szCs w:val="16"/>
                <w:lang w:val="uk-UA"/>
              </w:rPr>
              <w:t>Інфлюенсери</w:t>
            </w:r>
            <w:proofErr w:type="spellEnd"/>
          </w:p>
        </w:tc>
        <w:tc>
          <w:tcPr>
            <w:tcW w:w="2551" w:type="dxa"/>
            <w:gridSpan w:val="3"/>
            <w:shd w:val="clear" w:color="auto" w:fill="FFFFFF" w:themeFill="background1"/>
            <w:vAlign w:val="center"/>
          </w:tcPr>
          <w:p w14:paraId="4D17A99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FD0E403" w14:textId="77777777" w:rsidR="002B13B2" w:rsidRPr="002369F6" w:rsidRDefault="002B13B2" w:rsidP="00B945D5">
            <w:pPr>
              <w:spacing w:after="0" w:line="240" w:lineRule="auto"/>
            </w:pPr>
          </w:p>
        </w:tc>
        <w:tc>
          <w:tcPr>
            <w:tcW w:w="2460" w:type="dxa"/>
            <w:vAlign w:val="center"/>
          </w:tcPr>
          <w:p w14:paraId="2BC813BE" w14:textId="77777777" w:rsidR="002B13B2" w:rsidRPr="002369F6" w:rsidRDefault="002B13B2" w:rsidP="00B945D5">
            <w:pPr>
              <w:spacing w:after="0" w:line="240" w:lineRule="auto"/>
            </w:pPr>
          </w:p>
        </w:tc>
      </w:tr>
      <w:tr w:rsidR="002B13B2" w:rsidRPr="002369F6" w14:paraId="3281844E" w14:textId="77777777" w:rsidTr="00B945D5">
        <w:trPr>
          <w:gridBefore w:val="1"/>
          <w:gridAfter w:val="2"/>
          <w:wBefore w:w="8" w:type="dxa"/>
          <w:wAfter w:w="19" w:type="dxa"/>
          <w:trHeight w:val="864"/>
        </w:trPr>
        <w:tc>
          <w:tcPr>
            <w:tcW w:w="3111" w:type="dxa"/>
            <w:gridSpan w:val="2"/>
            <w:shd w:val="clear" w:color="auto" w:fill="auto"/>
          </w:tcPr>
          <w:p w14:paraId="5D6F50FC"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Digital Mktg. – </w:t>
            </w:r>
            <w:r w:rsidRPr="00975E1D">
              <w:rPr>
                <w:rFonts w:ascii="Avenir Next Cyr Medium" w:hAnsi="Avenir Next Cyr Medium"/>
                <w:b/>
                <w:bCs/>
                <w:color w:val="000000" w:themeColor="text1"/>
                <w:sz w:val="20"/>
                <w:szCs w:val="16"/>
                <w:lang w:val="uk-UA"/>
              </w:rPr>
              <w:t xml:space="preserve">На основі </w:t>
            </w:r>
            <w:proofErr w:type="spellStart"/>
            <w:r w:rsidRPr="00975E1D">
              <w:rPr>
                <w:rFonts w:ascii="Avenir Next Cyr Medium" w:hAnsi="Avenir Next Cyr Medium"/>
                <w:b/>
                <w:bCs/>
                <w:color w:val="000000" w:themeColor="text1"/>
                <w:sz w:val="20"/>
                <w:szCs w:val="16"/>
                <w:lang w:val="uk-UA"/>
              </w:rPr>
              <w:t>геолокації</w:t>
            </w:r>
            <w:proofErr w:type="spellEnd"/>
          </w:p>
        </w:tc>
        <w:tc>
          <w:tcPr>
            <w:tcW w:w="2551" w:type="dxa"/>
            <w:gridSpan w:val="3"/>
            <w:shd w:val="clear" w:color="auto" w:fill="FFFFFF" w:themeFill="background1"/>
            <w:vAlign w:val="center"/>
          </w:tcPr>
          <w:p w14:paraId="1282AC91"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A22E20F" w14:textId="77777777" w:rsidR="002B13B2" w:rsidRPr="002369F6" w:rsidRDefault="002B13B2" w:rsidP="00B945D5">
            <w:pPr>
              <w:spacing w:after="0" w:line="240" w:lineRule="auto"/>
            </w:pPr>
          </w:p>
        </w:tc>
        <w:tc>
          <w:tcPr>
            <w:tcW w:w="2460" w:type="dxa"/>
            <w:vAlign w:val="center"/>
          </w:tcPr>
          <w:p w14:paraId="674739CE" w14:textId="77777777" w:rsidR="002B13B2" w:rsidRPr="002369F6" w:rsidRDefault="002B13B2" w:rsidP="00B945D5">
            <w:pPr>
              <w:spacing w:after="0" w:line="240" w:lineRule="auto"/>
            </w:pPr>
          </w:p>
        </w:tc>
      </w:tr>
      <w:tr w:rsidR="002B13B2" w:rsidRPr="002369F6" w14:paraId="0CF277EA" w14:textId="77777777" w:rsidTr="00B945D5">
        <w:trPr>
          <w:gridBefore w:val="1"/>
          <w:gridAfter w:val="2"/>
          <w:wBefore w:w="8" w:type="dxa"/>
          <w:wAfter w:w="19" w:type="dxa"/>
          <w:trHeight w:val="864"/>
        </w:trPr>
        <w:tc>
          <w:tcPr>
            <w:tcW w:w="3111" w:type="dxa"/>
            <w:gridSpan w:val="2"/>
            <w:shd w:val="clear" w:color="auto" w:fill="auto"/>
          </w:tcPr>
          <w:p w14:paraId="2DBD7077" w14:textId="77777777" w:rsidR="002B13B2" w:rsidRPr="00975E1D" w:rsidRDefault="002B13B2" w:rsidP="00B945D5">
            <w:pPr>
              <w:spacing w:before="60" w:after="60" w:line="240" w:lineRule="auto"/>
              <w:rPr>
                <w:rFonts w:ascii="Avenir Next Cyr Medium" w:hAnsi="Avenir Next Cyr Medium" w:cs="Tahoma"/>
                <w:b/>
                <w:bCs/>
                <w:color w:val="000000" w:themeColor="text1"/>
                <w:sz w:val="20"/>
                <w:szCs w:val="16"/>
              </w:rPr>
            </w:pPr>
            <w:r w:rsidRPr="00975E1D">
              <w:rPr>
                <w:rFonts w:ascii="Avenir Next Cyr Medium" w:hAnsi="Avenir Next Cyr Medium"/>
                <w:b/>
                <w:bCs/>
                <w:sz w:val="20"/>
                <w:szCs w:val="20"/>
              </w:rPr>
              <w:lastRenderedPageBreak/>
              <w:t xml:space="preserve">Digital Mktg. – </w:t>
            </w:r>
            <w:r w:rsidRPr="00975E1D">
              <w:rPr>
                <w:rFonts w:ascii="Avenir Next Cyr Medium" w:hAnsi="Avenir Next Cyr Medium" w:cs="Tahoma"/>
                <w:b/>
                <w:bCs/>
                <w:color w:val="000000" w:themeColor="text1"/>
                <w:sz w:val="20"/>
                <w:szCs w:val="16"/>
                <w:lang w:val="uk-UA"/>
              </w:rPr>
              <w:t>Довге відео (3+ хв.)</w:t>
            </w:r>
          </w:p>
        </w:tc>
        <w:tc>
          <w:tcPr>
            <w:tcW w:w="2551" w:type="dxa"/>
            <w:gridSpan w:val="3"/>
            <w:shd w:val="clear" w:color="auto" w:fill="FFFFFF" w:themeFill="background1"/>
            <w:vAlign w:val="center"/>
          </w:tcPr>
          <w:p w14:paraId="57904DAF"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6012537" w14:textId="77777777" w:rsidR="002B13B2" w:rsidRPr="002369F6" w:rsidRDefault="002B13B2" w:rsidP="00B945D5">
            <w:pPr>
              <w:spacing w:after="0" w:line="240" w:lineRule="auto"/>
            </w:pPr>
          </w:p>
        </w:tc>
        <w:tc>
          <w:tcPr>
            <w:tcW w:w="2460" w:type="dxa"/>
            <w:vAlign w:val="center"/>
          </w:tcPr>
          <w:p w14:paraId="04FD8560" w14:textId="77777777" w:rsidR="002B13B2" w:rsidRPr="002369F6" w:rsidRDefault="002B13B2" w:rsidP="00B945D5">
            <w:pPr>
              <w:spacing w:after="0" w:line="240" w:lineRule="auto"/>
            </w:pPr>
          </w:p>
        </w:tc>
      </w:tr>
      <w:tr w:rsidR="002B13B2" w:rsidRPr="00C011FF" w14:paraId="771F7DA5" w14:textId="77777777" w:rsidTr="00B945D5">
        <w:trPr>
          <w:gridBefore w:val="1"/>
          <w:gridAfter w:val="2"/>
          <w:wBefore w:w="8" w:type="dxa"/>
          <w:wAfter w:w="19" w:type="dxa"/>
          <w:trHeight w:val="864"/>
        </w:trPr>
        <w:tc>
          <w:tcPr>
            <w:tcW w:w="3111" w:type="dxa"/>
            <w:gridSpan w:val="2"/>
            <w:shd w:val="clear" w:color="auto" w:fill="auto"/>
          </w:tcPr>
          <w:p w14:paraId="4CEEFCC9"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xml:space="preserve">. – Реклама на </w:t>
            </w:r>
            <w:proofErr w:type="spellStart"/>
            <w:r w:rsidRPr="000F0840">
              <w:rPr>
                <w:rFonts w:ascii="Avenir Next Cyr Medium" w:hAnsi="Avenir Next Cyr Medium"/>
                <w:b/>
                <w:color w:val="auto"/>
                <w:sz w:val="20"/>
                <w:szCs w:val="20"/>
                <w:lang w:val="uk-UA"/>
              </w:rPr>
              <w:t>маркетплейсах</w:t>
            </w:r>
            <w:proofErr w:type="spellEnd"/>
          </w:p>
        </w:tc>
        <w:tc>
          <w:tcPr>
            <w:tcW w:w="2551" w:type="dxa"/>
            <w:gridSpan w:val="3"/>
            <w:shd w:val="clear" w:color="auto" w:fill="FFFFFF" w:themeFill="background1"/>
            <w:vAlign w:val="center"/>
          </w:tcPr>
          <w:p w14:paraId="07648E61" w14:textId="77777777" w:rsidR="002B13B2" w:rsidRPr="00067E89"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37B6CD2C" w14:textId="77777777" w:rsidR="002B13B2" w:rsidRPr="00067E89" w:rsidRDefault="002B13B2" w:rsidP="00B945D5">
            <w:pPr>
              <w:spacing w:after="0" w:line="240" w:lineRule="auto"/>
              <w:rPr>
                <w:lang w:val="ru-RU"/>
              </w:rPr>
            </w:pPr>
          </w:p>
        </w:tc>
        <w:tc>
          <w:tcPr>
            <w:tcW w:w="2460" w:type="dxa"/>
            <w:vAlign w:val="center"/>
          </w:tcPr>
          <w:p w14:paraId="7AE9D1B8" w14:textId="77777777" w:rsidR="002B13B2" w:rsidRPr="00067E89" w:rsidRDefault="002B13B2" w:rsidP="00B945D5">
            <w:pPr>
              <w:spacing w:after="0" w:line="240" w:lineRule="auto"/>
              <w:rPr>
                <w:lang w:val="ru-RU"/>
              </w:rPr>
            </w:pPr>
          </w:p>
        </w:tc>
      </w:tr>
      <w:tr w:rsidR="002B13B2" w:rsidRPr="002369F6" w14:paraId="58DB1AAE" w14:textId="77777777" w:rsidTr="00B945D5">
        <w:trPr>
          <w:gridBefore w:val="1"/>
          <w:gridAfter w:val="2"/>
          <w:wBefore w:w="8" w:type="dxa"/>
          <w:wAfter w:w="19" w:type="dxa"/>
          <w:trHeight w:val="864"/>
        </w:trPr>
        <w:tc>
          <w:tcPr>
            <w:tcW w:w="3111" w:type="dxa"/>
            <w:gridSpan w:val="2"/>
            <w:shd w:val="clear" w:color="auto" w:fill="auto"/>
          </w:tcPr>
          <w:p w14:paraId="0E24223F"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 Mobile</w:t>
            </w:r>
          </w:p>
        </w:tc>
        <w:tc>
          <w:tcPr>
            <w:tcW w:w="2551" w:type="dxa"/>
            <w:gridSpan w:val="3"/>
            <w:shd w:val="clear" w:color="auto" w:fill="FFFFFF" w:themeFill="background1"/>
            <w:vAlign w:val="center"/>
          </w:tcPr>
          <w:p w14:paraId="1B4295BE"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4775F1B" w14:textId="77777777" w:rsidR="002B13B2" w:rsidRPr="002369F6" w:rsidRDefault="002B13B2" w:rsidP="00B945D5">
            <w:pPr>
              <w:spacing w:after="0" w:line="240" w:lineRule="auto"/>
            </w:pPr>
          </w:p>
        </w:tc>
        <w:tc>
          <w:tcPr>
            <w:tcW w:w="2460" w:type="dxa"/>
            <w:vAlign w:val="center"/>
          </w:tcPr>
          <w:p w14:paraId="52887AC8" w14:textId="77777777" w:rsidR="002B13B2" w:rsidRPr="002369F6" w:rsidRDefault="002B13B2" w:rsidP="00B945D5">
            <w:pPr>
              <w:spacing w:after="0" w:line="240" w:lineRule="auto"/>
            </w:pPr>
          </w:p>
        </w:tc>
      </w:tr>
      <w:tr w:rsidR="002B13B2" w:rsidRPr="002369F6" w14:paraId="1007C5D7" w14:textId="77777777" w:rsidTr="00B945D5">
        <w:trPr>
          <w:gridBefore w:val="1"/>
          <w:gridAfter w:val="2"/>
          <w:wBefore w:w="8" w:type="dxa"/>
          <w:wAfter w:w="19" w:type="dxa"/>
          <w:trHeight w:val="864"/>
        </w:trPr>
        <w:tc>
          <w:tcPr>
            <w:tcW w:w="3111" w:type="dxa"/>
            <w:gridSpan w:val="2"/>
            <w:shd w:val="clear" w:color="auto" w:fill="auto"/>
          </w:tcPr>
          <w:p w14:paraId="689B5EC0"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Digital Mktg. – Product Placement</w:t>
            </w:r>
          </w:p>
        </w:tc>
        <w:tc>
          <w:tcPr>
            <w:tcW w:w="2551" w:type="dxa"/>
            <w:gridSpan w:val="3"/>
            <w:shd w:val="clear" w:color="auto" w:fill="FFFFFF" w:themeFill="background1"/>
            <w:vAlign w:val="center"/>
          </w:tcPr>
          <w:p w14:paraId="2B8EC7E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F981F85" w14:textId="77777777" w:rsidR="002B13B2" w:rsidRPr="002369F6" w:rsidRDefault="002B13B2" w:rsidP="00B945D5">
            <w:pPr>
              <w:spacing w:after="0" w:line="240" w:lineRule="auto"/>
            </w:pPr>
          </w:p>
        </w:tc>
        <w:tc>
          <w:tcPr>
            <w:tcW w:w="2460" w:type="dxa"/>
            <w:vAlign w:val="center"/>
          </w:tcPr>
          <w:p w14:paraId="29FDFE0B" w14:textId="77777777" w:rsidR="002B13B2" w:rsidRPr="002369F6" w:rsidRDefault="002B13B2" w:rsidP="00B945D5">
            <w:pPr>
              <w:spacing w:after="0" w:line="240" w:lineRule="auto"/>
            </w:pPr>
          </w:p>
        </w:tc>
      </w:tr>
      <w:tr w:rsidR="002B13B2" w:rsidRPr="00C011FF" w14:paraId="374B441F" w14:textId="77777777" w:rsidTr="00B945D5">
        <w:trPr>
          <w:gridBefore w:val="1"/>
          <w:gridAfter w:val="2"/>
          <w:wBefore w:w="8" w:type="dxa"/>
          <w:wAfter w:w="19" w:type="dxa"/>
          <w:trHeight w:val="864"/>
        </w:trPr>
        <w:tc>
          <w:tcPr>
            <w:tcW w:w="3111" w:type="dxa"/>
            <w:gridSpan w:val="2"/>
            <w:shd w:val="clear" w:color="auto" w:fill="auto"/>
          </w:tcPr>
          <w:p w14:paraId="153D746B"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xml:space="preserve">. – </w:t>
            </w:r>
            <w:proofErr w:type="spellStart"/>
            <w:r w:rsidRPr="000F0840">
              <w:rPr>
                <w:rFonts w:ascii="Avenir Next Cyr Medium" w:hAnsi="Avenir Next Cyr Medium"/>
                <w:b/>
                <w:color w:val="auto"/>
                <w:sz w:val="20"/>
                <w:szCs w:val="20"/>
                <w:lang w:val="uk-UA"/>
              </w:rPr>
              <w:t>Програматик</w:t>
            </w:r>
            <w:proofErr w:type="spellEnd"/>
            <w:r w:rsidRPr="000F0840">
              <w:rPr>
                <w:rFonts w:ascii="Avenir Next Cyr Medium" w:hAnsi="Avenir Next Cyr Medium"/>
                <w:b/>
                <w:color w:val="auto"/>
                <w:sz w:val="20"/>
                <w:szCs w:val="20"/>
                <w:lang w:val="uk-UA"/>
              </w:rPr>
              <w:t xml:space="preserve"> рекламні банери</w:t>
            </w:r>
          </w:p>
        </w:tc>
        <w:tc>
          <w:tcPr>
            <w:tcW w:w="2551" w:type="dxa"/>
            <w:gridSpan w:val="3"/>
            <w:shd w:val="clear" w:color="auto" w:fill="FFFFFF" w:themeFill="background1"/>
            <w:vAlign w:val="center"/>
          </w:tcPr>
          <w:p w14:paraId="71A7DFE5" w14:textId="77777777" w:rsidR="002B13B2" w:rsidRPr="00805FE1"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504548C7" w14:textId="77777777" w:rsidR="002B13B2" w:rsidRPr="00805FE1" w:rsidRDefault="002B13B2" w:rsidP="00B945D5">
            <w:pPr>
              <w:spacing w:after="0" w:line="240" w:lineRule="auto"/>
              <w:rPr>
                <w:lang w:val="ru-RU"/>
              </w:rPr>
            </w:pPr>
          </w:p>
        </w:tc>
        <w:tc>
          <w:tcPr>
            <w:tcW w:w="2460" w:type="dxa"/>
            <w:vAlign w:val="center"/>
          </w:tcPr>
          <w:p w14:paraId="0D05EC6A" w14:textId="77777777" w:rsidR="002B13B2" w:rsidRPr="00805FE1" w:rsidRDefault="002B13B2" w:rsidP="00B945D5">
            <w:pPr>
              <w:spacing w:after="0" w:line="240" w:lineRule="auto"/>
              <w:rPr>
                <w:lang w:val="ru-RU"/>
              </w:rPr>
            </w:pPr>
          </w:p>
        </w:tc>
      </w:tr>
      <w:tr w:rsidR="002B13B2" w:rsidRPr="002369F6" w14:paraId="41AD919C" w14:textId="77777777" w:rsidTr="00B945D5">
        <w:trPr>
          <w:gridBefore w:val="1"/>
          <w:gridAfter w:val="2"/>
          <w:wBefore w:w="8" w:type="dxa"/>
          <w:wAfter w:w="19" w:type="dxa"/>
          <w:trHeight w:val="864"/>
        </w:trPr>
        <w:tc>
          <w:tcPr>
            <w:tcW w:w="3111" w:type="dxa"/>
            <w:gridSpan w:val="2"/>
            <w:shd w:val="clear" w:color="auto" w:fill="auto"/>
          </w:tcPr>
          <w:p w14:paraId="5D813A24" w14:textId="77777777" w:rsidR="002B13B2" w:rsidRPr="000F0840" w:rsidRDefault="0002629E" w:rsidP="00B945D5">
            <w:pPr>
              <w:spacing w:before="60" w:after="60" w:line="240" w:lineRule="auto"/>
              <w:rPr>
                <w:rFonts w:ascii="Avenir Next Cyr Medium" w:hAnsi="Avenir Next Cyr Medium"/>
                <w:b/>
                <w:bCs/>
                <w:color w:val="auto"/>
                <w:sz w:val="20"/>
                <w:szCs w:val="16"/>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lang w:val="uk-UA"/>
                  </w:rPr>
                  <w:t>☐</w:t>
                </w:r>
              </w:sdtContent>
            </w:sdt>
            <w:r w:rsidR="002B13B2" w:rsidRPr="000F0840">
              <w:rPr>
                <w:rFonts w:ascii="Avenir Next Cyr Medium" w:hAnsi="Avenir Next Cyr Medium"/>
                <w:b/>
                <w:color w:val="auto"/>
                <w:sz w:val="20"/>
                <w:szCs w:val="20"/>
                <w:lang w:val="uk-UA"/>
              </w:rPr>
              <w:t xml:space="preserve"> Digital </w:t>
            </w:r>
            <w:proofErr w:type="spellStart"/>
            <w:r w:rsidR="002B13B2" w:rsidRPr="000F0840">
              <w:rPr>
                <w:rFonts w:ascii="Avenir Next Cyr Medium" w:hAnsi="Avenir Next Cyr Medium"/>
                <w:b/>
                <w:color w:val="auto"/>
                <w:sz w:val="20"/>
                <w:szCs w:val="20"/>
                <w:lang w:val="uk-UA"/>
              </w:rPr>
              <w:t>Mktg</w:t>
            </w:r>
            <w:proofErr w:type="spellEnd"/>
            <w:r w:rsidR="002B13B2" w:rsidRPr="000F0840">
              <w:rPr>
                <w:rFonts w:ascii="Avenir Next Cyr Medium" w:hAnsi="Avenir Next Cyr Medium"/>
                <w:b/>
                <w:color w:val="auto"/>
                <w:sz w:val="20"/>
                <w:szCs w:val="20"/>
                <w:lang w:val="uk-UA"/>
              </w:rPr>
              <w:t xml:space="preserve">. – </w:t>
            </w:r>
            <w:proofErr w:type="spellStart"/>
            <w:r w:rsidR="002B13B2" w:rsidRPr="000F0840">
              <w:rPr>
                <w:rFonts w:ascii="Avenir Next Cyr Medium" w:hAnsi="Avenir Next Cyr Medium"/>
                <w:b/>
                <w:color w:val="auto"/>
                <w:sz w:val="20"/>
                <w:szCs w:val="20"/>
                <w:lang w:val="uk-UA"/>
              </w:rPr>
              <w:t>Програматик</w:t>
            </w:r>
            <w:proofErr w:type="spellEnd"/>
            <w:r w:rsidR="002B13B2" w:rsidRPr="000F0840">
              <w:rPr>
                <w:rFonts w:ascii="Avenir Next Cyr Medium" w:hAnsi="Avenir Next Cyr Medium"/>
                <w:b/>
                <w:color w:val="auto"/>
                <w:sz w:val="20"/>
                <w:szCs w:val="20"/>
                <w:lang w:val="uk-UA"/>
              </w:rPr>
              <w:t xml:space="preserve"> відеореклама</w:t>
            </w:r>
          </w:p>
        </w:tc>
        <w:tc>
          <w:tcPr>
            <w:tcW w:w="2551" w:type="dxa"/>
            <w:gridSpan w:val="3"/>
            <w:shd w:val="clear" w:color="auto" w:fill="FFFFFF" w:themeFill="background1"/>
            <w:vAlign w:val="center"/>
          </w:tcPr>
          <w:p w14:paraId="41A071F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340C003" w14:textId="77777777" w:rsidR="002B13B2" w:rsidRPr="002369F6" w:rsidRDefault="002B13B2" w:rsidP="00B945D5">
            <w:pPr>
              <w:spacing w:after="0" w:line="240" w:lineRule="auto"/>
            </w:pPr>
          </w:p>
        </w:tc>
        <w:tc>
          <w:tcPr>
            <w:tcW w:w="2460" w:type="dxa"/>
            <w:vAlign w:val="center"/>
          </w:tcPr>
          <w:p w14:paraId="2612FE2B" w14:textId="77777777" w:rsidR="002B13B2" w:rsidRPr="002369F6" w:rsidRDefault="002B13B2" w:rsidP="00B945D5">
            <w:pPr>
              <w:spacing w:after="0" w:line="240" w:lineRule="auto"/>
            </w:pPr>
          </w:p>
        </w:tc>
      </w:tr>
      <w:tr w:rsidR="002B13B2" w:rsidRPr="002369F6" w14:paraId="06DECD10" w14:textId="77777777" w:rsidTr="00B945D5">
        <w:trPr>
          <w:gridBefore w:val="1"/>
          <w:gridAfter w:val="2"/>
          <w:wBefore w:w="8" w:type="dxa"/>
          <w:wAfter w:w="19" w:type="dxa"/>
          <w:trHeight w:val="864"/>
        </w:trPr>
        <w:tc>
          <w:tcPr>
            <w:tcW w:w="3111" w:type="dxa"/>
            <w:gridSpan w:val="2"/>
            <w:shd w:val="clear" w:color="auto" w:fill="auto"/>
          </w:tcPr>
          <w:p w14:paraId="3AB7ED48"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b/>
                <w:bCs/>
                <w:color w:val="auto"/>
                <w:sz w:val="20"/>
                <w:szCs w:val="20"/>
              </w:rPr>
              <w:t>Digital Mktg. – SEM</w:t>
            </w:r>
          </w:p>
        </w:tc>
        <w:tc>
          <w:tcPr>
            <w:tcW w:w="2551" w:type="dxa"/>
            <w:gridSpan w:val="3"/>
            <w:shd w:val="clear" w:color="auto" w:fill="FFFFFF" w:themeFill="background1"/>
            <w:vAlign w:val="center"/>
          </w:tcPr>
          <w:p w14:paraId="3D16B44E"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B0FE350" w14:textId="77777777" w:rsidR="002B13B2" w:rsidRPr="002369F6" w:rsidRDefault="002B13B2" w:rsidP="00B945D5">
            <w:pPr>
              <w:spacing w:after="0" w:line="240" w:lineRule="auto"/>
            </w:pPr>
          </w:p>
        </w:tc>
        <w:tc>
          <w:tcPr>
            <w:tcW w:w="2460" w:type="dxa"/>
            <w:vAlign w:val="center"/>
          </w:tcPr>
          <w:p w14:paraId="1B9038C6" w14:textId="77777777" w:rsidR="002B13B2" w:rsidRPr="002369F6" w:rsidRDefault="002B13B2" w:rsidP="00B945D5">
            <w:pPr>
              <w:spacing w:after="0" w:line="240" w:lineRule="auto"/>
            </w:pPr>
          </w:p>
        </w:tc>
      </w:tr>
      <w:tr w:rsidR="002B13B2" w:rsidRPr="002369F6" w14:paraId="145DA840" w14:textId="77777777" w:rsidTr="00B945D5">
        <w:trPr>
          <w:gridBefore w:val="1"/>
          <w:gridAfter w:val="2"/>
          <w:wBefore w:w="8" w:type="dxa"/>
          <w:wAfter w:w="19" w:type="dxa"/>
          <w:trHeight w:val="864"/>
        </w:trPr>
        <w:tc>
          <w:tcPr>
            <w:tcW w:w="3111" w:type="dxa"/>
            <w:gridSpan w:val="2"/>
            <w:shd w:val="clear" w:color="auto" w:fill="auto"/>
          </w:tcPr>
          <w:p w14:paraId="2C6D9D14"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b/>
                <w:bCs/>
                <w:color w:val="auto"/>
                <w:sz w:val="20"/>
                <w:szCs w:val="20"/>
              </w:rPr>
              <w:t>Digital Mktg. – SEO</w:t>
            </w:r>
          </w:p>
        </w:tc>
        <w:tc>
          <w:tcPr>
            <w:tcW w:w="2551" w:type="dxa"/>
            <w:gridSpan w:val="3"/>
            <w:shd w:val="clear" w:color="auto" w:fill="FFFFFF" w:themeFill="background1"/>
            <w:vAlign w:val="center"/>
          </w:tcPr>
          <w:p w14:paraId="042FDFF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BAE9B3B" w14:textId="77777777" w:rsidR="002B13B2" w:rsidRPr="002369F6" w:rsidRDefault="002B13B2" w:rsidP="00B945D5">
            <w:pPr>
              <w:spacing w:after="0" w:line="240" w:lineRule="auto"/>
            </w:pPr>
          </w:p>
        </w:tc>
        <w:tc>
          <w:tcPr>
            <w:tcW w:w="2460" w:type="dxa"/>
            <w:vAlign w:val="center"/>
          </w:tcPr>
          <w:p w14:paraId="3486043F" w14:textId="77777777" w:rsidR="002B13B2" w:rsidRPr="002369F6" w:rsidRDefault="002B13B2" w:rsidP="00B945D5">
            <w:pPr>
              <w:spacing w:after="0" w:line="240" w:lineRule="auto"/>
            </w:pPr>
          </w:p>
        </w:tc>
      </w:tr>
      <w:tr w:rsidR="002B13B2" w:rsidRPr="00C011FF" w14:paraId="14CBB745" w14:textId="77777777" w:rsidTr="00B945D5">
        <w:trPr>
          <w:gridBefore w:val="1"/>
          <w:gridAfter w:val="2"/>
          <w:wBefore w:w="8" w:type="dxa"/>
          <w:wAfter w:w="19" w:type="dxa"/>
          <w:trHeight w:val="864"/>
        </w:trPr>
        <w:tc>
          <w:tcPr>
            <w:tcW w:w="3111" w:type="dxa"/>
            <w:gridSpan w:val="2"/>
            <w:shd w:val="clear" w:color="auto" w:fill="auto"/>
          </w:tcPr>
          <w:p w14:paraId="680C5E0A" w14:textId="77777777" w:rsidR="002B13B2" w:rsidRPr="000F0840" w:rsidRDefault="002B13B2" w:rsidP="00B945D5">
            <w:pPr>
              <w:spacing w:before="60" w:after="60" w:line="240" w:lineRule="auto"/>
              <w:rPr>
                <w:rFonts w:ascii="Avenir Next Cyr Medium" w:hAnsi="Avenir Next Cyr Medium" w:cs="Tahoma"/>
                <w:b/>
                <w:bCs/>
                <w:color w:val="auto"/>
                <w:sz w:val="20"/>
                <w:szCs w:val="16"/>
                <w:lang w:val="ru-RU"/>
              </w:rPr>
            </w:pPr>
            <w:r w:rsidRPr="000F0840">
              <w:rPr>
                <w:rFonts w:ascii="Avenir Next Cyr Medium" w:hAnsi="Avenir Next Cyr Medium"/>
                <w:b/>
                <w:bCs/>
                <w:color w:val="auto"/>
                <w:sz w:val="20"/>
                <w:szCs w:val="20"/>
              </w:rPr>
              <w:t>Digital</w:t>
            </w:r>
            <w:r w:rsidRPr="000F0840">
              <w:rPr>
                <w:rFonts w:ascii="Avenir Next Cyr Medium" w:hAnsi="Avenir Next Cyr Medium"/>
                <w:b/>
                <w:bCs/>
                <w:color w:val="auto"/>
                <w:sz w:val="20"/>
                <w:szCs w:val="20"/>
                <w:lang w:val="ru-RU"/>
              </w:rPr>
              <w:t xml:space="preserve"> </w:t>
            </w:r>
            <w:r w:rsidRPr="000F0840">
              <w:rPr>
                <w:rFonts w:ascii="Avenir Next Cyr Medium" w:hAnsi="Avenir Next Cyr Medium"/>
                <w:b/>
                <w:bCs/>
                <w:color w:val="auto"/>
                <w:sz w:val="20"/>
                <w:szCs w:val="20"/>
              </w:rPr>
              <w:t>Mktg</w:t>
            </w:r>
            <w:r w:rsidRPr="000F0840">
              <w:rPr>
                <w:rFonts w:ascii="Avenir Next Cyr Medium" w:hAnsi="Avenir Next Cyr Medium"/>
                <w:b/>
                <w:bCs/>
                <w:color w:val="auto"/>
                <w:sz w:val="20"/>
                <w:szCs w:val="20"/>
                <w:lang w:val="ru-RU"/>
              </w:rPr>
              <w:t xml:space="preserve">. – </w:t>
            </w:r>
            <w:r w:rsidRPr="000F0840">
              <w:rPr>
                <w:rFonts w:ascii="Avenir Next Cyr Medium" w:hAnsi="Avenir Next Cyr Medium" w:cs="Tahoma"/>
                <w:b/>
                <w:bCs/>
                <w:color w:val="auto"/>
                <w:sz w:val="20"/>
                <w:szCs w:val="16"/>
                <w:lang w:val="uk-UA"/>
              </w:rPr>
              <w:t>Короткі ролики (15-3 хв.)</w:t>
            </w:r>
            <w:r w:rsidRPr="000F0840">
              <w:rPr>
                <w:rFonts w:ascii="Avenir Next Cyr Medium" w:hAnsi="Avenir Next Cyr Medium"/>
                <w:b/>
                <w:bCs/>
                <w:color w:val="auto"/>
                <w:sz w:val="20"/>
                <w:szCs w:val="20"/>
                <w:lang w:val="ru-RU"/>
              </w:rPr>
              <w:t xml:space="preserve"> </w:t>
            </w:r>
          </w:p>
        </w:tc>
        <w:tc>
          <w:tcPr>
            <w:tcW w:w="2551" w:type="dxa"/>
            <w:gridSpan w:val="3"/>
            <w:shd w:val="clear" w:color="auto" w:fill="FFFFFF" w:themeFill="background1"/>
            <w:vAlign w:val="center"/>
          </w:tcPr>
          <w:p w14:paraId="3D8087B7"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06E34868" w14:textId="77777777" w:rsidR="002B13B2" w:rsidRPr="00975E1D" w:rsidRDefault="002B13B2" w:rsidP="00B945D5">
            <w:pPr>
              <w:spacing w:after="0" w:line="240" w:lineRule="auto"/>
              <w:rPr>
                <w:lang w:val="ru-RU"/>
              </w:rPr>
            </w:pPr>
          </w:p>
        </w:tc>
        <w:tc>
          <w:tcPr>
            <w:tcW w:w="2460" w:type="dxa"/>
            <w:vAlign w:val="center"/>
          </w:tcPr>
          <w:p w14:paraId="585D77D9" w14:textId="77777777" w:rsidR="002B13B2" w:rsidRPr="00975E1D" w:rsidRDefault="002B13B2" w:rsidP="00B945D5">
            <w:pPr>
              <w:spacing w:after="0" w:line="240" w:lineRule="auto"/>
              <w:rPr>
                <w:lang w:val="ru-RU"/>
              </w:rPr>
            </w:pPr>
          </w:p>
        </w:tc>
      </w:tr>
      <w:tr w:rsidR="002B13B2" w:rsidRPr="00C011FF" w14:paraId="7764C548" w14:textId="77777777" w:rsidTr="00B945D5">
        <w:trPr>
          <w:gridBefore w:val="1"/>
          <w:gridAfter w:val="2"/>
          <w:wBefore w:w="8" w:type="dxa"/>
          <w:wAfter w:w="19" w:type="dxa"/>
          <w:trHeight w:val="864"/>
        </w:trPr>
        <w:tc>
          <w:tcPr>
            <w:tcW w:w="3111" w:type="dxa"/>
            <w:gridSpan w:val="2"/>
            <w:shd w:val="clear" w:color="auto" w:fill="auto"/>
            <w:vAlign w:val="center"/>
          </w:tcPr>
          <w:p w14:paraId="66429A12"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cs="Tahoma"/>
                <w:b/>
                <w:color w:val="auto"/>
                <w:sz w:val="20"/>
                <w:szCs w:val="20"/>
                <w:lang w:val="uk-UA"/>
              </w:rPr>
              <w:t xml:space="preserve">Digital </w:t>
            </w:r>
            <w:proofErr w:type="spellStart"/>
            <w:r w:rsidRPr="000F0840">
              <w:rPr>
                <w:rFonts w:ascii="Avenir Next Cyr Medium" w:hAnsi="Avenir Next Cyr Medium" w:cs="Tahoma"/>
                <w:b/>
                <w:color w:val="auto"/>
                <w:sz w:val="20"/>
                <w:szCs w:val="20"/>
                <w:lang w:val="uk-UA"/>
              </w:rPr>
              <w:t>Mktg</w:t>
            </w:r>
            <w:proofErr w:type="spellEnd"/>
            <w:r w:rsidRPr="000F0840">
              <w:rPr>
                <w:rFonts w:ascii="Avenir Next Cyr Medium" w:hAnsi="Avenir Next Cyr Medium" w:cs="Tahoma"/>
                <w:b/>
                <w:color w:val="auto"/>
                <w:sz w:val="20"/>
                <w:szCs w:val="20"/>
                <w:lang w:val="uk-UA"/>
              </w:rPr>
              <w:t>. – Соціальні мережі: Органіка</w:t>
            </w:r>
          </w:p>
        </w:tc>
        <w:tc>
          <w:tcPr>
            <w:tcW w:w="2551" w:type="dxa"/>
            <w:gridSpan w:val="3"/>
            <w:shd w:val="clear" w:color="auto" w:fill="FFFFFF" w:themeFill="background1"/>
            <w:vAlign w:val="center"/>
          </w:tcPr>
          <w:p w14:paraId="241D93BC"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1DB95C0E" w14:textId="77777777" w:rsidR="002B13B2" w:rsidRPr="00975E1D" w:rsidRDefault="002B13B2" w:rsidP="00B945D5">
            <w:pPr>
              <w:spacing w:after="0" w:line="240" w:lineRule="auto"/>
              <w:rPr>
                <w:lang w:val="ru-RU"/>
              </w:rPr>
            </w:pPr>
          </w:p>
        </w:tc>
        <w:tc>
          <w:tcPr>
            <w:tcW w:w="2460" w:type="dxa"/>
            <w:vAlign w:val="center"/>
          </w:tcPr>
          <w:p w14:paraId="6B0D46DF" w14:textId="77777777" w:rsidR="002B13B2" w:rsidRPr="00975E1D" w:rsidRDefault="002B13B2" w:rsidP="00B945D5">
            <w:pPr>
              <w:spacing w:after="0" w:line="240" w:lineRule="auto"/>
              <w:rPr>
                <w:lang w:val="ru-RU"/>
              </w:rPr>
            </w:pPr>
          </w:p>
        </w:tc>
      </w:tr>
      <w:tr w:rsidR="002B13B2" w:rsidRPr="00C011FF" w14:paraId="4D917D45" w14:textId="77777777" w:rsidTr="00B945D5">
        <w:trPr>
          <w:gridBefore w:val="1"/>
          <w:gridAfter w:val="2"/>
          <w:wBefore w:w="8" w:type="dxa"/>
          <w:wAfter w:w="19" w:type="dxa"/>
          <w:trHeight w:val="864"/>
        </w:trPr>
        <w:tc>
          <w:tcPr>
            <w:tcW w:w="3111" w:type="dxa"/>
            <w:gridSpan w:val="2"/>
            <w:shd w:val="clear" w:color="auto" w:fill="auto"/>
            <w:vAlign w:val="center"/>
          </w:tcPr>
          <w:p w14:paraId="6FF14720" w14:textId="77777777" w:rsidR="002B13B2" w:rsidRPr="000F0840" w:rsidRDefault="002B13B2" w:rsidP="00B945D5">
            <w:pPr>
              <w:spacing w:before="60" w:after="60" w:line="240" w:lineRule="auto"/>
              <w:rPr>
                <w:rFonts w:ascii="Avenir Next Cyr Medium" w:hAnsi="Avenir Next Cyr Medium" w:cs="Tahoma"/>
                <w:b/>
                <w:bCs/>
                <w:color w:val="auto"/>
                <w:sz w:val="20"/>
                <w:szCs w:val="16"/>
                <w:lang w:val="ru-RU"/>
              </w:rPr>
            </w:pPr>
            <w:r w:rsidRPr="000F0840">
              <w:rPr>
                <w:rFonts w:ascii="Avenir Next Cyr Medium" w:hAnsi="Avenir Next Cyr Medium"/>
                <w:b/>
                <w:color w:val="auto"/>
                <w:sz w:val="20"/>
                <w:szCs w:val="20"/>
                <w:lang w:val="uk-UA"/>
              </w:rPr>
              <w:t xml:space="preserve">Digital </w:t>
            </w:r>
            <w:proofErr w:type="spellStart"/>
            <w:r w:rsidRPr="000F0840">
              <w:rPr>
                <w:rFonts w:ascii="Avenir Next Cyr Medium" w:hAnsi="Avenir Next Cyr Medium"/>
                <w:b/>
                <w:color w:val="auto"/>
                <w:sz w:val="20"/>
                <w:szCs w:val="20"/>
                <w:lang w:val="uk-UA"/>
              </w:rPr>
              <w:t>Mktg</w:t>
            </w:r>
            <w:proofErr w:type="spellEnd"/>
            <w:r w:rsidRPr="000F0840">
              <w:rPr>
                <w:rFonts w:ascii="Avenir Next Cyr Medium" w:hAnsi="Avenir Next Cyr Medium"/>
                <w:b/>
                <w:color w:val="auto"/>
                <w:sz w:val="20"/>
                <w:szCs w:val="20"/>
                <w:lang w:val="uk-UA"/>
              </w:rPr>
              <w:t>. – Соціальні мережі: Платна реклама</w:t>
            </w:r>
          </w:p>
        </w:tc>
        <w:tc>
          <w:tcPr>
            <w:tcW w:w="2551" w:type="dxa"/>
            <w:gridSpan w:val="3"/>
            <w:shd w:val="clear" w:color="auto" w:fill="FFFFFF" w:themeFill="background1"/>
            <w:vAlign w:val="center"/>
          </w:tcPr>
          <w:p w14:paraId="16428D17"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122B6594" w14:textId="77777777" w:rsidR="002B13B2" w:rsidRPr="00975E1D" w:rsidRDefault="002B13B2" w:rsidP="00B945D5">
            <w:pPr>
              <w:spacing w:after="0" w:line="240" w:lineRule="auto"/>
              <w:rPr>
                <w:lang w:val="ru-RU"/>
              </w:rPr>
            </w:pPr>
          </w:p>
        </w:tc>
        <w:tc>
          <w:tcPr>
            <w:tcW w:w="2460" w:type="dxa"/>
            <w:vAlign w:val="center"/>
          </w:tcPr>
          <w:p w14:paraId="25E4976A" w14:textId="77777777" w:rsidR="002B13B2" w:rsidRPr="00975E1D" w:rsidRDefault="002B13B2" w:rsidP="00B945D5">
            <w:pPr>
              <w:spacing w:after="0" w:line="240" w:lineRule="auto"/>
              <w:rPr>
                <w:lang w:val="ru-RU"/>
              </w:rPr>
            </w:pPr>
          </w:p>
        </w:tc>
      </w:tr>
      <w:tr w:rsidR="002B13B2" w:rsidRPr="002369F6" w14:paraId="24C57AF6" w14:textId="77777777" w:rsidTr="00B945D5">
        <w:trPr>
          <w:gridBefore w:val="1"/>
          <w:gridAfter w:val="2"/>
          <w:wBefore w:w="8" w:type="dxa"/>
          <w:wAfter w:w="19" w:type="dxa"/>
          <w:trHeight w:val="864"/>
        </w:trPr>
        <w:tc>
          <w:tcPr>
            <w:tcW w:w="3111" w:type="dxa"/>
            <w:gridSpan w:val="2"/>
            <w:shd w:val="clear" w:color="auto" w:fill="auto"/>
          </w:tcPr>
          <w:p w14:paraId="617FB002"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 xml:space="preserve">Digital Mktg. – </w:t>
            </w:r>
            <w:r w:rsidRPr="000F0840">
              <w:rPr>
                <w:rFonts w:ascii="Avenir Next Cyr Medium" w:hAnsi="Avenir Next Cyr Medium"/>
                <w:b/>
                <w:bCs/>
                <w:color w:val="auto"/>
                <w:sz w:val="20"/>
                <w:szCs w:val="16"/>
                <w:lang w:val="uk-UA"/>
              </w:rPr>
              <w:t>Відеореклама</w:t>
            </w:r>
          </w:p>
        </w:tc>
        <w:tc>
          <w:tcPr>
            <w:tcW w:w="2551" w:type="dxa"/>
            <w:gridSpan w:val="3"/>
            <w:shd w:val="clear" w:color="auto" w:fill="FFFFFF" w:themeFill="background1"/>
            <w:vAlign w:val="center"/>
          </w:tcPr>
          <w:p w14:paraId="7A9024CC"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6E0B1C8" w14:textId="77777777" w:rsidR="002B13B2" w:rsidRPr="002369F6" w:rsidRDefault="002B13B2" w:rsidP="00B945D5">
            <w:pPr>
              <w:spacing w:after="0" w:line="240" w:lineRule="auto"/>
            </w:pPr>
          </w:p>
        </w:tc>
        <w:tc>
          <w:tcPr>
            <w:tcW w:w="2460" w:type="dxa"/>
            <w:vAlign w:val="center"/>
          </w:tcPr>
          <w:p w14:paraId="7510E8F2" w14:textId="77777777" w:rsidR="002B13B2" w:rsidRPr="002369F6" w:rsidRDefault="002B13B2" w:rsidP="00B945D5">
            <w:pPr>
              <w:spacing w:after="0" w:line="240" w:lineRule="auto"/>
            </w:pPr>
          </w:p>
        </w:tc>
      </w:tr>
      <w:tr w:rsidR="002B13B2" w:rsidRPr="002369F6" w14:paraId="1F5089F2" w14:textId="77777777" w:rsidTr="00B945D5">
        <w:trPr>
          <w:gridBefore w:val="1"/>
          <w:gridAfter w:val="2"/>
          <w:wBefore w:w="8" w:type="dxa"/>
          <w:wAfter w:w="19" w:type="dxa"/>
          <w:trHeight w:val="864"/>
        </w:trPr>
        <w:tc>
          <w:tcPr>
            <w:tcW w:w="3111" w:type="dxa"/>
            <w:gridSpan w:val="2"/>
            <w:shd w:val="clear" w:color="auto" w:fill="auto"/>
          </w:tcPr>
          <w:p w14:paraId="470AEA56"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Direct Mail</w:t>
            </w:r>
          </w:p>
        </w:tc>
        <w:tc>
          <w:tcPr>
            <w:tcW w:w="2551" w:type="dxa"/>
            <w:gridSpan w:val="3"/>
            <w:shd w:val="clear" w:color="auto" w:fill="FFFFFF" w:themeFill="background1"/>
            <w:vAlign w:val="center"/>
          </w:tcPr>
          <w:p w14:paraId="08CCBD36"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1837D89" w14:textId="77777777" w:rsidR="002B13B2" w:rsidRPr="002369F6" w:rsidRDefault="002B13B2" w:rsidP="00B945D5">
            <w:pPr>
              <w:spacing w:after="0" w:line="240" w:lineRule="auto"/>
            </w:pPr>
          </w:p>
        </w:tc>
        <w:tc>
          <w:tcPr>
            <w:tcW w:w="2460" w:type="dxa"/>
            <w:vAlign w:val="center"/>
          </w:tcPr>
          <w:p w14:paraId="1C73BE19" w14:textId="77777777" w:rsidR="002B13B2" w:rsidRPr="002369F6" w:rsidRDefault="002B13B2" w:rsidP="00B945D5">
            <w:pPr>
              <w:spacing w:after="0" w:line="240" w:lineRule="auto"/>
            </w:pPr>
          </w:p>
        </w:tc>
      </w:tr>
      <w:tr w:rsidR="002B13B2" w:rsidRPr="002369F6" w14:paraId="3E89B894" w14:textId="77777777" w:rsidTr="00B945D5">
        <w:trPr>
          <w:gridBefore w:val="1"/>
          <w:gridAfter w:val="2"/>
          <w:wBefore w:w="8" w:type="dxa"/>
          <w:wAfter w:w="19" w:type="dxa"/>
          <w:trHeight w:val="864"/>
        </w:trPr>
        <w:tc>
          <w:tcPr>
            <w:tcW w:w="3111" w:type="dxa"/>
            <w:gridSpan w:val="2"/>
            <w:shd w:val="clear" w:color="auto" w:fill="auto"/>
            <w:vAlign w:val="center"/>
          </w:tcPr>
          <w:p w14:paraId="6FC8B99D"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color w:val="auto"/>
                <w:sz w:val="20"/>
                <w:szCs w:val="20"/>
                <w:lang w:val="uk-UA"/>
              </w:rPr>
              <w:t>Події/заходи</w:t>
            </w:r>
          </w:p>
        </w:tc>
        <w:tc>
          <w:tcPr>
            <w:tcW w:w="2551" w:type="dxa"/>
            <w:gridSpan w:val="3"/>
            <w:shd w:val="clear" w:color="auto" w:fill="FFFFFF" w:themeFill="background1"/>
            <w:vAlign w:val="center"/>
          </w:tcPr>
          <w:p w14:paraId="0285BEC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FF4FD82" w14:textId="77777777" w:rsidR="002B13B2" w:rsidRPr="002369F6" w:rsidRDefault="002B13B2" w:rsidP="00B945D5">
            <w:pPr>
              <w:spacing w:after="0" w:line="240" w:lineRule="auto"/>
            </w:pPr>
          </w:p>
        </w:tc>
        <w:tc>
          <w:tcPr>
            <w:tcW w:w="2460" w:type="dxa"/>
            <w:vAlign w:val="center"/>
          </w:tcPr>
          <w:p w14:paraId="54AE51EC" w14:textId="77777777" w:rsidR="002B13B2" w:rsidRPr="002369F6" w:rsidRDefault="002B13B2" w:rsidP="00B945D5">
            <w:pPr>
              <w:spacing w:after="0" w:line="240" w:lineRule="auto"/>
            </w:pPr>
          </w:p>
        </w:tc>
      </w:tr>
      <w:tr w:rsidR="002B13B2" w:rsidRPr="00C011FF" w14:paraId="09370D1E" w14:textId="77777777" w:rsidTr="00B945D5">
        <w:trPr>
          <w:gridBefore w:val="1"/>
          <w:gridAfter w:val="2"/>
          <w:wBefore w:w="8" w:type="dxa"/>
          <w:wAfter w:w="19" w:type="dxa"/>
          <w:trHeight w:val="864"/>
        </w:trPr>
        <w:tc>
          <w:tcPr>
            <w:tcW w:w="3111" w:type="dxa"/>
            <w:gridSpan w:val="2"/>
            <w:shd w:val="clear" w:color="auto" w:fill="auto"/>
            <w:vAlign w:val="center"/>
          </w:tcPr>
          <w:p w14:paraId="447AEA8B"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Місця охорони здоров’я/ Пункти медичної допомоги/догляду</w:t>
            </w:r>
          </w:p>
        </w:tc>
        <w:tc>
          <w:tcPr>
            <w:tcW w:w="2551" w:type="dxa"/>
            <w:gridSpan w:val="3"/>
            <w:shd w:val="clear" w:color="auto" w:fill="FFFFFF" w:themeFill="background1"/>
            <w:vAlign w:val="center"/>
          </w:tcPr>
          <w:p w14:paraId="3A84BC19" w14:textId="77777777" w:rsidR="002B13B2" w:rsidRPr="00805FE1"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1130F09D" w14:textId="77777777" w:rsidR="002B13B2" w:rsidRPr="00805FE1" w:rsidRDefault="002B13B2" w:rsidP="00B945D5">
            <w:pPr>
              <w:spacing w:after="0" w:line="240" w:lineRule="auto"/>
              <w:rPr>
                <w:lang w:val="ru-RU"/>
              </w:rPr>
            </w:pPr>
          </w:p>
        </w:tc>
        <w:tc>
          <w:tcPr>
            <w:tcW w:w="2460" w:type="dxa"/>
            <w:vAlign w:val="center"/>
          </w:tcPr>
          <w:p w14:paraId="1D8B6F3C" w14:textId="77777777" w:rsidR="002B13B2" w:rsidRPr="00805FE1" w:rsidRDefault="002B13B2" w:rsidP="00B945D5">
            <w:pPr>
              <w:spacing w:after="0" w:line="240" w:lineRule="auto"/>
              <w:rPr>
                <w:lang w:val="ru-RU"/>
              </w:rPr>
            </w:pPr>
          </w:p>
        </w:tc>
      </w:tr>
      <w:tr w:rsidR="002B13B2" w:rsidRPr="002369F6" w14:paraId="592528C5" w14:textId="77777777" w:rsidTr="00B945D5">
        <w:trPr>
          <w:gridBefore w:val="1"/>
          <w:gridAfter w:val="2"/>
          <w:wBefore w:w="8" w:type="dxa"/>
          <w:wAfter w:w="19" w:type="dxa"/>
          <w:trHeight w:val="864"/>
        </w:trPr>
        <w:tc>
          <w:tcPr>
            <w:tcW w:w="3111" w:type="dxa"/>
            <w:gridSpan w:val="2"/>
            <w:shd w:val="clear" w:color="auto" w:fill="auto"/>
          </w:tcPr>
          <w:p w14:paraId="1FFEF3D8" w14:textId="77777777" w:rsidR="002B13B2" w:rsidRPr="000F0840" w:rsidRDefault="002B13B2" w:rsidP="00B945D5">
            <w:pPr>
              <w:spacing w:before="60" w:after="60" w:line="240" w:lineRule="auto"/>
              <w:rPr>
                <w:rFonts w:ascii="Avenir Next Cyr Medium" w:hAnsi="Avenir Next Cyr Medium"/>
                <w:b/>
                <w:bCs/>
                <w:color w:val="auto"/>
                <w:sz w:val="20"/>
                <w:szCs w:val="16"/>
              </w:rPr>
            </w:pPr>
            <w:proofErr w:type="spellStart"/>
            <w:r w:rsidRPr="000F0840">
              <w:rPr>
                <w:rFonts w:ascii="Avenir Next Cyr Medium" w:hAnsi="Avenir Next Cyr Medium"/>
                <w:b/>
                <w:bCs/>
                <w:color w:val="auto"/>
                <w:sz w:val="20"/>
                <w:szCs w:val="16"/>
                <w:lang w:val="uk-UA"/>
              </w:rPr>
              <w:lastRenderedPageBreak/>
              <w:t>Interactive</w:t>
            </w:r>
            <w:proofErr w:type="spellEnd"/>
            <w:r w:rsidRPr="000F0840">
              <w:rPr>
                <w:rFonts w:ascii="Avenir Next Cyr Medium" w:hAnsi="Avenir Next Cyr Medium"/>
                <w:b/>
                <w:bCs/>
                <w:color w:val="auto"/>
                <w:sz w:val="20"/>
                <w:szCs w:val="16"/>
                <w:lang w:val="uk-UA"/>
              </w:rPr>
              <w:t xml:space="preserve"> / Сайти / Додатки</w:t>
            </w:r>
          </w:p>
        </w:tc>
        <w:tc>
          <w:tcPr>
            <w:tcW w:w="2551" w:type="dxa"/>
            <w:gridSpan w:val="3"/>
            <w:shd w:val="clear" w:color="auto" w:fill="FFFFFF" w:themeFill="background1"/>
            <w:vAlign w:val="center"/>
          </w:tcPr>
          <w:p w14:paraId="12DD64F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275F8E5" w14:textId="77777777" w:rsidR="002B13B2" w:rsidRPr="002369F6" w:rsidRDefault="002B13B2" w:rsidP="00B945D5">
            <w:pPr>
              <w:spacing w:after="0" w:line="240" w:lineRule="auto"/>
            </w:pPr>
          </w:p>
        </w:tc>
        <w:tc>
          <w:tcPr>
            <w:tcW w:w="2460" w:type="dxa"/>
            <w:vAlign w:val="center"/>
          </w:tcPr>
          <w:p w14:paraId="12DA3B64" w14:textId="77777777" w:rsidR="002B13B2" w:rsidRPr="002369F6" w:rsidRDefault="002B13B2" w:rsidP="00B945D5">
            <w:pPr>
              <w:spacing w:after="0" w:line="240" w:lineRule="auto"/>
            </w:pPr>
          </w:p>
        </w:tc>
      </w:tr>
      <w:tr w:rsidR="002B13B2" w:rsidRPr="002369F6" w14:paraId="0436C063" w14:textId="77777777" w:rsidTr="00B945D5">
        <w:trPr>
          <w:gridBefore w:val="1"/>
          <w:gridAfter w:val="2"/>
          <w:wBefore w:w="8" w:type="dxa"/>
          <w:wAfter w:w="19" w:type="dxa"/>
          <w:trHeight w:val="864"/>
        </w:trPr>
        <w:tc>
          <w:tcPr>
            <w:tcW w:w="3111" w:type="dxa"/>
            <w:gridSpan w:val="2"/>
            <w:shd w:val="clear" w:color="auto" w:fill="auto"/>
          </w:tcPr>
          <w:p w14:paraId="0199E550"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cs="Calibri"/>
                <w:b/>
                <w:color w:val="auto"/>
                <w:sz w:val="20"/>
                <w:szCs w:val="20"/>
                <w:lang w:val="uk-UA"/>
              </w:rPr>
              <w:t>Внутрішній/</w:t>
            </w:r>
            <w:proofErr w:type="spellStart"/>
            <w:r w:rsidRPr="000F0840">
              <w:rPr>
                <w:rFonts w:ascii="Avenir Next Cyr Medium" w:hAnsi="Avenir Next Cyr Medium" w:cs="Calibri"/>
                <w:b/>
                <w:color w:val="auto"/>
                <w:sz w:val="20"/>
                <w:szCs w:val="20"/>
                <w:lang w:val="uk-UA"/>
              </w:rPr>
              <w:t>ін</w:t>
            </w:r>
            <w:proofErr w:type="spellEnd"/>
            <w:r w:rsidRPr="000F0840">
              <w:rPr>
                <w:rFonts w:ascii="Avenir Next Cyr Medium" w:hAnsi="Avenir Next Cyr Medium" w:cs="Calibri"/>
                <w:b/>
                <w:color w:val="auto"/>
                <w:sz w:val="20"/>
                <w:szCs w:val="20"/>
                <w:lang w:val="uk-UA"/>
              </w:rPr>
              <w:t>-офісний маркетинг</w:t>
            </w:r>
          </w:p>
        </w:tc>
        <w:tc>
          <w:tcPr>
            <w:tcW w:w="2551" w:type="dxa"/>
            <w:gridSpan w:val="3"/>
            <w:shd w:val="clear" w:color="auto" w:fill="FFFFFF" w:themeFill="background1"/>
            <w:vAlign w:val="center"/>
          </w:tcPr>
          <w:p w14:paraId="07FED61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6677097" w14:textId="77777777" w:rsidR="002B13B2" w:rsidRPr="002369F6" w:rsidRDefault="002B13B2" w:rsidP="00B945D5">
            <w:pPr>
              <w:spacing w:after="0" w:line="240" w:lineRule="auto"/>
            </w:pPr>
          </w:p>
        </w:tc>
        <w:tc>
          <w:tcPr>
            <w:tcW w:w="2460" w:type="dxa"/>
            <w:vAlign w:val="center"/>
          </w:tcPr>
          <w:p w14:paraId="59574674" w14:textId="77777777" w:rsidR="002B13B2" w:rsidRPr="002369F6" w:rsidRDefault="002B13B2" w:rsidP="00B945D5">
            <w:pPr>
              <w:spacing w:after="0" w:line="240" w:lineRule="auto"/>
            </w:pPr>
          </w:p>
        </w:tc>
      </w:tr>
      <w:tr w:rsidR="002B13B2" w:rsidRPr="002369F6" w14:paraId="3BD5CB67" w14:textId="77777777" w:rsidTr="00B945D5">
        <w:trPr>
          <w:gridBefore w:val="1"/>
          <w:gridAfter w:val="2"/>
          <w:wBefore w:w="8" w:type="dxa"/>
          <w:wAfter w:w="19" w:type="dxa"/>
          <w:trHeight w:val="864"/>
        </w:trPr>
        <w:tc>
          <w:tcPr>
            <w:tcW w:w="3111" w:type="dxa"/>
            <w:gridSpan w:val="2"/>
            <w:shd w:val="clear" w:color="auto" w:fill="auto"/>
          </w:tcPr>
          <w:p w14:paraId="437F4D30"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lang w:val="uk-UA"/>
              </w:rPr>
              <w:t>Програми лояльності</w:t>
            </w:r>
          </w:p>
        </w:tc>
        <w:tc>
          <w:tcPr>
            <w:tcW w:w="2551" w:type="dxa"/>
            <w:gridSpan w:val="3"/>
            <w:shd w:val="clear" w:color="auto" w:fill="FFFFFF" w:themeFill="background1"/>
            <w:vAlign w:val="center"/>
          </w:tcPr>
          <w:p w14:paraId="05C0FF4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80D5221" w14:textId="77777777" w:rsidR="002B13B2" w:rsidRPr="002369F6" w:rsidRDefault="002B13B2" w:rsidP="00B945D5">
            <w:pPr>
              <w:spacing w:after="0" w:line="240" w:lineRule="auto"/>
            </w:pPr>
          </w:p>
        </w:tc>
        <w:tc>
          <w:tcPr>
            <w:tcW w:w="2460" w:type="dxa"/>
            <w:vAlign w:val="center"/>
          </w:tcPr>
          <w:p w14:paraId="12149CF3" w14:textId="77777777" w:rsidR="002B13B2" w:rsidRPr="002369F6" w:rsidRDefault="002B13B2" w:rsidP="00B945D5">
            <w:pPr>
              <w:spacing w:after="0" w:line="240" w:lineRule="auto"/>
            </w:pPr>
          </w:p>
        </w:tc>
      </w:tr>
      <w:tr w:rsidR="002B13B2" w:rsidRPr="002369F6" w14:paraId="1D6EF85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13E8FFF1"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rPr>
              <w:t>OOH –</w:t>
            </w:r>
            <w:r w:rsidRPr="00975E1D">
              <w:rPr>
                <w:rFonts w:ascii="Avenir Next Cyr Medium" w:hAnsi="Avenir Next Cyr Medium"/>
                <w:b/>
                <w:bCs/>
                <w:color w:val="000000" w:themeColor="text1"/>
                <w:sz w:val="20"/>
                <w:szCs w:val="16"/>
                <w:lang w:val="uk-UA"/>
              </w:rPr>
              <w:t xml:space="preserve"> </w:t>
            </w:r>
            <w:proofErr w:type="spellStart"/>
            <w:r w:rsidRPr="00975E1D">
              <w:rPr>
                <w:rFonts w:ascii="Avenir Next Cyr Medium" w:hAnsi="Avenir Next Cyr Medium"/>
                <w:b/>
                <w:bCs/>
                <w:color w:val="000000" w:themeColor="text1"/>
                <w:sz w:val="20"/>
                <w:szCs w:val="16"/>
                <w:lang w:val="uk-UA"/>
              </w:rPr>
              <w:t>Білборди</w:t>
            </w:r>
            <w:proofErr w:type="spellEnd"/>
          </w:p>
        </w:tc>
        <w:tc>
          <w:tcPr>
            <w:tcW w:w="2551" w:type="dxa"/>
            <w:gridSpan w:val="3"/>
            <w:shd w:val="clear" w:color="auto" w:fill="FFFFFF" w:themeFill="background1"/>
            <w:vAlign w:val="center"/>
          </w:tcPr>
          <w:p w14:paraId="6CAF8C0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59AD8D5" w14:textId="77777777" w:rsidR="002B13B2" w:rsidRPr="002369F6" w:rsidRDefault="002B13B2" w:rsidP="00B945D5">
            <w:pPr>
              <w:spacing w:after="0" w:line="240" w:lineRule="auto"/>
            </w:pPr>
          </w:p>
        </w:tc>
        <w:tc>
          <w:tcPr>
            <w:tcW w:w="2460" w:type="dxa"/>
            <w:vAlign w:val="center"/>
          </w:tcPr>
          <w:p w14:paraId="407D2E88" w14:textId="77777777" w:rsidR="002B13B2" w:rsidRPr="002369F6" w:rsidRDefault="002B13B2" w:rsidP="00B945D5">
            <w:pPr>
              <w:spacing w:after="0" w:line="240" w:lineRule="auto"/>
            </w:pPr>
          </w:p>
        </w:tc>
      </w:tr>
      <w:tr w:rsidR="002B13B2" w:rsidRPr="002369F6" w14:paraId="6C03444F"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453AE346"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color w:val="000000" w:themeColor="text1"/>
                <w:sz w:val="20"/>
                <w:szCs w:val="16"/>
              </w:rPr>
              <w:t>OOH –</w:t>
            </w:r>
            <w:r w:rsidRPr="00975E1D">
              <w:rPr>
                <w:rFonts w:ascii="Avenir Next Cyr Medium" w:hAnsi="Avenir Next Cyr Medium"/>
                <w:b/>
                <w:bCs/>
                <w:color w:val="000000" w:themeColor="text1"/>
                <w:sz w:val="20"/>
                <w:szCs w:val="16"/>
                <w:lang w:val="uk-UA"/>
              </w:rPr>
              <w:t xml:space="preserve"> Інша зовнішня реклама</w:t>
            </w:r>
          </w:p>
        </w:tc>
        <w:tc>
          <w:tcPr>
            <w:tcW w:w="2551" w:type="dxa"/>
            <w:gridSpan w:val="3"/>
            <w:shd w:val="clear" w:color="auto" w:fill="FFFFFF" w:themeFill="background1"/>
            <w:vAlign w:val="center"/>
          </w:tcPr>
          <w:p w14:paraId="7F2DC5F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A0FED19" w14:textId="77777777" w:rsidR="002B13B2" w:rsidRPr="002369F6" w:rsidRDefault="002B13B2" w:rsidP="00B945D5">
            <w:pPr>
              <w:spacing w:after="0" w:line="240" w:lineRule="auto"/>
            </w:pPr>
          </w:p>
        </w:tc>
        <w:tc>
          <w:tcPr>
            <w:tcW w:w="2460" w:type="dxa"/>
            <w:vAlign w:val="center"/>
          </w:tcPr>
          <w:p w14:paraId="70078842" w14:textId="77777777" w:rsidR="002B13B2" w:rsidRPr="002369F6" w:rsidRDefault="002B13B2" w:rsidP="00B945D5">
            <w:pPr>
              <w:spacing w:after="0" w:line="240" w:lineRule="auto"/>
            </w:pPr>
          </w:p>
        </w:tc>
      </w:tr>
      <w:tr w:rsidR="002B13B2" w:rsidRPr="002369F6" w14:paraId="1C3BD16F"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5460801C"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rPr>
              <w:t xml:space="preserve">OOH – </w:t>
            </w:r>
            <w:r w:rsidRPr="00975E1D">
              <w:rPr>
                <w:rFonts w:ascii="Avenir Next Cyr Medium" w:hAnsi="Avenir Next Cyr Medium"/>
                <w:b/>
                <w:bCs/>
                <w:color w:val="000000" w:themeColor="text1"/>
                <w:sz w:val="20"/>
                <w:szCs w:val="16"/>
                <w:lang w:val="uk-UA"/>
              </w:rPr>
              <w:t>Транспорт</w:t>
            </w:r>
          </w:p>
        </w:tc>
        <w:tc>
          <w:tcPr>
            <w:tcW w:w="2551" w:type="dxa"/>
            <w:gridSpan w:val="3"/>
            <w:shd w:val="clear" w:color="auto" w:fill="FFFFFF" w:themeFill="background1"/>
            <w:vAlign w:val="center"/>
          </w:tcPr>
          <w:p w14:paraId="151FA44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9EE76DB" w14:textId="77777777" w:rsidR="002B13B2" w:rsidRPr="002369F6" w:rsidRDefault="002B13B2" w:rsidP="00B945D5">
            <w:pPr>
              <w:spacing w:after="0" w:line="240" w:lineRule="auto"/>
            </w:pPr>
          </w:p>
        </w:tc>
        <w:tc>
          <w:tcPr>
            <w:tcW w:w="2460" w:type="dxa"/>
            <w:vAlign w:val="center"/>
          </w:tcPr>
          <w:p w14:paraId="4C52B6CE" w14:textId="77777777" w:rsidR="002B13B2" w:rsidRPr="002369F6" w:rsidRDefault="002B13B2" w:rsidP="00B945D5">
            <w:pPr>
              <w:spacing w:after="0" w:line="240" w:lineRule="auto"/>
            </w:pPr>
          </w:p>
        </w:tc>
      </w:tr>
      <w:tr w:rsidR="002B13B2" w:rsidRPr="002369F6" w14:paraId="7D0873B6"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3DDE4593" w14:textId="77777777" w:rsidR="002B13B2" w:rsidRPr="00975E1D" w:rsidRDefault="002B13B2" w:rsidP="00B945D5">
            <w:pPr>
              <w:spacing w:before="60" w:after="60" w:line="240" w:lineRule="auto"/>
              <w:rPr>
                <w:rFonts w:ascii="Avenir Next Cyr Medium" w:hAnsi="Avenir Next Cyr Medium" w:cs="Tahoma"/>
                <w:b/>
                <w:bCs/>
                <w:color w:val="000000" w:themeColor="text1"/>
                <w:sz w:val="20"/>
                <w:szCs w:val="16"/>
              </w:rPr>
            </w:pPr>
            <w:proofErr w:type="spellStart"/>
            <w:r w:rsidRPr="00975E1D">
              <w:rPr>
                <w:rFonts w:ascii="Avenir Next Cyr Medium" w:hAnsi="Avenir Next Cyr Medium"/>
                <w:b/>
                <w:bCs/>
                <w:sz w:val="20"/>
                <w:szCs w:val="20"/>
              </w:rPr>
              <w:t>Упаковка</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та</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продуктовий</w:t>
            </w:r>
            <w:proofErr w:type="spellEnd"/>
            <w:r w:rsidRPr="00975E1D">
              <w:rPr>
                <w:rFonts w:ascii="Avenir Next Cyr Medium" w:hAnsi="Avenir Next Cyr Medium"/>
                <w:b/>
                <w:bCs/>
                <w:sz w:val="20"/>
                <w:szCs w:val="20"/>
              </w:rPr>
              <w:t xml:space="preserve"> </w:t>
            </w:r>
            <w:proofErr w:type="spellStart"/>
            <w:r w:rsidRPr="00975E1D">
              <w:rPr>
                <w:rFonts w:ascii="Avenir Next Cyr Medium" w:hAnsi="Avenir Next Cyr Medium"/>
                <w:b/>
                <w:bCs/>
                <w:sz w:val="20"/>
                <w:szCs w:val="20"/>
              </w:rPr>
              <w:t>дизайн</w:t>
            </w:r>
            <w:proofErr w:type="spellEnd"/>
          </w:p>
        </w:tc>
        <w:tc>
          <w:tcPr>
            <w:tcW w:w="2551" w:type="dxa"/>
            <w:gridSpan w:val="3"/>
            <w:shd w:val="clear" w:color="auto" w:fill="FFFFFF" w:themeFill="background1"/>
            <w:vAlign w:val="center"/>
          </w:tcPr>
          <w:p w14:paraId="131FDF5D"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8C8A6C9" w14:textId="77777777" w:rsidR="002B13B2" w:rsidRPr="002369F6" w:rsidRDefault="002B13B2" w:rsidP="00B945D5">
            <w:pPr>
              <w:spacing w:after="0" w:line="240" w:lineRule="auto"/>
            </w:pPr>
          </w:p>
        </w:tc>
        <w:tc>
          <w:tcPr>
            <w:tcW w:w="2460" w:type="dxa"/>
            <w:vAlign w:val="center"/>
          </w:tcPr>
          <w:p w14:paraId="54B3491B" w14:textId="77777777" w:rsidR="002B13B2" w:rsidRPr="002369F6" w:rsidRDefault="002B13B2" w:rsidP="00B945D5">
            <w:pPr>
              <w:spacing w:after="0" w:line="240" w:lineRule="auto"/>
            </w:pPr>
          </w:p>
        </w:tc>
      </w:tr>
      <w:tr w:rsidR="002B13B2" w:rsidRPr="002369F6" w14:paraId="2AEE8891"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484C0454"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Print</w:t>
            </w:r>
            <w:r w:rsidRPr="000F0840">
              <w:rPr>
                <w:rFonts w:ascii="Avenir Next Cyr Medium" w:hAnsi="Avenir Next Cyr Medium"/>
                <w:b/>
                <w:bCs/>
                <w:color w:val="auto"/>
              </w:rPr>
              <w:t xml:space="preserve"> - </w:t>
            </w:r>
            <w:r w:rsidRPr="000F0840">
              <w:rPr>
                <w:rFonts w:ascii="Avenir Next Cyr Medium" w:hAnsi="Avenir Next Cyr Medium"/>
                <w:b/>
                <w:bCs/>
                <w:color w:val="auto"/>
                <w:sz w:val="20"/>
                <w:szCs w:val="16"/>
                <w:lang w:val="uk-UA"/>
              </w:rPr>
              <w:t>Публікації споживачів</w:t>
            </w:r>
          </w:p>
        </w:tc>
        <w:tc>
          <w:tcPr>
            <w:tcW w:w="2551" w:type="dxa"/>
            <w:gridSpan w:val="3"/>
            <w:shd w:val="clear" w:color="auto" w:fill="FFFFFF" w:themeFill="background1"/>
            <w:vAlign w:val="center"/>
          </w:tcPr>
          <w:p w14:paraId="274EE40F"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88FC940" w14:textId="77777777" w:rsidR="002B13B2" w:rsidRPr="002369F6" w:rsidRDefault="002B13B2" w:rsidP="00B945D5">
            <w:pPr>
              <w:spacing w:after="0" w:line="240" w:lineRule="auto"/>
            </w:pPr>
          </w:p>
        </w:tc>
        <w:tc>
          <w:tcPr>
            <w:tcW w:w="2460" w:type="dxa"/>
            <w:vAlign w:val="center"/>
          </w:tcPr>
          <w:p w14:paraId="5F285FC2" w14:textId="77777777" w:rsidR="002B13B2" w:rsidRPr="002369F6" w:rsidRDefault="002B13B2" w:rsidP="00B945D5">
            <w:pPr>
              <w:spacing w:after="0" w:line="240" w:lineRule="auto"/>
            </w:pPr>
          </w:p>
        </w:tc>
      </w:tr>
      <w:tr w:rsidR="002B13B2" w:rsidRPr="002369F6" w14:paraId="3E84927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BF9FC84" w14:textId="77777777" w:rsidR="002B13B2" w:rsidRPr="000F0840" w:rsidRDefault="002B13B2" w:rsidP="00B945D5">
            <w:pPr>
              <w:spacing w:before="60" w:after="60" w:line="240" w:lineRule="auto"/>
              <w:rPr>
                <w:rFonts w:ascii="Avenir Next Cyr Medium" w:hAnsi="Avenir Next Cyr Medium"/>
                <w:b/>
                <w:bCs/>
                <w:color w:val="auto"/>
                <w:sz w:val="20"/>
                <w:szCs w:val="16"/>
              </w:rPr>
            </w:pPr>
            <w:proofErr w:type="spellStart"/>
            <w:r w:rsidRPr="000F0840">
              <w:rPr>
                <w:rFonts w:ascii="Avenir Next Cyr Medium" w:hAnsi="Avenir Next Cyr Medium"/>
                <w:b/>
                <w:color w:val="auto"/>
                <w:sz w:val="20"/>
                <w:szCs w:val="20"/>
                <w:lang w:val="uk-UA"/>
              </w:rPr>
              <w:t>Print</w:t>
            </w:r>
            <w:proofErr w:type="spellEnd"/>
            <w:r w:rsidRPr="000F0840">
              <w:rPr>
                <w:rFonts w:ascii="Avenir Next Cyr Medium" w:hAnsi="Avenir Next Cyr Medium"/>
                <w:b/>
                <w:color w:val="auto"/>
                <w:sz w:val="20"/>
                <w:szCs w:val="20"/>
                <w:lang w:val="uk-UA"/>
              </w:rPr>
              <w:t xml:space="preserve"> - Журнал</w:t>
            </w:r>
          </w:p>
        </w:tc>
        <w:tc>
          <w:tcPr>
            <w:tcW w:w="2551" w:type="dxa"/>
            <w:gridSpan w:val="3"/>
            <w:shd w:val="clear" w:color="auto" w:fill="FFFFFF" w:themeFill="background1"/>
            <w:vAlign w:val="center"/>
          </w:tcPr>
          <w:p w14:paraId="605925A0"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57054483" w14:textId="77777777" w:rsidR="002B13B2" w:rsidRPr="002369F6" w:rsidRDefault="002B13B2" w:rsidP="00B945D5">
            <w:pPr>
              <w:spacing w:after="0" w:line="240" w:lineRule="auto"/>
            </w:pPr>
          </w:p>
        </w:tc>
        <w:tc>
          <w:tcPr>
            <w:tcW w:w="2460" w:type="dxa"/>
            <w:vAlign w:val="center"/>
          </w:tcPr>
          <w:p w14:paraId="00224A2F" w14:textId="77777777" w:rsidR="002B13B2" w:rsidRPr="002369F6" w:rsidRDefault="002B13B2" w:rsidP="00B945D5">
            <w:pPr>
              <w:spacing w:after="0" w:line="240" w:lineRule="auto"/>
            </w:pPr>
          </w:p>
        </w:tc>
      </w:tr>
      <w:tr w:rsidR="002B13B2" w:rsidRPr="002369F6" w14:paraId="4D4B91F3"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EF3AB35"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proofErr w:type="spellStart"/>
            <w:r w:rsidRPr="000F0840">
              <w:rPr>
                <w:rFonts w:ascii="Avenir Next Cyr Medium" w:hAnsi="Avenir Next Cyr Medium"/>
                <w:b/>
                <w:color w:val="auto"/>
                <w:sz w:val="20"/>
                <w:szCs w:val="20"/>
                <w:lang w:val="uk-UA"/>
              </w:rPr>
              <w:t>Print</w:t>
            </w:r>
            <w:proofErr w:type="spellEnd"/>
            <w:r w:rsidRPr="000F0840">
              <w:rPr>
                <w:rFonts w:ascii="Avenir Next Cyr Medium" w:hAnsi="Avenir Next Cyr Medium"/>
                <w:b/>
                <w:color w:val="auto"/>
                <w:sz w:val="20"/>
                <w:szCs w:val="20"/>
                <w:lang w:val="uk-UA"/>
              </w:rPr>
              <w:t xml:space="preserve"> - Газета</w:t>
            </w:r>
          </w:p>
        </w:tc>
        <w:tc>
          <w:tcPr>
            <w:tcW w:w="2551" w:type="dxa"/>
            <w:gridSpan w:val="3"/>
            <w:shd w:val="clear" w:color="auto" w:fill="FFFFFF" w:themeFill="background1"/>
            <w:vAlign w:val="center"/>
          </w:tcPr>
          <w:p w14:paraId="64FBFF85"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3286877B" w14:textId="77777777" w:rsidR="002B13B2" w:rsidRPr="002369F6" w:rsidRDefault="002B13B2" w:rsidP="00B945D5">
            <w:pPr>
              <w:spacing w:after="0" w:line="240" w:lineRule="auto"/>
            </w:pPr>
          </w:p>
        </w:tc>
        <w:tc>
          <w:tcPr>
            <w:tcW w:w="2460" w:type="dxa"/>
            <w:vAlign w:val="center"/>
          </w:tcPr>
          <w:p w14:paraId="6E083E51" w14:textId="77777777" w:rsidR="002B13B2" w:rsidRPr="002369F6" w:rsidRDefault="002B13B2" w:rsidP="00B945D5">
            <w:pPr>
              <w:spacing w:after="0" w:line="240" w:lineRule="auto"/>
            </w:pPr>
          </w:p>
        </w:tc>
      </w:tr>
      <w:tr w:rsidR="002B13B2" w:rsidRPr="002369F6" w14:paraId="51D15BDC"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72B001A"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20"/>
              </w:rPr>
              <w:t>PR</w:t>
            </w:r>
          </w:p>
        </w:tc>
        <w:tc>
          <w:tcPr>
            <w:tcW w:w="2551" w:type="dxa"/>
            <w:gridSpan w:val="3"/>
            <w:shd w:val="clear" w:color="auto" w:fill="FFFFFF" w:themeFill="background1"/>
            <w:vAlign w:val="center"/>
          </w:tcPr>
          <w:p w14:paraId="77AFC3B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2CF3BD90" w14:textId="77777777" w:rsidR="002B13B2" w:rsidRPr="002369F6" w:rsidRDefault="002B13B2" w:rsidP="00B945D5">
            <w:pPr>
              <w:spacing w:after="0" w:line="240" w:lineRule="auto"/>
            </w:pPr>
          </w:p>
        </w:tc>
        <w:tc>
          <w:tcPr>
            <w:tcW w:w="2460" w:type="dxa"/>
            <w:vAlign w:val="center"/>
          </w:tcPr>
          <w:p w14:paraId="1DBC09D1" w14:textId="77777777" w:rsidR="002B13B2" w:rsidRPr="002369F6" w:rsidRDefault="002B13B2" w:rsidP="00B945D5">
            <w:pPr>
              <w:spacing w:after="0" w:line="240" w:lineRule="auto"/>
            </w:pPr>
          </w:p>
        </w:tc>
      </w:tr>
      <w:tr w:rsidR="002B13B2" w:rsidRPr="002369F6" w14:paraId="6CD93F6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7BDE4F4"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cs="Calibri"/>
                <w:b/>
                <w:bCs/>
                <w:color w:val="auto"/>
                <w:sz w:val="20"/>
                <w:szCs w:val="11"/>
                <w:lang w:val="uk-UA"/>
              </w:rPr>
              <w:t>Радіо</w:t>
            </w:r>
          </w:p>
        </w:tc>
        <w:tc>
          <w:tcPr>
            <w:tcW w:w="2551" w:type="dxa"/>
            <w:gridSpan w:val="3"/>
            <w:shd w:val="clear" w:color="auto" w:fill="FFFFFF" w:themeFill="background1"/>
            <w:vAlign w:val="center"/>
          </w:tcPr>
          <w:p w14:paraId="7B05634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18BE26DC" w14:textId="77777777" w:rsidR="002B13B2" w:rsidRPr="002369F6" w:rsidRDefault="002B13B2" w:rsidP="00B945D5">
            <w:pPr>
              <w:spacing w:after="0" w:line="240" w:lineRule="auto"/>
            </w:pPr>
          </w:p>
        </w:tc>
        <w:tc>
          <w:tcPr>
            <w:tcW w:w="2460" w:type="dxa"/>
            <w:vAlign w:val="center"/>
          </w:tcPr>
          <w:p w14:paraId="51E582D6" w14:textId="77777777" w:rsidR="002B13B2" w:rsidRPr="002369F6" w:rsidRDefault="002B13B2" w:rsidP="00B945D5">
            <w:pPr>
              <w:spacing w:after="0" w:line="240" w:lineRule="auto"/>
            </w:pPr>
          </w:p>
        </w:tc>
      </w:tr>
      <w:tr w:rsidR="002B13B2" w:rsidRPr="002369F6" w14:paraId="0F5FA6E0"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65634A2E"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 xml:space="preserve">Досвід в роздрібній торгівлі: </w:t>
            </w:r>
            <w:r w:rsidRPr="000F0840">
              <w:rPr>
                <w:rFonts w:ascii="Avenir Next Cyr Medium" w:hAnsi="Avenir Next Cyr Medium"/>
                <w:b/>
                <w:bCs/>
                <w:color w:val="auto"/>
                <w:sz w:val="20"/>
                <w:szCs w:val="16"/>
              </w:rPr>
              <w:t>Digital</w:t>
            </w:r>
          </w:p>
        </w:tc>
        <w:tc>
          <w:tcPr>
            <w:tcW w:w="2551" w:type="dxa"/>
            <w:gridSpan w:val="3"/>
            <w:shd w:val="clear" w:color="auto" w:fill="FFFFFF" w:themeFill="background1"/>
            <w:vAlign w:val="center"/>
          </w:tcPr>
          <w:p w14:paraId="2D21C438"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3715557" w14:textId="77777777" w:rsidR="002B13B2" w:rsidRPr="002369F6" w:rsidRDefault="002B13B2" w:rsidP="00B945D5">
            <w:pPr>
              <w:spacing w:after="0" w:line="240" w:lineRule="auto"/>
            </w:pPr>
          </w:p>
        </w:tc>
        <w:tc>
          <w:tcPr>
            <w:tcW w:w="2460" w:type="dxa"/>
            <w:vAlign w:val="center"/>
          </w:tcPr>
          <w:p w14:paraId="2DE3988A" w14:textId="77777777" w:rsidR="002B13B2" w:rsidRPr="002369F6" w:rsidRDefault="002B13B2" w:rsidP="00B945D5">
            <w:pPr>
              <w:spacing w:after="0" w:line="240" w:lineRule="auto"/>
            </w:pPr>
          </w:p>
        </w:tc>
      </w:tr>
      <w:tr w:rsidR="002B13B2" w:rsidRPr="00C011FF" w14:paraId="6067FCDD"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919074"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Досвід в роздрібній торгівлі: в місцях продажу</w:t>
            </w:r>
          </w:p>
        </w:tc>
        <w:tc>
          <w:tcPr>
            <w:tcW w:w="2551" w:type="dxa"/>
            <w:gridSpan w:val="3"/>
            <w:shd w:val="clear" w:color="auto" w:fill="FFFFFF" w:themeFill="background1"/>
            <w:vAlign w:val="center"/>
          </w:tcPr>
          <w:p w14:paraId="625F8B01"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06648F8A" w14:textId="77777777" w:rsidR="002B13B2" w:rsidRPr="00975E1D" w:rsidRDefault="002B13B2" w:rsidP="00B945D5">
            <w:pPr>
              <w:spacing w:after="0" w:line="240" w:lineRule="auto"/>
              <w:rPr>
                <w:lang w:val="ru-RU"/>
              </w:rPr>
            </w:pPr>
          </w:p>
        </w:tc>
        <w:tc>
          <w:tcPr>
            <w:tcW w:w="2460" w:type="dxa"/>
            <w:vAlign w:val="center"/>
          </w:tcPr>
          <w:p w14:paraId="5AE3635E" w14:textId="77777777" w:rsidR="002B13B2" w:rsidRPr="00975E1D" w:rsidRDefault="002B13B2" w:rsidP="00B945D5">
            <w:pPr>
              <w:spacing w:after="0" w:line="240" w:lineRule="auto"/>
              <w:rPr>
                <w:lang w:val="ru-RU"/>
              </w:rPr>
            </w:pPr>
          </w:p>
        </w:tc>
      </w:tr>
      <w:tr w:rsidR="002B13B2" w:rsidRPr="002369F6" w14:paraId="3CC8E9E9"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5CA3D2"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584574">
              <w:rPr>
                <w:rFonts w:ascii="Avenir Next Cyr Medium" w:hAnsi="Avenir Next Cyr Medium"/>
                <w:b/>
                <w:color w:val="000000" w:themeColor="text1"/>
                <w:sz w:val="20"/>
                <w:szCs w:val="20"/>
                <w:lang w:val="uk-UA"/>
              </w:rPr>
              <w:t>Рекламні акції, купони, дистрибуція</w:t>
            </w:r>
          </w:p>
        </w:tc>
        <w:tc>
          <w:tcPr>
            <w:tcW w:w="2551" w:type="dxa"/>
            <w:gridSpan w:val="3"/>
            <w:shd w:val="clear" w:color="auto" w:fill="FFFFFF" w:themeFill="background1"/>
            <w:vAlign w:val="center"/>
          </w:tcPr>
          <w:p w14:paraId="4D057A97"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63CE1BF" w14:textId="77777777" w:rsidR="002B13B2" w:rsidRPr="002369F6" w:rsidRDefault="002B13B2" w:rsidP="00B945D5">
            <w:pPr>
              <w:spacing w:after="0" w:line="240" w:lineRule="auto"/>
            </w:pPr>
          </w:p>
        </w:tc>
        <w:tc>
          <w:tcPr>
            <w:tcW w:w="2460" w:type="dxa"/>
            <w:vAlign w:val="center"/>
          </w:tcPr>
          <w:p w14:paraId="48AD55FF" w14:textId="77777777" w:rsidR="002B13B2" w:rsidRPr="002369F6" w:rsidRDefault="002B13B2" w:rsidP="00B945D5">
            <w:pPr>
              <w:spacing w:after="0" w:line="240" w:lineRule="auto"/>
            </w:pPr>
          </w:p>
        </w:tc>
      </w:tr>
      <w:tr w:rsidR="002B13B2" w:rsidRPr="002369F6" w14:paraId="42BF2DC5"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2C2540F"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proofErr w:type="spellStart"/>
            <w:r w:rsidRPr="000F0840">
              <w:rPr>
                <w:rFonts w:ascii="Avenir Next Cyr Medium" w:hAnsi="Avenir Next Cyr Medium" w:cs="Tahoma"/>
                <w:b/>
                <w:color w:val="auto"/>
                <w:sz w:val="20"/>
                <w:szCs w:val="20"/>
                <w:lang w:val="uk-UA"/>
              </w:rPr>
              <w:lastRenderedPageBreak/>
              <w:t>Семплінг</w:t>
            </w:r>
            <w:proofErr w:type="spellEnd"/>
            <w:r w:rsidRPr="000F0840">
              <w:rPr>
                <w:rFonts w:ascii="Avenir Next Cyr Medium" w:hAnsi="Avenir Next Cyr Medium" w:cs="Tahoma"/>
                <w:b/>
                <w:color w:val="auto"/>
                <w:sz w:val="20"/>
                <w:szCs w:val="20"/>
                <w:lang w:val="uk-UA"/>
              </w:rPr>
              <w:t>, тестування</w:t>
            </w:r>
          </w:p>
        </w:tc>
        <w:tc>
          <w:tcPr>
            <w:tcW w:w="2551" w:type="dxa"/>
            <w:gridSpan w:val="3"/>
            <w:shd w:val="clear" w:color="auto" w:fill="FFFFFF" w:themeFill="background1"/>
            <w:vAlign w:val="center"/>
          </w:tcPr>
          <w:p w14:paraId="741F70B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5339E81" w14:textId="77777777" w:rsidR="002B13B2" w:rsidRPr="002369F6" w:rsidRDefault="002B13B2" w:rsidP="00B945D5">
            <w:pPr>
              <w:spacing w:after="0" w:line="240" w:lineRule="auto"/>
            </w:pPr>
          </w:p>
        </w:tc>
        <w:tc>
          <w:tcPr>
            <w:tcW w:w="2460" w:type="dxa"/>
            <w:vAlign w:val="center"/>
          </w:tcPr>
          <w:p w14:paraId="5854A808" w14:textId="77777777" w:rsidR="002B13B2" w:rsidRPr="002369F6" w:rsidRDefault="002B13B2" w:rsidP="00B945D5">
            <w:pPr>
              <w:spacing w:after="0" w:line="240" w:lineRule="auto"/>
            </w:pPr>
          </w:p>
        </w:tc>
      </w:tr>
      <w:tr w:rsidR="002B13B2" w:rsidRPr="002369F6" w14:paraId="09BBB895"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3B4BC9DD" w14:textId="77777777" w:rsidR="002B13B2" w:rsidRPr="000F0840" w:rsidRDefault="002B13B2" w:rsidP="00B945D5">
            <w:pPr>
              <w:spacing w:before="60" w:after="60" w:line="240" w:lineRule="auto"/>
              <w:rPr>
                <w:rFonts w:ascii="Avenir Next Cyr Medium" w:hAnsi="Avenir Next Cyr Medium"/>
                <w:b/>
                <w:bCs/>
                <w:color w:val="auto"/>
                <w:sz w:val="20"/>
                <w:szCs w:val="20"/>
              </w:rPr>
            </w:pPr>
            <w:proofErr w:type="spellStart"/>
            <w:r w:rsidRPr="000F0840">
              <w:rPr>
                <w:rFonts w:ascii="Avenir Next Cyr Medium" w:hAnsi="Avenir Next Cyr Medium"/>
                <w:b/>
                <w:bCs/>
                <w:color w:val="auto"/>
                <w:sz w:val="20"/>
                <w:szCs w:val="11"/>
                <w:lang w:val="uk-UA"/>
              </w:rPr>
              <w:t>Інфлюенсер</w:t>
            </w:r>
            <w:proofErr w:type="spellEnd"/>
            <w:r w:rsidRPr="000F0840">
              <w:rPr>
                <w:rFonts w:ascii="Avenir Next Cyr Medium" w:hAnsi="Avenir Next Cyr Medium"/>
                <w:b/>
                <w:bCs/>
                <w:color w:val="auto"/>
                <w:sz w:val="20"/>
                <w:szCs w:val="11"/>
                <w:lang w:val="uk-UA"/>
              </w:rPr>
              <w:t>/Ключовий лідер думок</w:t>
            </w:r>
          </w:p>
        </w:tc>
        <w:tc>
          <w:tcPr>
            <w:tcW w:w="2551" w:type="dxa"/>
            <w:gridSpan w:val="3"/>
            <w:shd w:val="clear" w:color="auto" w:fill="FFFFFF" w:themeFill="background1"/>
            <w:vAlign w:val="center"/>
          </w:tcPr>
          <w:p w14:paraId="658C0151"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71B7F0E" w14:textId="77777777" w:rsidR="002B13B2" w:rsidRPr="002369F6" w:rsidRDefault="002B13B2" w:rsidP="00B945D5">
            <w:pPr>
              <w:spacing w:after="0" w:line="240" w:lineRule="auto"/>
            </w:pPr>
          </w:p>
        </w:tc>
        <w:tc>
          <w:tcPr>
            <w:tcW w:w="2460" w:type="dxa"/>
            <w:vAlign w:val="center"/>
          </w:tcPr>
          <w:p w14:paraId="04E614E1" w14:textId="77777777" w:rsidR="002B13B2" w:rsidRPr="002369F6" w:rsidRDefault="002B13B2" w:rsidP="00B945D5">
            <w:pPr>
              <w:spacing w:after="0" w:line="240" w:lineRule="auto"/>
            </w:pPr>
          </w:p>
        </w:tc>
      </w:tr>
      <w:tr w:rsidR="002B13B2" w:rsidRPr="002369F6" w14:paraId="1ED3765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01A4F27E" w14:textId="77777777" w:rsidR="002B13B2" w:rsidRPr="000F0840" w:rsidRDefault="002B13B2" w:rsidP="00B945D5">
            <w:pPr>
              <w:spacing w:before="60" w:after="60" w:line="240" w:lineRule="auto"/>
              <w:rPr>
                <w:rFonts w:ascii="Avenir Next Cyr Medium" w:hAnsi="Avenir Next Cyr Medium" w:cs="Tahoma"/>
                <w:b/>
                <w:bCs/>
                <w:color w:val="auto"/>
                <w:sz w:val="20"/>
                <w:szCs w:val="16"/>
              </w:rPr>
            </w:pPr>
            <w:r w:rsidRPr="000F0840">
              <w:rPr>
                <w:rFonts w:ascii="Avenir Next Cyr Medium" w:hAnsi="Avenir Next Cyr Medium" w:cs="Calibri"/>
                <w:b/>
                <w:bCs/>
                <w:color w:val="auto"/>
                <w:sz w:val="20"/>
                <w:szCs w:val="16"/>
                <w:lang w:val="uk-UA"/>
              </w:rPr>
              <w:t>Спонсорство – Розваги</w:t>
            </w:r>
          </w:p>
        </w:tc>
        <w:tc>
          <w:tcPr>
            <w:tcW w:w="2551" w:type="dxa"/>
            <w:gridSpan w:val="3"/>
            <w:shd w:val="clear" w:color="auto" w:fill="FFFFFF" w:themeFill="background1"/>
            <w:vAlign w:val="center"/>
          </w:tcPr>
          <w:p w14:paraId="2FF76E64"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4252C906" w14:textId="77777777" w:rsidR="002B13B2" w:rsidRPr="002369F6" w:rsidRDefault="002B13B2" w:rsidP="00B945D5">
            <w:pPr>
              <w:spacing w:after="0" w:line="240" w:lineRule="auto"/>
            </w:pPr>
          </w:p>
        </w:tc>
        <w:tc>
          <w:tcPr>
            <w:tcW w:w="2460" w:type="dxa"/>
            <w:vAlign w:val="center"/>
          </w:tcPr>
          <w:p w14:paraId="7CF6B039" w14:textId="77777777" w:rsidR="002B13B2" w:rsidRPr="002369F6" w:rsidRDefault="002B13B2" w:rsidP="00B945D5">
            <w:pPr>
              <w:spacing w:after="0" w:line="240" w:lineRule="auto"/>
            </w:pPr>
          </w:p>
        </w:tc>
      </w:tr>
      <w:tr w:rsidR="002B13B2" w:rsidRPr="002369F6" w14:paraId="35A99828"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316FB65B"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Спонсорство – Спорт</w:t>
            </w:r>
          </w:p>
        </w:tc>
        <w:tc>
          <w:tcPr>
            <w:tcW w:w="2551" w:type="dxa"/>
            <w:gridSpan w:val="3"/>
            <w:shd w:val="clear" w:color="auto" w:fill="FFFFFF" w:themeFill="background1"/>
            <w:vAlign w:val="center"/>
          </w:tcPr>
          <w:p w14:paraId="25B3973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5BD618F" w14:textId="77777777" w:rsidR="002B13B2" w:rsidRPr="002369F6" w:rsidRDefault="002B13B2" w:rsidP="00B945D5">
            <w:pPr>
              <w:spacing w:after="0" w:line="240" w:lineRule="auto"/>
            </w:pPr>
          </w:p>
        </w:tc>
        <w:tc>
          <w:tcPr>
            <w:tcW w:w="2460" w:type="dxa"/>
            <w:vAlign w:val="center"/>
          </w:tcPr>
          <w:p w14:paraId="7D54B4D0" w14:textId="77777777" w:rsidR="002B13B2" w:rsidRPr="002369F6" w:rsidRDefault="002B13B2" w:rsidP="00B945D5">
            <w:pPr>
              <w:spacing w:after="0" w:line="240" w:lineRule="auto"/>
            </w:pPr>
          </w:p>
        </w:tc>
      </w:tr>
      <w:tr w:rsidR="002B13B2" w:rsidRPr="002369F6" w14:paraId="3F82FA38"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463F1577"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Спонсорство – Унікальна можливість</w:t>
            </w:r>
          </w:p>
        </w:tc>
        <w:tc>
          <w:tcPr>
            <w:tcW w:w="2551" w:type="dxa"/>
            <w:gridSpan w:val="3"/>
            <w:shd w:val="clear" w:color="auto" w:fill="FFFFFF" w:themeFill="background1"/>
            <w:vAlign w:val="center"/>
          </w:tcPr>
          <w:p w14:paraId="7D275563"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6903AB07" w14:textId="77777777" w:rsidR="002B13B2" w:rsidRPr="002369F6" w:rsidRDefault="002B13B2" w:rsidP="00B945D5">
            <w:pPr>
              <w:spacing w:after="0" w:line="240" w:lineRule="auto"/>
            </w:pPr>
          </w:p>
        </w:tc>
        <w:tc>
          <w:tcPr>
            <w:tcW w:w="2460" w:type="dxa"/>
            <w:vAlign w:val="center"/>
          </w:tcPr>
          <w:p w14:paraId="4CC51351" w14:textId="77777777" w:rsidR="002B13B2" w:rsidRPr="002369F6" w:rsidRDefault="002B13B2" w:rsidP="00B945D5">
            <w:pPr>
              <w:spacing w:after="0" w:line="240" w:lineRule="auto"/>
            </w:pPr>
          </w:p>
        </w:tc>
      </w:tr>
      <w:tr w:rsidR="002B13B2" w:rsidRPr="002369F6" w14:paraId="106DCB8C"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1EC6107C" w14:textId="77777777" w:rsidR="002B13B2" w:rsidRPr="000F0840" w:rsidRDefault="002B13B2" w:rsidP="00B945D5">
            <w:pPr>
              <w:spacing w:before="60" w:after="60" w:line="240" w:lineRule="auto"/>
              <w:rPr>
                <w:rFonts w:ascii="Avenir Next Cyr Medium" w:hAnsi="Avenir Next Cyr Medium"/>
                <w:b/>
                <w:bCs/>
                <w:color w:val="auto"/>
                <w:sz w:val="20"/>
                <w:szCs w:val="16"/>
              </w:rPr>
            </w:pPr>
            <w:r w:rsidRPr="000F0840">
              <w:rPr>
                <w:rFonts w:ascii="Avenir Next Cyr Medium" w:hAnsi="Avenir Next Cyr Medium"/>
                <w:b/>
                <w:bCs/>
                <w:color w:val="auto"/>
                <w:sz w:val="20"/>
                <w:szCs w:val="16"/>
                <w:lang w:val="uk-UA"/>
              </w:rPr>
              <w:t>Вуличний маркетинг</w:t>
            </w:r>
          </w:p>
        </w:tc>
        <w:tc>
          <w:tcPr>
            <w:tcW w:w="2551" w:type="dxa"/>
            <w:gridSpan w:val="3"/>
            <w:shd w:val="clear" w:color="auto" w:fill="FFFFFF" w:themeFill="background1"/>
            <w:vAlign w:val="center"/>
          </w:tcPr>
          <w:p w14:paraId="2F732C3B"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70749C56" w14:textId="77777777" w:rsidR="002B13B2" w:rsidRPr="002369F6" w:rsidRDefault="002B13B2" w:rsidP="00B945D5">
            <w:pPr>
              <w:spacing w:after="0" w:line="240" w:lineRule="auto"/>
            </w:pPr>
          </w:p>
        </w:tc>
        <w:tc>
          <w:tcPr>
            <w:tcW w:w="2460" w:type="dxa"/>
            <w:vAlign w:val="center"/>
          </w:tcPr>
          <w:p w14:paraId="449E8554" w14:textId="77777777" w:rsidR="002B13B2" w:rsidRPr="002369F6" w:rsidRDefault="002B13B2" w:rsidP="00B945D5">
            <w:pPr>
              <w:spacing w:after="0" w:line="240" w:lineRule="auto"/>
            </w:pPr>
          </w:p>
        </w:tc>
      </w:tr>
      <w:tr w:rsidR="002B13B2" w:rsidRPr="00C011FF" w14:paraId="2A245587"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268024"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proofErr w:type="spellStart"/>
            <w:r w:rsidRPr="000F0840">
              <w:rPr>
                <w:rFonts w:ascii="Avenir Next Cyr Medium" w:hAnsi="Avenir Next Cyr Medium"/>
                <w:b/>
                <w:color w:val="auto"/>
                <w:sz w:val="20"/>
                <w:szCs w:val="20"/>
                <w:lang w:val="uk-UA"/>
              </w:rPr>
              <w:t>Трейд</w:t>
            </w:r>
            <w:proofErr w:type="spellEnd"/>
            <w:r w:rsidRPr="000F0840">
              <w:rPr>
                <w:rFonts w:ascii="Avenir Next Cyr Medium" w:hAnsi="Avenir Next Cyr Medium"/>
                <w:b/>
                <w:color w:val="auto"/>
                <w:sz w:val="20"/>
                <w:szCs w:val="20"/>
                <w:lang w:val="uk-UA"/>
              </w:rPr>
              <w:t xml:space="preserve"> шоу, галузеві заходи, виставки, комунікації, професійне  залучення</w:t>
            </w:r>
          </w:p>
        </w:tc>
        <w:tc>
          <w:tcPr>
            <w:tcW w:w="2551" w:type="dxa"/>
            <w:gridSpan w:val="3"/>
            <w:shd w:val="clear" w:color="auto" w:fill="FFFFFF" w:themeFill="background1"/>
            <w:vAlign w:val="center"/>
          </w:tcPr>
          <w:p w14:paraId="630ECD74"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vAlign w:val="center"/>
          </w:tcPr>
          <w:p w14:paraId="49ECB5F4" w14:textId="77777777" w:rsidR="002B13B2" w:rsidRPr="00975E1D" w:rsidRDefault="002B13B2" w:rsidP="00B945D5">
            <w:pPr>
              <w:spacing w:after="0" w:line="240" w:lineRule="auto"/>
              <w:rPr>
                <w:lang w:val="ru-RU"/>
              </w:rPr>
            </w:pPr>
          </w:p>
        </w:tc>
        <w:tc>
          <w:tcPr>
            <w:tcW w:w="2460" w:type="dxa"/>
            <w:vAlign w:val="center"/>
          </w:tcPr>
          <w:p w14:paraId="190D312D" w14:textId="77777777" w:rsidR="002B13B2" w:rsidRPr="00975E1D" w:rsidRDefault="002B13B2" w:rsidP="00B945D5">
            <w:pPr>
              <w:spacing w:after="0" w:line="240" w:lineRule="auto"/>
              <w:rPr>
                <w:lang w:val="ru-RU"/>
              </w:rPr>
            </w:pPr>
          </w:p>
        </w:tc>
      </w:tr>
      <w:tr w:rsidR="002B13B2" w:rsidRPr="002369F6" w14:paraId="768042FE"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EF1EF23" w14:textId="77777777" w:rsidR="002B13B2" w:rsidRPr="000F0840" w:rsidRDefault="002B13B2" w:rsidP="00B945D5">
            <w:pPr>
              <w:spacing w:before="60" w:after="60" w:line="240" w:lineRule="auto"/>
              <w:rPr>
                <w:rFonts w:ascii="Avenir Next Cyr Medium" w:hAnsi="Avenir Next Cyr Medium"/>
                <w:b/>
                <w:bCs/>
                <w:color w:val="auto"/>
                <w:sz w:val="20"/>
                <w:szCs w:val="16"/>
                <w:lang w:val="uk-UA"/>
              </w:rPr>
            </w:pPr>
            <w:r w:rsidRPr="000F0840">
              <w:rPr>
                <w:rFonts w:ascii="Avenir Next Cyr Medium" w:hAnsi="Avenir Next Cyr Medium"/>
                <w:b/>
                <w:color w:val="auto"/>
                <w:sz w:val="20"/>
                <w:szCs w:val="20"/>
                <w:lang w:val="uk-UA"/>
              </w:rPr>
              <w:t>ТБ</w:t>
            </w:r>
          </w:p>
        </w:tc>
        <w:tc>
          <w:tcPr>
            <w:tcW w:w="2551" w:type="dxa"/>
            <w:gridSpan w:val="3"/>
            <w:shd w:val="clear" w:color="auto" w:fill="FFFFFF" w:themeFill="background1"/>
            <w:vAlign w:val="center"/>
          </w:tcPr>
          <w:p w14:paraId="326FFC6A"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vAlign w:val="center"/>
          </w:tcPr>
          <w:p w14:paraId="0D333B2A" w14:textId="77777777" w:rsidR="002B13B2" w:rsidRPr="002369F6" w:rsidRDefault="002B13B2" w:rsidP="00B945D5">
            <w:pPr>
              <w:spacing w:after="0" w:line="240" w:lineRule="auto"/>
            </w:pPr>
          </w:p>
        </w:tc>
        <w:tc>
          <w:tcPr>
            <w:tcW w:w="2460" w:type="dxa"/>
            <w:vAlign w:val="center"/>
          </w:tcPr>
          <w:p w14:paraId="017166C5" w14:textId="77777777" w:rsidR="002B13B2" w:rsidRPr="002369F6" w:rsidRDefault="002B13B2" w:rsidP="00B945D5">
            <w:pPr>
              <w:spacing w:after="0" w:line="240" w:lineRule="auto"/>
            </w:pPr>
          </w:p>
        </w:tc>
      </w:tr>
      <w:tr w:rsidR="002B13B2" w:rsidRPr="00C011FF" w14:paraId="1119F078"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19709A7" w14:textId="77777777" w:rsidR="002B13B2" w:rsidRPr="000F0840" w:rsidRDefault="002B13B2" w:rsidP="00B945D5">
            <w:pPr>
              <w:spacing w:before="60" w:after="60" w:line="240" w:lineRule="auto"/>
              <w:rPr>
                <w:rFonts w:ascii="Avenir Next Cyr Medium" w:hAnsi="Avenir Next Cyr Medium"/>
                <w:b/>
                <w:bCs/>
                <w:color w:val="auto"/>
                <w:sz w:val="20"/>
                <w:szCs w:val="16"/>
                <w:lang w:val="ru-RU"/>
              </w:rPr>
            </w:pPr>
            <w:r w:rsidRPr="000F0840">
              <w:rPr>
                <w:rFonts w:ascii="Avenir Next Cyr Medium" w:hAnsi="Avenir Next Cyr Medium"/>
                <w:b/>
                <w:color w:val="auto"/>
                <w:sz w:val="20"/>
                <w:szCs w:val="20"/>
                <w:lang w:val="uk-UA"/>
              </w:rPr>
              <w:t>Контент, згенерований споживачем, та відгуки/огляди</w:t>
            </w:r>
          </w:p>
        </w:tc>
        <w:tc>
          <w:tcPr>
            <w:tcW w:w="2551" w:type="dxa"/>
            <w:gridSpan w:val="3"/>
            <w:tcBorders>
              <w:bottom w:val="single" w:sz="4" w:space="0" w:color="auto"/>
            </w:tcBorders>
            <w:shd w:val="clear" w:color="auto" w:fill="FFFFFF" w:themeFill="background1"/>
            <w:vAlign w:val="center"/>
          </w:tcPr>
          <w:p w14:paraId="0A5A28F5" w14:textId="77777777" w:rsidR="002B13B2" w:rsidRPr="00975E1D" w:rsidRDefault="002B13B2" w:rsidP="00B945D5">
            <w:pPr>
              <w:spacing w:before="60" w:after="60" w:line="240" w:lineRule="auto"/>
              <w:ind w:left="211"/>
              <w:rPr>
                <w:rFonts w:ascii="Avenir Next LT Pro" w:hAnsi="Avenir Next LT Pro"/>
                <w:color w:val="auto"/>
                <w:sz w:val="20"/>
                <w:szCs w:val="18"/>
                <w:lang w:val="ru-RU"/>
              </w:rPr>
            </w:pPr>
          </w:p>
        </w:tc>
        <w:tc>
          <w:tcPr>
            <w:tcW w:w="2644" w:type="dxa"/>
            <w:gridSpan w:val="2"/>
            <w:tcBorders>
              <w:bottom w:val="single" w:sz="4" w:space="0" w:color="auto"/>
            </w:tcBorders>
            <w:vAlign w:val="center"/>
          </w:tcPr>
          <w:p w14:paraId="3FE1F7F3" w14:textId="77777777" w:rsidR="002B13B2" w:rsidRPr="00975E1D" w:rsidRDefault="002B13B2" w:rsidP="00B945D5">
            <w:pPr>
              <w:spacing w:after="0" w:line="240" w:lineRule="auto"/>
              <w:rPr>
                <w:lang w:val="ru-RU"/>
              </w:rPr>
            </w:pPr>
          </w:p>
        </w:tc>
        <w:tc>
          <w:tcPr>
            <w:tcW w:w="2460" w:type="dxa"/>
            <w:tcBorders>
              <w:bottom w:val="single" w:sz="4" w:space="0" w:color="auto"/>
            </w:tcBorders>
            <w:vAlign w:val="center"/>
          </w:tcPr>
          <w:p w14:paraId="5AF200EA" w14:textId="77777777" w:rsidR="002B13B2" w:rsidRPr="00975E1D" w:rsidRDefault="002B13B2" w:rsidP="00B945D5">
            <w:pPr>
              <w:spacing w:after="0" w:line="240" w:lineRule="auto"/>
              <w:rPr>
                <w:lang w:val="ru-RU"/>
              </w:rPr>
            </w:pPr>
          </w:p>
        </w:tc>
      </w:tr>
      <w:tr w:rsidR="002B13B2" w:rsidRPr="002369F6" w14:paraId="294555E2" w14:textId="77777777" w:rsidTr="00B945D5">
        <w:trPr>
          <w:gridBefore w:val="1"/>
          <w:gridAfter w:val="2"/>
          <w:wBefore w:w="8" w:type="dxa"/>
          <w:wAfter w:w="19" w:type="dxa"/>
          <w:trHeight w:val="864"/>
        </w:trPr>
        <w:tc>
          <w:tcPr>
            <w:tcW w:w="3111" w:type="dxa"/>
            <w:gridSpan w:val="2"/>
            <w:tcBorders>
              <w:top w:val="single" w:sz="4" w:space="0" w:color="auto"/>
              <w:left w:val="single" w:sz="4" w:space="0" w:color="auto"/>
              <w:bottom w:val="single" w:sz="4" w:space="0" w:color="auto"/>
              <w:right w:val="single" w:sz="4" w:space="0" w:color="auto"/>
            </w:tcBorders>
            <w:shd w:val="clear" w:color="auto" w:fill="auto"/>
          </w:tcPr>
          <w:p w14:paraId="2B2AEECE" w14:textId="77777777" w:rsidR="002B13B2" w:rsidRPr="00975E1D" w:rsidRDefault="002B13B2" w:rsidP="00B945D5">
            <w:pPr>
              <w:spacing w:before="60" w:after="60" w:line="240" w:lineRule="auto"/>
              <w:rPr>
                <w:rFonts w:ascii="Avenir Next Cyr Medium" w:hAnsi="Avenir Next Cyr Medium"/>
                <w:b/>
                <w:bCs/>
                <w:color w:val="000000" w:themeColor="text1"/>
                <w:sz w:val="20"/>
                <w:szCs w:val="16"/>
              </w:rPr>
            </w:pPr>
            <w:r w:rsidRPr="00975E1D">
              <w:rPr>
                <w:rFonts w:ascii="Avenir Next Cyr Medium" w:hAnsi="Avenir Next Cyr Medium"/>
                <w:b/>
                <w:bCs/>
                <w:sz w:val="20"/>
                <w:szCs w:val="20"/>
                <w:lang w:val="uk-UA"/>
              </w:rPr>
              <w:t>Інше:___________________</w:t>
            </w:r>
          </w:p>
        </w:tc>
        <w:tc>
          <w:tcPr>
            <w:tcW w:w="2551"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182C0E" w14:textId="77777777" w:rsidR="002B13B2" w:rsidRPr="002369F6" w:rsidRDefault="002B13B2" w:rsidP="00B945D5">
            <w:pPr>
              <w:spacing w:before="60" w:after="60" w:line="240" w:lineRule="auto"/>
              <w:ind w:left="211"/>
              <w:rPr>
                <w:rFonts w:ascii="Avenir Next LT Pro" w:hAnsi="Avenir Next LT Pro"/>
                <w:color w:val="auto"/>
                <w:sz w:val="20"/>
                <w:szCs w:val="18"/>
              </w:rPr>
            </w:pPr>
          </w:p>
        </w:tc>
        <w:tc>
          <w:tcPr>
            <w:tcW w:w="2644" w:type="dxa"/>
            <w:gridSpan w:val="2"/>
            <w:tcBorders>
              <w:top w:val="single" w:sz="4" w:space="0" w:color="auto"/>
              <w:left w:val="single" w:sz="4" w:space="0" w:color="auto"/>
              <w:bottom w:val="single" w:sz="4" w:space="0" w:color="auto"/>
              <w:right w:val="single" w:sz="4" w:space="0" w:color="auto"/>
            </w:tcBorders>
            <w:vAlign w:val="center"/>
          </w:tcPr>
          <w:p w14:paraId="1F5ED90C" w14:textId="77777777" w:rsidR="002B13B2" w:rsidRPr="002369F6" w:rsidRDefault="002B13B2" w:rsidP="00B945D5">
            <w:pPr>
              <w:spacing w:after="0" w:line="240" w:lineRule="auto"/>
            </w:pPr>
          </w:p>
        </w:tc>
        <w:tc>
          <w:tcPr>
            <w:tcW w:w="2460" w:type="dxa"/>
            <w:tcBorders>
              <w:top w:val="single" w:sz="4" w:space="0" w:color="auto"/>
              <w:left w:val="single" w:sz="4" w:space="0" w:color="auto"/>
              <w:bottom w:val="single" w:sz="4" w:space="0" w:color="auto"/>
              <w:right w:val="single" w:sz="4" w:space="0" w:color="auto"/>
            </w:tcBorders>
            <w:vAlign w:val="center"/>
          </w:tcPr>
          <w:p w14:paraId="14B97189" w14:textId="77777777" w:rsidR="002B13B2" w:rsidRPr="002369F6" w:rsidRDefault="002B13B2" w:rsidP="00B945D5">
            <w:pPr>
              <w:spacing w:after="0" w:line="240" w:lineRule="auto"/>
            </w:pPr>
          </w:p>
        </w:tc>
      </w:tr>
      <w:tr w:rsidR="002B13B2" w:rsidRPr="00C011FF" w14:paraId="1D26E1BD" w14:textId="77777777" w:rsidTr="00B945D5">
        <w:trPr>
          <w:gridBefore w:val="1"/>
          <w:wBefore w:w="8" w:type="dxa"/>
        </w:trPr>
        <w:tc>
          <w:tcPr>
            <w:tcW w:w="10785" w:type="dxa"/>
            <w:gridSpan w:val="10"/>
            <w:shd w:val="clear" w:color="auto" w:fill="BFBFBF" w:themeFill="background1" w:themeFillShade="BF"/>
            <w:vAlign w:val="center"/>
          </w:tcPr>
          <w:p w14:paraId="63FC9305" w14:textId="77777777" w:rsidR="002B13B2" w:rsidRPr="00584574" w:rsidRDefault="002B13B2" w:rsidP="00B945D5">
            <w:pPr>
              <w:spacing w:before="120" w:after="120" w:line="240" w:lineRule="auto"/>
              <w:rPr>
                <w:rFonts w:ascii="Avenir Next Cyr Medium" w:hAnsi="Avenir Next Cyr Medium" w:cs="Calibri"/>
                <w:b/>
                <w:bCs/>
                <w:color w:val="auto"/>
                <w:lang w:val="uk-UA"/>
              </w:rPr>
            </w:pPr>
            <w:bookmarkStart w:id="6" w:name="_Hlk76991373"/>
            <w:bookmarkEnd w:id="5"/>
            <w:r w:rsidRPr="00584574">
              <w:rPr>
                <w:rFonts w:ascii="Avenir Next Cyr Medium" w:hAnsi="Avenir Next Cyr Medium" w:cs="Calibri"/>
                <w:b/>
                <w:bCs/>
                <w:color w:val="auto"/>
                <w:lang w:val="uk-UA"/>
              </w:rPr>
              <w:t>КЛЮЧОВІ КАНАЛИ КОМУНІКАЦІЇ</w:t>
            </w:r>
          </w:p>
          <w:p w14:paraId="6BA11170" w14:textId="77777777" w:rsidR="002B13B2" w:rsidRPr="00584574" w:rsidRDefault="002B13B2" w:rsidP="00B945D5">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000000" w:themeColor="text1"/>
                <w:lang w:val="uk-UA"/>
              </w:rPr>
              <w:t>З вищенаведеного списку оберіть</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три</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задіяні канали комунікацій</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 вашій роботі</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Перерахуйте</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порядку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спадання від 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до найменш задіяного каналу.</w:t>
            </w:r>
          </w:p>
        </w:tc>
      </w:tr>
      <w:tr w:rsidR="002B13B2" w:rsidRPr="00C011FF" w14:paraId="382DDBBA" w14:textId="77777777" w:rsidTr="00B945D5">
        <w:trPr>
          <w:gridBefore w:val="1"/>
          <w:wBefore w:w="8" w:type="dxa"/>
          <w:trHeight w:val="864"/>
        </w:trPr>
        <w:tc>
          <w:tcPr>
            <w:tcW w:w="4211" w:type="dxa"/>
            <w:gridSpan w:val="3"/>
            <w:shd w:val="clear" w:color="auto" w:fill="FFFFFF" w:themeFill="background1"/>
            <w:vAlign w:val="center"/>
          </w:tcPr>
          <w:p w14:paraId="77AEC06F" w14:textId="77777777" w:rsidR="002B13B2" w:rsidRPr="00584574" w:rsidRDefault="002B13B2" w:rsidP="00B945D5">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#1</w:t>
            </w:r>
            <w:r w:rsidRPr="00584574">
              <w:rPr>
                <w:rFonts w:ascii="AvenirNext LT Pro Bold" w:hAnsi="AvenirNext LT Pro Bold"/>
                <w:color w:val="auto"/>
                <w:sz w:val="20"/>
                <w:szCs w:val="18"/>
                <w:lang w:val="uk-UA"/>
              </w:rPr>
              <w:t xml:space="preserve"> </w:t>
            </w:r>
          </w:p>
          <w:p w14:paraId="06196C0C" w14:textId="77777777" w:rsidR="002B13B2" w:rsidRPr="00584574" w:rsidRDefault="002B13B2" w:rsidP="00B945D5">
            <w:pPr>
              <w:spacing w:before="60" w:after="60" w:line="240" w:lineRule="auto"/>
              <w:rPr>
                <w:rFonts w:ascii="Avenir Next Cyr" w:hAnsi="Avenir Next Cyr"/>
                <w:b/>
                <w:i/>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w:t>
            </w:r>
          </w:p>
        </w:tc>
        <w:tc>
          <w:tcPr>
            <w:tcW w:w="6574" w:type="dxa"/>
            <w:gridSpan w:val="7"/>
            <w:shd w:val="clear" w:color="auto" w:fill="FFFFFF" w:themeFill="background1"/>
            <w:vAlign w:val="center"/>
          </w:tcPr>
          <w:p w14:paraId="1852B671" w14:textId="77777777" w:rsidR="002B13B2" w:rsidRPr="00584574" w:rsidRDefault="002B13B2" w:rsidP="00B945D5">
            <w:pPr>
              <w:spacing w:before="60" w:after="60" w:line="240" w:lineRule="auto"/>
              <w:ind w:left="181"/>
              <w:rPr>
                <w:rFonts w:ascii="Avenir Next LT Pro" w:hAnsi="Avenir Next LT Pro"/>
                <w:color w:val="auto"/>
                <w:sz w:val="20"/>
                <w:szCs w:val="18"/>
                <w:lang w:val="uk-UA"/>
              </w:rPr>
            </w:pPr>
          </w:p>
        </w:tc>
      </w:tr>
      <w:tr w:rsidR="002B13B2" w:rsidRPr="00C011FF" w14:paraId="489630DC" w14:textId="77777777" w:rsidTr="00B945D5">
        <w:trPr>
          <w:gridBefore w:val="1"/>
          <w:wBefore w:w="8" w:type="dxa"/>
          <w:trHeight w:val="864"/>
        </w:trPr>
        <w:tc>
          <w:tcPr>
            <w:tcW w:w="4211" w:type="dxa"/>
            <w:gridSpan w:val="3"/>
            <w:shd w:val="clear" w:color="auto" w:fill="FFFFFF" w:themeFill="background1"/>
            <w:vAlign w:val="center"/>
          </w:tcPr>
          <w:p w14:paraId="52533DC5" w14:textId="77777777" w:rsidR="002B13B2" w:rsidRPr="00584574" w:rsidRDefault="002B13B2" w:rsidP="00B945D5">
            <w:pPr>
              <w:spacing w:before="60" w:after="60" w:line="240" w:lineRule="auto"/>
              <w:rPr>
                <w:rFonts w:asciiTheme="minorHAnsi" w:hAnsiTheme="minorHAnsi"/>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#2</w:t>
            </w:r>
          </w:p>
          <w:p w14:paraId="5E75882E" w14:textId="77777777" w:rsidR="002B13B2" w:rsidRPr="00584574" w:rsidRDefault="002B13B2" w:rsidP="00B945D5">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6574" w:type="dxa"/>
            <w:gridSpan w:val="7"/>
            <w:shd w:val="clear" w:color="auto" w:fill="FFFFFF" w:themeFill="background1"/>
            <w:vAlign w:val="center"/>
          </w:tcPr>
          <w:p w14:paraId="5DF62FD7" w14:textId="77777777" w:rsidR="002B13B2" w:rsidRPr="00584574" w:rsidRDefault="002B13B2" w:rsidP="00B945D5">
            <w:pPr>
              <w:spacing w:before="60" w:after="60" w:line="240" w:lineRule="auto"/>
              <w:ind w:left="211"/>
              <w:rPr>
                <w:rFonts w:ascii="Avenir Next LT Pro" w:hAnsi="Avenir Next LT Pro"/>
                <w:color w:val="auto"/>
                <w:sz w:val="20"/>
                <w:szCs w:val="18"/>
                <w:lang w:val="uk-UA"/>
              </w:rPr>
            </w:pPr>
          </w:p>
        </w:tc>
      </w:tr>
      <w:tr w:rsidR="002B13B2" w:rsidRPr="00C011FF" w14:paraId="30EB9A04" w14:textId="77777777" w:rsidTr="00B945D5">
        <w:trPr>
          <w:gridBefore w:val="1"/>
          <w:wBefore w:w="8" w:type="dxa"/>
          <w:trHeight w:val="864"/>
        </w:trPr>
        <w:tc>
          <w:tcPr>
            <w:tcW w:w="4211" w:type="dxa"/>
            <w:gridSpan w:val="3"/>
            <w:shd w:val="clear" w:color="auto" w:fill="FFFFFF" w:themeFill="background1"/>
            <w:vAlign w:val="center"/>
          </w:tcPr>
          <w:p w14:paraId="44DD3506" w14:textId="77777777" w:rsidR="002B13B2" w:rsidRPr="00584574" w:rsidRDefault="002B13B2" w:rsidP="00B945D5">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#3</w:t>
            </w:r>
            <w:r w:rsidRPr="00584574">
              <w:rPr>
                <w:rFonts w:ascii="Avenir Next Cyr Medium" w:hAnsi="Avenir Next Cyr Medium"/>
                <w:color w:val="auto"/>
                <w:sz w:val="20"/>
                <w:szCs w:val="18"/>
                <w:lang w:val="uk-UA"/>
              </w:rPr>
              <w:t xml:space="preserve"> </w:t>
            </w:r>
          </w:p>
          <w:p w14:paraId="7547FD7F" w14:textId="77777777" w:rsidR="002B13B2" w:rsidRPr="00584574" w:rsidRDefault="002B13B2" w:rsidP="00B945D5">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6574" w:type="dxa"/>
            <w:gridSpan w:val="7"/>
            <w:shd w:val="clear" w:color="auto" w:fill="FFFFFF" w:themeFill="background1"/>
            <w:vAlign w:val="center"/>
          </w:tcPr>
          <w:p w14:paraId="65D4D491" w14:textId="77777777" w:rsidR="002B13B2" w:rsidRPr="00584574" w:rsidRDefault="002B13B2" w:rsidP="00B945D5">
            <w:pPr>
              <w:spacing w:before="60" w:after="60" w:line="240" w:lineRule="auto"/>
              <w:ind w:left="211"/>
              <w:rPr>
                <w:rFonts w:ascii="Avenir Next LT Pro" w:hAnsi="Avenir Next LT Pro"/>
                <w:color w:val="auto"/>
                <w:sz w:val="20"/>
                <w:szCs w:val="18"/>
                <w:lang w:val="uk-UA"/>
              </w:rPr>
            </w:pPr>
          </w:p>
        </w:tc>
      </w:tr>
      <w:bookmarkEnd w:id="6"/>
      <w:tr w:rsidR="002B13B2" w:rsidRPr="00C011FF" w14:paraId="00B09A3D" w14:textId="77777777" w:rsidTr="00B945D5">
        <w:trPr>
          <w:gridAfter w:val="2"/>
          <w:wAfter w:w="20" w:type="dxa"/>
          <w:trHeight w:val="864"/>
        </w:trPr>
        <w:tc>
          <w:tcPr>
            <w:tcW w:w="10773" w:type="dxa"/>
            <w:gridSpan w:val="9"/>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9804F0A" w14:textId="77777777" w:rsidR="002B13B2" w:rsidRPr="00584574" w:rsidRDefault="002B13B2" w:rsidP="00B945D5">
            <w:pPr>
              <w:spacing w:before="120" w:after="120" w:line="240" w:lineRule="auto"/>
              <w:rPr>
                <w:rFonts w:ascii="Avenir Next Cyr Medium" w:hAnsi="Avenir Next Cyr Medium" w:cs="Calibri"/>
                <w:b/>
                <w:color w:val="auto"/>
                <w:szCs w:val="22"/>
                <w:lang w:val="uk-UA"/>
              </w:rPr>
            </w:pPr>
            <w:r w:rsidRPr="00584574">
              <w:rPr>
                <w:rFonts w:ascii="Avenir Next Cyr Medium" w:hAnsi="Avenir Next Cyr Medium" w:cs="Calibri"/>
                <w:b/>
                <w:color w:val="auto"/>
                <w:szCs w:val="22"/>
                <w:lang w:val="uk-UA"/>
              </w:rPr>
              <w:t>СОЦІАЛЬНІ МЕРЕЖІ</w:t>
            </w:r>
          </w:p>
          <w:p w14:paraId="2A650654" w14:textId="77777777" w:rsidR="002B13B2" w:rsidRDefault="002B13B2" w:rsidP="00B945D5">
            <w:pPr>
              <w:spacing w:before="60" w:after="60" w:line="240" w:lineRule="auto"/>
              <w:ind w:left="211"/>
              <w:rPr>
                <w:rFonts w:ascii="Avenir Next LT Pro" w:hAnsi="Avenir Next LT Pro"/>
                <w:color w:val="auto"/>
                <w:sz w:val="20"/>
                <w:szCs w:val="18"/>
                <w:lang w:val="uk-UA"/>
              </w:rPr>
            </w:pPr>
            <w:r w:rsidRPr="00584574">
              <w:rPr>
                <w:rFonts w:ascii="Avenir Next Cyr" w:hAnsi="Avenir Next Cyr" w:cs="Calibri"/>
                <w:color w:val="auto"/>
                <w:sz w:val="20"/>
                <w:szCs w:val="20"/>
                <w:lang w:val="uk-UA"/>
              </w:rPr>
              <w:t>Зі списку нижче виберіть</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усі</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платформи</w:t>
            </w:r>
            <w:r w:rsidRPr="00584574">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соціальних мереж</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що</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були задіяні</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у</w:t>
            </w:r>
            <w:r w:rsidRPr="000F0840">
              <w:rPr>
                <w:rFonts w:ascii="Avenir Next Cyr" w:hAnsi="Avenir Next Cyr"/>
                <w:color w:val="auto"/>
                <w:sz w:val="20"/>
                <w:szCs w:val="20"/>
                <w:lang w:val="uk-UA"/>
              </w:rPr>
              <w:t xml:space="preserve"> </w:t>
            </w:r>
            <w:r w:rsidRPr="000F0840">
              <w:rPr>
                <w:rFonts w:ascii="Avenir Next Cyr" w:hAnsi="Avenir Next Cyr" w:cs="Calibri"/>
                <w:color w:val="auto"/>
                <w:sz w:val="20"/>
                <w:szCs w:val="20"/>
                <w:lang w:val="uk-UA"/>
              </w:rPr>
              <w:t>вашій роботі.</w:t>
            </w:r>
          </w:p>
        </w:tc>
      </w:tr>
      <w:tr w:rsidR="002B13B2" w:rsidRPr="00831516" w14:paraId="03438D1E"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219C1D9"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30619321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 xml:space="preserve">Blog </w:t>
            </w:r>
            <w:r w:rsidR="002B13B2" w:rsidRPr="000F0840">
              <w:rPr>
                <w:rFonts w:ascii="Avenir Next Cyr Medium" w:hAnsi="Avenir Next Cyr Medium"/>
                <w:b/>
                <w:bCs/>
                <w:color w:val="auto"/>
                <w:sz w:val="20"/>
                <w:szCs w:val="20"/>
              </w:rPr>
              <w:br/>
            </w:r>
            <w:r w:rsidR="002B13B2" w:rsidRPr="000F0840">
              <w:rPr>
                <w:rFonts w:ascii="Avenir Next Cyr Medium" w:eastAsia="Avenir Next" w:hAnsi="Avenir Next Cyr Medium" w:cs="Avenir Next"/>
                <w:b/>
                <w:bCs/>
                <w:color w:val="auto"/>
                <w:sz w:val="20"/>
                <w:szCs w:val="20"/>
              </w:rPr>
              <w:t>(Tumblr, Medium, etc.)</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12E5158"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04424687"/>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Discord</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8F33BBA"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764982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Facebook</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6472AD8"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36429287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Foursquare</w:t>
            </w:r>
          </w:p>
        </w:tc>
      </w:tr>
      <w:tr w:rsidR="002B13B2" w:rsidRPr="00831516" w14:paraId="5C0CCA17"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18979E9" w14:textId="77777777" w:rsidR="002B13B2" w:rsidRPr="000F0840" w:rsidRDefault="0002629E" w:rsidP="00B945D5">
            <w:pPr>
              <w:spacing w:before="60" w:after="60" w:line="240" w:lineRule="auto"/>
              <w:ind w:left="211"/>
              <w:rPr>
                <w:rFonts w:ascii="Avenir Next LT Pro" w:hAnsi="Avenir Next LT Pro"/>
                <w:b/>
                <w:color w:val="auto"/>
              </w:rPr>
            </w:pPr>
            <w:sdt>
              <w:sdtPr>
                <w:rPr>
                  <w:rFonts w:ascii="Avenir Next Cyr Medium" w:hAnsi="Avenir Next Cyr Medium"/>
                  <w:b/>
                  <w:color w:val="auto"/>
                  <w:sz w:val="20"/>
                  <w:szCs w:val="20"/>
                </w:rPr>
                <w:id w:val="-31895702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hAnsi="Avenir Next Cyr Medium"/>
                <w:b/>
                <w:color w:val="auto"/>
                <w:sz w:val="20"/>
                <w:szCs w:val="20"/>
              </w:rPr>
              <w:t>Google+</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216BA76" w14:textId="77777777" w:rsidR="002B13B2" w:rsidRPr="000F0840" w:rsidRDefault="0002629E"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11580710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Instagram</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CFC110A" w14:textId="77777777" w:rsidR="002B13B2" w:rsidRPr="000F0840" w:rsidRDefault="0002629E"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1598835846"/>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LinkedIn</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D26941C" w14:textId="77777777" w:rsidR="002B13B2" w:rsidRPr="000F0840" w:rsidRDefault="0002629E" w:rsidP="00B945D5">
            <w:pPr>
              <w:spacing w:before="60" w:after="60" w:line="240" w:lineRule="auto"/>
              <w:ind w:left="211"/>
              <w:rPr>
                <w:rFonts w:ascii="Avenir Next LT Pro" w:hAnsi="Avenir Next LT Pro"/>
                <w:b/>
                <w:color w:val="auto"/>
              </w:rPr>
            </w:pPr>
            <w:sdt>
              <w:sdtPr>
                <w:rPr>
                  <w:rFonts w:ascii="Avenir Next LT Pro" w:hAnsi="Avenir Next LT Pro"/>
                  <w:b/>
                  <w:color w:val="auto"/>
                </w:rPr>
                <w:id w:val="852386295"/>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eastAsia="Avenir Next" w:hAnsi="Avenir Next Cyr Medium" w:cs="Avenir Next"/>
                <w:b/>
                <w:bCs/>
                <w:color w:val="auto"/>
                <w:sz w:val="20"/>
                <w:szCs w:val="20"/>
              </w:rPr>
              <w:t>MySpace</w:t>
            </w:r>
            <w:proofErr w:type="spellEnd"/>
          </w:p>
        </w:tc>
      </w:tr>
      <w:tr w:rsidR="002B13B2" w:rsidRPr="00831516" w14:paraId="2802E9F5"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1B1BEFA"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05380781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Pandora</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AF868DE"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55493761"/>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 xml:space="preserve">Pinterest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6DBE3CA"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88593278"/>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Reddit</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CBE9FBD"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929862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hAnsi="Avenir Next Cyr Medium"/>
                <w:b/>
                <w:color w:val="auto"/>
                <w:sz w:val="20"/>
                <w:szCs w:val="20"/>
                <w:lang w:val="uk-UA"/>
              </w:rPr>
              <w:t>Shazam</w:t>
            </w:r>
            <w:proofErr w:type="spellEnd"/>
          </w:p>
        </w:tc>
      </w:tr>
      <w:tr w:rsidR="002B13B2" w:rsidRPr="00831516" w14:paraId="6B66576D"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2D61CBF"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5251806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Snapchat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B197C77"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2106709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Spotify</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BC8BA18"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80307033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proofErr w:type="spellStart"/>
            <w:r w:rsidR="002B13B2" w:rsidRPr="000F0840">
              <w:rPr>
                <w:rFonts w:ascii="Avenir Next Cyr Medium" w:eastAsia="Avenir Next" w:hAnsi="Avenir Next Cyr Medium" w:cs="Avenir Next"/>
                <w:b/>
                <w:bCs/>
                <w:color w:val="auto"/>
                <w:sz w:val="20"/>
                <w:szCs w:val="20"/>
              </w:rPr>
              <w:t>TikTok</w:t>
            </w:r>
            <w:proofErr w:type="spellEnd"/>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E9814E4"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347009544"/>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Twitch</w:t>
            </w:r>
          </w:p>
        </w:tc>
      </w:tr>
      <w:tr w:rsidR="002B13B2" w:rsidRPr="00831516" w14:paraId="71A29C15"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034E051"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229929633"/>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WeChat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78E56AD"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911383389"/>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WhatsApp</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A9FD6C1"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rPr>
                <w:id w:val="-1116681787"/>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X</w:t>
            </w:r>
          </w:p>
        </w:tc>
        <w:tc>
          <w:tcPr>
            <w:tcW w:w="3222"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0FE94E2" w14:textId="77777777" w:rsidR="002B13B2" w:rsidRPr="000F0840" w:rsidRDefault="0002629E" w:rsidP="00B945D5">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rPr>
                <w:id w:val="-29185480"/>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sz w:val="20"/>
                    <w:szCs w:val="20"/>
                  </w:rPr>
                  <w:t>☐</w:t>
                </w:r>
              </w:sdtContent>
            </w:sdt>
            <w:r w:rsidR="002B13B2" w:rsidRPr="000F0840">
              <w:rPr>
                <w:rFonts w:ascii="Avenir Next Cyr Medium" w:hAnsi="Avenir Next Cyr Medium"/>
                <w:b/>
                <w:color w:val="auto"/>
                <w:sz w:val="20"/>
                <w:szCs w:val="20"/>
                <w:lang w:val="uk-UA"/>
              </w:rPr>
              <w:t xml:space="preserve"> </w:t>
            </w:r>
            <w:r w:rsidR="002B13B2" w:rsidRPr="000F0840">
              <w:rPr>
                <w:rFonts w:ascii="Avenir Next Cyr Medium" w:eastAsia="Avenir Next" w:hAnsi="Avenir Next Cyr Medium" w:cs="Avenir Next"/>
                <w:b/>
                <w:bCs/>
                <w:color w:val="auto"/>
                <w:sz w:val="20"/>
                <w:szCs w:val="20"/>
              </w:rPr>
              <w:t>YouTube</w:t>
            </w:r>
          </w:p>
        </w:tc>
      </w:tr>
      <w:tr w:rsidR="002B13B2" w:rsidRPr="00831516" w14:paraId="79B63629" w14:textId="77777777" w:rsidTr="00B945D5">
        <w:trPr>
          <w:gridAfter w:val="2"/>
          <w:wAfter w:w="20"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64AC6BF" w14:textId="77777777" w:rsidR="002B13B2" w:rsidRPr="000F0840" w:rsidRDefault="0002629E" w:rsidP="00B945D5">
            <w:pPr>
              <w:spacing w:before="60" w:after="60" w:line="240" w:lineRule="auto"/>
              <w:ind w:left="211"/>
              <w:rPr>
                <w:rFonts w:ascii="Avenir Next Cyr Medium" w:hAnsi="Avenir Next Cyr Medium"/>
                <w:color w:val="auto"/>
                <w:sz w:val="20"/>
                <w:szCs w:val="20"/>
              </w:rPr>
            </w:pPr>
            <w:sdt>
              <w:sdtPr>
                <w:rPr>
                  <w:rFonts w:ascii="Avenir Next LT Pro" w:hAnsi="Avenir Next LT Pro"/>
                  <w:b/>
                  <w:color w:val="auto"/>
                </w:rPr>
                <w:id w:val="214712962"/>
                <w14:checkbox>
                  <w14:checked w14:val="0"/>
                  <w14:checkedState w14:val="2612" w14:font="MS Gothic"/>
                  <w14:uncheckedState w14:val="2610" w14:font="MS Gothic"/>
                </w14:checkbox>
              </w:sdtPr>
              <w:sdtEndPr/>
              <w:sdtContent>
                <w:r w:rsidR="002B13B2" w:rsidRPr="000F0840">
                  <w:rPr>
                    <w:rFonts w:ascii="MS Gothic" w:eastAsia="MS Gothic" w:hAnsi="MS Gothic" w:hint="eastAsia"/>
                    <w:b/>
                    <w:color w:val="auto"/>
                  </w:rPr>
                  <w:t>☐</w:t>
                </w:r>
              </w:sdtContent>
            </w:sdt>
            <w:r w:rsidR="002B13B2" w:rsidRPr="000F0840">
              <w:rPr>
                <w:rFonts w:asciiTheme="minorHAnsi" w:hAnsiTheme="minorHAnsi"/>
                <w:b/>
                <w:color w:val="auto"/>
                <w:lang w:val="uk-UA"/>
              </w:rPr>
              <w:t xml:space="preserve"> </w:t>
            </w:r>
            <w:r w:rsidR="002B13B2" w:rsidRPr="000F0840">
              <w:rPr>
                <w:rFonts w:ascii="Avenir Next Cyr Medium" w:eastAsia="Avenir Next" w:hAnsi="Avenir Next Cyr Medium" w:cs="Avenir Next"/>
                <w:b/>
                <w:bCs/>
                <w:color w:val="auto"/>
                <w:sz w:val="20"/>
                <w:szCs w:val="20"/>
              </w:rPr>
              <w:t>Not Applicable</w:t>
            </w:r>
          </w:p>
        </w:tc>
        <w:tc>
          <w:tcPr>
            <w:tcW w:w="8278" w:type="dxa"/>
            <w:gridSpan w:val="7"/>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DB73D43" w14:textId="77777777" w:rsidR="002B13B2" w:rsidRPr="000F0840" w:rsidRDefault="0002629E" w:rsidP="00B945D5">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rPr>
                <w:id w:val="1474556264"/>
                <w14:checkbox>
                  <w14:checked w14:val="0"/>
                  <w14:checkedState w14:val="2612" w14:font="MS Gothic"/>
                  <w14:uncheckedState w14:val="2610" w14:font="MS Gothic"/>
                </w14:checkbox>
              </w:sdtPr>
              <w:sdtEndPr/>
              <w:sdtContent>
                <w:r w:rsidR="002B13B2" w:rsidRPr="000F0840">
                  <w:rPr>
                    <w:rFonts w:ascii="Segoe UI Symbol" w:eastAsia="MS Gothic" w:hAnsi="Segoe UI Symbol" w:cs="Segoe UI Symbol"/>
                    <w:b/>
                    <w:color w:val="auto"/>
                  </w:rPr>
                  <w:t>☐</w:t>
                </w:r>
              </w:sdtContent>
            </w:sdt>
            <w:r w:rsidR="002B13B2" w:rsidRPr="000F0840">
              <w:rPr>
                <w:rFonts w:ascii="Avenir Next Cyr Medium" w:hAnsi="Avenir Next Cyr Medium"/>
                <w:b/>
                <w:color w:val="auto"/>
                <w:sz w:val="20"/>
                <w:szCs w:val="16"/>
              </w:rPr>
              <w:t xml:space="preserve"> </w:t>
            </w:r>
            <w:r w:rsidR="002B13B2" w:rsidRPr="000F0840">
              <w:rPr>
                <w:rFonts w:ascii="Avenir Next Cyr Medium" w:hAnsi="Avenir Next Cyr Medium" w:cs="Calibri"/>
                <w:b/>
                <w:color w:val="auto"/>
                <w:sz w:val="20"/>
                <w:szCs w:val="16"/>
                <w:lang w:val="uk-UA"/>
              </w:rPr>
              <w:t>Інше</w:t>
            </w:r>
            <w:r w:rsidR="002B13B2" w:rsidRPr="000F0840">
              <w:rPr>
                <w:rFonts w:ascii="Avenir Next Cyr Medium" w:hAnsi="Avenir Next Cyr Medium"/>
                <w:b/>
                <w:color w:val="auto"/>
                <w:sz w:val="20"/>
                <w:szCs w:val="16"/>
              </w:rPr>
              <w:t>:</w:t>
            </w:r>
          </w:p>
        </w:tc>
      </w:tr>
    </w:tbl>
    <w:p w14:paraId="4F0E86BD" w14:textId="1FF0DCAC" w:rsidR="006E59C5" w:rsidRDefault="006E59C5" w:rsidP="00635AF0">
      <w:pPr>
        <w:spacing w:after="0"/>
        <w:rPr>
          <w:lang w:val="uk-UA"/>
        </w:rPr>
      </w:pPr>
    </w:p>
    <w:p w14:paraId="764E6C8D" w14:textId="39A754A9" w:rsidR="000D4C41" w:rsidRDefault="000D4C41" w:rsidP="00635AF0">
      <w:pPr>
        <w:spacing w:after="0"/>
        <w:rPr>
          <w:lang w:val="uk-UA"/>
        </w:rPr>
      </w:pPr>
    </w:p>
    <w:p w14:paraId="63679F8C" w14:textId="1960BAFE" w:rsidR="000D4C41" w:rsidRDefault="000D4C41" w:rsidP="00635AF0">
      <w:pPr>
        <w:spacing w:after="0"/>
        <w:rPr>
          <w:lang w:val="uk-UA"/>
        </w:rPr>
      </w:pPr>
    </w:p>
    <w:p w14:paraId="2EF262CA" w14:textId="23C4A1EC" w:rsidR="000D4C41" w:rsidRDefault="000D4C41" w:rsidP="00635AF0">
      <w:pPr>
        <w:spacing w:after="0"/>
        <w:rPr>
          <w:lang w:val="uk-UA"/>
        </w:rPr>
      </w:pPr>
    </w:p>
    <w:p w14:paraId="49849999" w14:textId="7F056BA1" w:rsidR="000D4C41" w:rsidRDefault="000D4C41" w:rsidP="00635AF0">
      <w:pPr>
        <w:spacing w:after="0"/>
        <w:rPr>
          <w:lang w:val="uk-UA"/>
        </w:rPr>
      </w:pPr>
    </w:p>
    <w:p w14:paraId="0DFEF2A8" w14:textId="08AFD18E" w:rsidR="000D4C41" w:rsidRDefault="000D4C41" w:rsidP="00635AF0">
      <w:pPr>
        <w:spacing w:after="0"/>
        <w:rPr>
          <w:lang w:val="uk-UA"/>
        </w:rPr>
      </w:pPr>
    </w:p>
    <w:p w14:paraId="5C06E2BE" w14:textId="0F3568AB" w:rsidR="000D4C41" w:rsidRDefault="000D4C41" w:rsidP="00635AF0">
      <w:pPr>
        <w:spacing w:after="0"/>
        <w:rPr>
          <w:lang w:val="uk-UA"/>
        </w:rPr>
      </w:pPr>
    </w:p>
    <w:p w14:paraId="0EFD3334" w14:textId="22A20585" w:rsidR="000D4C41" w:rsidRDefault="000D4C41" w:rsidP="00635AF0">
      <w:pPr>
        <w:spacing w:after="0"/>
        <w:rPr>
          <w:lang w:val="uk-UA"/>
        </w:rPr>
      </w:pPr>
    </w:p>
    <w:p w14:paraId="3CBA7890" w14:textId="58AFFD75" w:rsidR="000D4C41" w:rsidRDefault="000D4C41" w:rsidP="00635AF0">
      <w:pPr>
        <w:spacing w:after="0"/>
        <w:rPr>
          <w:lang w:val="uk-UA"/>
        </w:rPr>
      </w:pPr>
    </w:p>
    <w:p w14:paraId="729B66D7" w14:textId="4EC5312D" w:rsidR="000D4C41" w:rsidRDefault="000D4C41" w:rsidP="00635AF0">
      <w:pPr>
        <w:spacing w:after="0"/>
        <w:rPr>
          <w:lang w:val="uk-UA"/>
        </w:rPr>
      </w:pPr>
    </w:p>
    <w:p w14:paraId="7DFC7AEA" w14:textId="5A044E9B" w:rsidR="000D4C41" w:rsidRDefault="000D4C41" w:rsidP="00635AF0">
      <w:pPr>
        <w:spacing w:after="0"/>
        <w:rPr>
          <w:lang w:val="uk-UA"/>
        </w:rPr>
      </w:pPr>
    </w:p>
    <w:p w14:paraId="724863DA" w14:textId="5E2B9057" w:rsidR="000D4C41" w:rsidRDefault="000D4C41" w:rsidP="00635AF0">
      <w:pPr>
        <w:spacing w:after="0"/>
        <w:rPr>
          <w:lang w:val="uk-UA"/>
        </w:rPr>
      </w:pPr>
    </w:p>
    <w:p w14:paraId="484D340B" w14:textId="54D26D0D" w:rsidR="000D4C41" w:rsidRDefault="000D4C41" w:rsidP="00635AF0">
      <w:pPr>
        <w:spacing w:after="0"/>
        <w:rPr>
          <w:lang w:val="uk-UA"/>
        </w:rPr>
      </w:pPr>
    </w:p>
    <w:p w14:paraId="27AE6A82" w14:textId="6938CE72" w:rsidR="000D4C41" w:rsidRDefault="000D4C41" w:rsidP="00635AF0">
      <w:pPr>
        <w:spacing w:after="0"/>
        <w:rPr>
          <w:lang w:val="uk-UA"/>
        </w:rPr>
      </w:pPr>
    </w:p>
    <w:p w14:paraId="4354E7B8" w14:textId="2B4A64CC" w:rsidR="000D4C41" w:rsidRDefault="000D4C41" w:rsidP="00635AF0">
      <w:pPr>
        <w:spacing w:after="0"/>
        <w:rPr>
          <w:lang w:val="uk-UA"/>
        </w:rPr>
      </w:pPr>
    </w:p>
    <w:p w14:paraId="6009AF9D" w14:textId="6EA2FB24" w:rsidR="000D4C41" w:rsidRDefault="000D4C41" w:rsidP="00635AF0">
      <w:pPr>
        <w:spacing w:after="0"/>
        <w:rPr>
          <w:lang w:val="uk-UA"/>
        </w:rPr>
      </w:pPr>
    </w:p>
    <w:p w14:paraId="7D897D80" w14:textId="1EA08738" w:rsidR="000D4C41" w:rsidRDefault="000D4C41" w:rsidP="00635AF0">
      <w:pPr>
        <w:spacing w:after="0"/>
        <w:rPr>
          <w:lang w:val="uk-UA"/>
        </w:rPr>
      </w:pPr>
    </w:p>
    <w:p w14:paraId="0F704298" w14:textId="60B76D20" w:rsidR="000D4C41" w:rsidRDefault="000D4C41" w:rsidP="00635AF0">
      <w:pPr>
        <w:spacing w:after="0"/>
        <w:rPr>
          <w:lang w:val="uk-UA"/>
        </w:rPr>
      </w:pPr>
    </w:p>
    <w:p w14:paraId="77E24F65" w14:textId="400CCFAD" w:rsidR="000D4C41" w:rsidRDefault="000D4C41" w:rsidP="00635AF0">
      <w:pPr>
        <w:spacing w:after="0"/>
        <w:rPr>
          <w:lang w:val="uk-UA"/>
        </w:rPr>
      </w:pPr>
    </w:p>
    <w:p w14:paraId="4687EE99" w14:textId="67D939BF" w:rsidR="000D4C41" w:rsidRDefault="000D4C41" w:rsidP="00635AF0">
      <w:pPr>
        <w:spacing w:after="0"/>
        <w:rPr>
          <w:lang w:val="uk-UA"/>
        </w:rPr>
      </w:pPr>
    </w:p>
    <w:p w14:paraId="1389503F" w14:textId="15D83E08" w:rsidR="000D4C41" w:rsidRDefault="000D4C41" w:rsidP="00635AF0">
      <w:pPr>
        <w:spacing w:after="0"/>
        <w:rPr>
          <w:lang w:val="uk-UA"/>
        </w:rPr>
      </w:pPr>
    </w:p>
    <w:p w14:paraId="23D074C7" w14:textId="77777777" w:rsidR="000D4C41" w:rsidRDefault="000D4C41" w:rsidP="00635AF0">
      <w:pPr>
        <w:spacing w:after="0"/>
        <w:rPr>
          <w:lang w:val="uk-UA"/>
        </w:rPr>
      </w:pPr>
    </w:p>
    <w:p w14:paraId="57E5DB43" w14:textId="77777777" w:rsidR="000F0840" w:rsidRPr="004317FE" w:rsidRDefault="000F0840" w:rsidP="000F0840">
      <w:pPr>
        <w:spacing w:after="0"/>
        <w:rPr>
          <w:lang w:val="uk-UA"/>
        </w:rPr>
      </w:pPr>
    </w:p>
    <w:p w14:paraId="28197F9E" w14:textId="77777777" w:rsidR="000F0840" w:rsidRPr="004317FE" w:rsidRDefault="000F0840" w:rsidP="000F0840">
      <w:pPr>
        <w:spacing w:after="0"/>
        <w:ind w:left="142"/>
        <w:rPr>
          <w:rFonts w:ascii="Avenir Next Cyr Medium" w:hAnsi="Avenir Next Cyr Medium"/>
          <w:b/>
          <w:bCs/>
          <w:sz w:val="20"/>
          <w:szCs w:val="20"/>
          <w:lang w:val="uk-UA"/>
        </w:rPr>
      </w:pPr>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7541A7E9" w14:textId="46EFA951" w:rsidR="000F0840" w:rsidRPr="004317FE" w:rsidRDefault="000F0840" w:rsidP="000F0840">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C011FF">
        <w:rPr>
          <w:rFonts w:ascii="Avenir Next Cyr" w:hAnsi="Avenir Next Cyr" w:cs="Calibri"/>
          <w:color w:val="auto"/>
          <w:sz w:val="20"/>
          <w:szCs w:val="20"/>
          <w:lang w:val="uk-UA"/>
        </w:rPr>
        <w:t>Перегляньте</w:t>
      </w:r>
      <w:r w:rsidRPr="00C011FF">
        <w:rPr>
          <w:rFonts w:ascii="AvenirNext LT Pro Bold" w:hAnsi="AvenirNext LT Pro Bold"/>
          <w:color w:val="auto"/>
          <w:sz w:val="20"/>
          <w:szCs w:val="20"/>
          <w:lang w:val="uk-UA"/>
        </w:rPr>
        <w:t xml:space="preserve"> </w:t>
      </w:r>
      <w:hyperlink r:id="rId22" w:history="1">
        <w:proofErr w:type="spellStart"/>
        <w:r w:rsidRPr="00C011FF">
          <w:rPr>
            <w:rStyle w:val="ac"/>
            <w:rFonts w:ascii="AvenirNext LT Pro Bold" w:hAnsi="AvenirNext LT Pro Bold"/>
            <w:b/>
            <w:bCs/>
            <w:sz w:val="20"/>
            <w:szCs w:val="20"/>
            <w:lang w:val="uk-UA"/>
          </w:rPr>
          <w:t>Entry</w:t>
        </w:r>
        <w:proofErr w:type="spellEnd"/>
        <w:r w:rsidRPr="00C011FF">
          <w:rPr>
            <w:rStyle w:val="ac"/>
            <w:rFonts w:ascii="AvenirNext LT Pro Bold" w:hAnsi="AvenirNext LT Pro Bold"/>
            <w:b/>
            <w:bCs/>
            <w:sz w:val="20"/>
            <w:szCs w:val="20"/>
            <w:lang w:val="uk-UA"/>
          </w:rPr>
          <w:t xml:space="preserve"> </w:t>
        </w:r>
        <w:proofErr w:type="spellStart"/>
        <w:r w:rsidRPr="00C011FF">
          <w:rPr>
            <w:rStyle w:val="ac"/>
            <w:rFonts w:ascii="AvenirNext LT Pro Bold" w:hAnsi="AvenirNext LT Pro Bold"/>
            <w:b/>
            <w:bCs/>
            <w:sz w:val="20"/>
            <w:szCs w:val="20"/>
            <w:lang w:val="uk-UA"/>
          </w:rPr>
          <w:t>Kit</w:t>
        </w:r>
        <w:proofErr w:type="spellEnd"/>
      </w:hyperlink>
      <w:r w:rsidRPr="00C011FF">
        <w:rPr>
          <w:rFonts w:ascii="AvenirNext LT Pro Bold" w:hAnsi="AvenirNext LT Pro Bold"/>
          <w:color w:val="auto"/>
          <w:sz w:val="20"/>
          <w:szCs w:val="20"/>
          <w:lang w:val="uk-UA"/>
        </w:rPr>
        <w:t xml:space="preserve"> </w:t>
      </w:r>
      <w:r w:rsidRPr="00C011FF">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72D39BD7" w14:textId="77777777" w:rsidR="000F0840" w:rsidRPr="004317FE" w:rsidRDefault="000F0840" w:rsidP="000F0840">
      <w:pPr>
        <w:spacing w:after="0"/>
        <w:ind w:left="142"/>
        <w:rPr>
          <w:rFonts w:ascii="Avenir Next Cyr" w:hAnsi="Avenir Next Cyr"/>
          <w:sz w:val="20"/>
          <w:szCs w:val="20"/>
          <w:lang w:val="uk-UA"/>
        </w:rPr>
      </w:pPr>
    </w:p>
    <w:p w14:paraId="3B0E6D3C" w14:textId="77777777" w:rsidR="000F0840" w:rsidRPr="004317FE" w:rsidRDefault="000F0840" w:rsidP="000F0840">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w:t>
      </w:r>
      <w:proofErr w:type="spellStart"/>
      <w:r w:rsidRPr="004317FE">
        <w:rPr>
          <w:rFonts w:ascii="Avenir Next Cyr" w:hAnsi="Avenir Next Cyr"/>
          <w:sz w:val="20"/>
          <w:szCs w:val="20"/>
          <w:lang w:val="uk-UA"/>
        </w:rPr>
        <w:t>Entry</w:t>
      </w:r>
      <w:proofErr w:type="spellEnd"/>
      <w:r w:rsidRPr="004317FE">
        <w:rPr>
          <w:rFonts w:ascii="Avenir Next Cyr" w:hAnsi="Avenir Next Cyr"/>
          <w:sz w:val="20"/>
          <w:szCs w:val="20"/>
          <w:lang w:val="uk-UA"/>
        </w:rPr>
        <w:t xml:space="preserve"> </w:t>
      </w:r>
      <w:proofErr w:type="spellStart"/>
      <w:r w:rsidRPr="004317FE">
        <w:rPr>
          <w:rFonts w:ascii="Avenir Next Cyr" w:hAnsi="Avenir Next Cyr"/>
          <w:sz w:val="20"/>
          <w:szCs w:val="20"/>
          <w:lang w:val="uk-UA"/>
        </w:rPr>
        <w:t>Form</w:t>
      </w:r>
      <w:proofErr w:type="spellEnd"/>
      <w:r w:rsidRPr="004317FE">
        <w:rPr>
          <w:rFonts w:ascii="Avenir Next Cyr" w:hAnsi="Avenir Next Cyr"/>
          <w:sz w:val="20"/>
          <w:szCs w:val="20"/>
          <w:lang w:val="uk-UA"/>
        </w:rPr>
        <w:t xml:space="preserve">) та креативних матеріалів вам необхідно надати додаткову інформацію. Всі ці матеріали підтримують місію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заохочуючи ефективні </w:t>
      </w:r>
      <w:proofErr w:type="spellStart"/>
      <w:r w:rsidRPr="004317FE">
        <w:rPr>
          <w:rFonts w:ascii="Avenir Next Cyr" w:hAnsi="Avenir Next Cyr"/>
          <w:sz w:val="20"/>
          <w:szCs w:val="20"/>
          <w:lang w:val="uk-UA"/>
        </w:rPr>
        <w:t>проєкти</w:t>
      </w:r>
      <w:proofErr w:type="spellEnd"/>
      <w:r w:rsidRPr="004317FE">
        <w:rPr>
          <w:rFonts w:ascii="Avenir Next Cyr" w:hAnsi="Avenir Next Cyr"/>
          <w:sz w:val="20"/>
          <w:szCs w:val="20"/>
          <w:lang w:val="uk-UA"/>
        </w:rPr>
        <w:t xml:space="preserve"> та професіоналів у сфері маркетингових комунікацій. Заповніть, будь ласка, форму нижче.</w:t>
      </w:r>
    </w:p>
    <w:p w14:paraId="33816074" w14:textId="77777777" w:rsidR="000F0840" w:rsidRPr="004317FE" w:rsidRDefault="000F0840" w:rsidP="000F0840">
      <w:pPr>
        <w:spacing w:after="0"/>
        <w:ind w:left="142"/>
        <w:rPr>
          <w:rFonts w:ascii="Avenir Next Cyr" w:hAnsi="Avenir Next Cyr"/>
          <w:sz w:val="20"/>
          <w:szCs w:val="20"/>
          <w:lang w:val="uk-UA"/>
        </w:rPr>
      </w:pPr>
    </w:p>
    <w:p w14:paraId="055E0AD3" w14:textId="77777777" w:rsidR="000F0840" w:rsidRPr="004317FE" w:rsidRDefault="000F0840" w:rsidP="000F0840">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3" w:history="1">
        <w:r w:rsidRPr="004317FE">
          <w:rPr>
            <w:rStyle w:val="ac"/>
            <w:rFonts w:ascii="Avenir Next Cyr" w:hAnsi="Avenir Next Cyr"/>
            <w:sz w:val="20"/>
            <w:szCs w:val="20"/>
            <w:lang w:val="uk-UA"/>
          </w:rPr>
          <w:t xml:space="preserve">онлайн-порталі реєстрації </w:t>
        </w:r>
        <w:r>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w:t>
      </w:r>
      <w:proofErr w:type="spellStart"/>
      <w:r w:rsidRPr="00905CEC">
        <w:rPr>
          <w:rFonts w:ascii="Avenir Next Cyr" w:hAnsi="Avenir Next Cyr"/>
          <w:b/>
          <w:bCs/>
          <w:sz w:val="20"/>
          <w:szCs w:val="20"/>
          <w:lang w:val="uk-UA"/>
        </w:rPr>
        <w:t>внести</w:t>
      </w:r>
      <w:proofErr w:type="spellEnd"/>
      <w:r w:rsidRPr="00905CEC">
        <w:rPr>
          <w:rFonts w:ascii="Avenir Next Cyr" w:hAnsi="Avenir Next Cyr"/>
          <w:b/>
          <w:bCs/>
          <w:sz w:val="20"/>
          <w:szCs w:val="20"/>
          <w:lang w:val="uk-UA"/>
        </w:rPr>
        <w:t xml:space="preserve"> ці дані на </w:t>
      </w:r>
      <w:hyperlink r:id="rId24" w:history="1">
        <w:r w:rsidRPr="00905CEC">
          <w:rPr>
            <w:rStyle w:val="ac"/>
            <w:rFonts w:ascii="Avenir Next Cyr" w:hAnsi="Avenir Next Cyr"/>
            <w:b/>
            <w:bCs/>
            <w:sz w:val="20"/>
            <w:szCs w:val="20"/>
            <w:lang w:val="uk-UA"/>
          </w:rPr>
          <w:t>онлайн-порталі реєстрації 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03D1FB7A" w14:textId="77777777" w:rsidR="000F0840" w:rsidRPr="004317FE" w:rsidRDefault="000F0840" w:rsidP="000F0840">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0F0840" w:rsidRPr="004317FE" w14:paraId="537B511E" w14:textId="77777777" w:rsidTr="00B945D5">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0F0840" w:rsidRPr="004317FE" w14:paraId="6F41F8D9" w14:textId="77777777" w:rsidTr="00B945D5">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0F0840" w:rsidRPr="00C011FF" w14:paraId="766A7C1D" w14:textId="77777777" w:rsidTr="00B945D5">
                    <w:trPr>
                      <w:trHeight w:val="880"/>
                    </w:trPr>
                    <w:tc>
                      <w:tcPr>
                        <w:tcW w:w="10475" w:type="dxa"/>
                        <w:gridSpan w:val="4"/>
                        <w:shd w:val="clear" w:color="auto" w:fill="000000" w:themeFill="text1"/>
                      </w:tcPr>
                      <w:p w14:paraId="29A91AFD" w14:textId="77777777" w:rsidR="000F0840" w:rsidRPr="004317FE" w:rsidRDefault="000F0840" w:rsidP="00B945D5">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577D2111" w14:textId="77777777" w:rsidR="000F0840" w:rsidRPr="004317FE" w:rsidRDefault="000F0840" w:rsidP="00B945D5">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0F0840" w:rsidRPr="004317FE" w14:paraId="7848DF56" w14:textId="77777777" w:rsidTr="00B945D5">
                    <w:trPr>
                      <w:trHeight w:val="880"/>
                    </w:trPr>
                    <w:tc>
                      <w:tcPr>
                        <w:tcW w:w="4954" w:type="dxa"/>
                        <w:gridSpan w:val="2"/>
                        <w:shd w:val="clear" w:color="auto" w:fill="auto"/>
                      </w:tcPr>
                      <w:p w14:paraId="6E2856CC"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1C96D077"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0C81E8D" w14:textId="77777777" w:rsidR="000F0840" w:rsidRPr="004317FE" w:rsidRDefault="0002629E"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Продукт</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sz w:val="18"/>
                            <w:szCs w:val="18"/>
                            <w:lang w:val="uk-UA"/>
                          </w:rPr>
                          <w:t xml:space="preserve">/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Сервіс</w:t>
                        </w:r>
                        <w:r w:rsidR="000F0840" w:rsidRPr="004317FE">
                          <w:rPr>
                            <w:rFonts w:ascii="Avenir Next Cyr" w:hAnsi="Avenir Next Cyr"/>
                            <w:bCs/>
                            <w:sz w:val="18"/>
                            <w:szCs w:val="18"/>
                            <w:lang w:val="uk-UA"/>
                          </w:rPr>
                          <w:t xml:space="preserve"> </w:t>
                        </w:r>
                        <w:r w:rsidR="000F0840" w:rsidRPr="004317FE">
                          <w:rPr>
                            <w:rFonts w:ascii="Avenir Next Cyr" w:hAnsi="Avenir Next Cyr"/>
                            <w:sz w:val="18"/>
                            <w:szCs w:val="18"/>
                            <w:lang w:val="uk-UA"/>
                          </w:rPr>
                          <w:t xml:space="preserve">/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Інше</w:t>
                        </w:r>
                      </w:p>
                    </w:tc>
                  </w:tr>
                  <w:tr w:rsidR="000F0840" w:rsidRPr="004317FE" w14:paraId="46E196A0" w14:textId="77777777" w:rsidTr="00B945D5">
                    <w:trPr>
                      <w:trHeight w:val="880"/>
                    </w:trPr>
                    <w:tc>
                      <w:tcPr>
                        <w:tcW w:w="4954" w:type="dxa"/>
                        <w:gridSpan w:val="2"/>
                        <w:shd w:val="clear" w:color="auto" w:fill="auto"/>
                      </w:tcPr>
                      <w:p w14:paraId="1EACD776"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67D28F06"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3C5CC1F" w14:textId="77777777" w:rsidR="000F0840" w:rsidRPr="004317FE" w:rsidRDefault="0002629E" w:rsidP="00B945D5">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Існуючий материнського бренд /</w:t>
                        </w:r>
                        <w:r w:rsidR="000F0840" w:rsidRPr="004317FE">
                          <w:rPr>
                            <w:rFonts w:ascii="Avenir Next Cyr" w:hAnsi="Avenir Next Cyr"/>
                            <w:b/>
                            <w:color w:val="auto"/>
                            <w:sz w:val="18"/>
                            <w:szCs w:val="18"/>
                            <w:lang w:val="uk-UA"/>
                          </w:rPr>
                          <w:t xml:space="preserve"> </w:t>
                        </w:r>
                      </w:p>
                      <w:p w14:paraId="26348D2A" w14:textId="77777777" w:rsidR="000F0840" w:rsidRPr="004317FE" w:rsidRDefault="0002629E"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Новий материнський бренд /</w:t>
                        </w:r>
                      </w:p>
                      <w:p w14:paraId="49185E2C" w14:textId="77777777" w:rsidR="000F0840" w:rsidRPr="004317FE" w:rsidRDefault="000F0840" w:rsidP="00B945D5">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0F0840" w:rsidRPr="00C011FF" w14:paraId="0469B10F" w14:textId="77777777" w:rsidTr="00B945D5">
                    <w:trPr>
                      <w:trHeight w:val="880"/>
                    </w:trPr>
                    <w:tc>
                      <w:tcPr>
                        <w:tcW w:w="4954" w:type="dxa"/>
                        <w:gridSpan w:val="2"/>
                        <w:shd w:val="clear" w:color="auto" w:fill="auto"/>
                      </w:tcPr>
                      <w:p w14:paraId="575C4D64"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0B11EA4B"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4956077A" w14:textId="77777777" w:rsidR="000F0840" w:rsidRPr="004317FE" w:rsidRDefault="0002629E"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Існуючий </w:t>
                        </w:r>
                        <w:proofErr w:type="spellStart"/>
                        <w:r w:rsidR="000F0840" w:rsidRPr="004317FE">
                          <w:rPr>
                            <w:rFonts w:ascii="Avenir Next Cyr" w:hAnsi="Avenir Next Cyr"/>
                            <w:sz w:val="18"/>
                            <w:szCs w:val="18"/>
                            <w:lang w:val="uk-UA"/>
                          </w:rPr>
                          <w:t>суббренд</w:t>
                        </w:r>
                        <w:proofErr w:type="spellEnd"/>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Новий </w:t>
                        </w:r>
                        <w:proofErr w:type="spellStart"/>
                        <w:r w:rsidR="000F0840" w:rsidRPr="004317FE">
                          <w:rPr>
                            <w:rFonts w:ascii="Avenir Next Cyr" w:hAnsi="Avenir Next Cyr"/>
                            <w:sz w:val="18"/>
                            <w:szCs w:val="18"/>
                            <w:lang w:val="uk-UA"/>
                          </w:rPr>
                          <w:t>суббренд</w:t>
                        </w:r>
                        <w:proofErr w:type="spellEnd"/>
                        <w:r w:rsidR="000F0840" w:rsidRPr="004317FE">
                          <w:rPr>
                            <w:rFonts w:ascii="Avenir Next Cyr" w:hAnsi="Avenir Next Cyr"/>
                            <w:sz w:val="18"/>
                            <w:szCs w:val="18"/>
                            <w:lang w:val="uk-UA"/>
                          </w:rPr>
                          <w:t xml:space="preserve"> /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2991EB5C" w14:textId="77777777" w:rsidTr="00B945D5">
                    <w:trPr>
                      <w:trHeight w:val="880"/>
                    </w:trPr>
                    <w:tc>
                      <w:tcPr>
                        <w:tcW w:w="4954" w:type="dxa"/>
                        <w:gridSpan w:val="2"/>
                        <w:shd w:val="clear" w:color="auto" w:fill="auto"/>
                      </w:tcPr>
                      <w:p w14:paraId="65BA48D7"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36894961"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4BD0EFF2" w14:textId="77777777" w:rsidR="000F0840" w:rsidRPr="004317FE" w:rsidRDefault="0002629E"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Новий</w:t>
                        </w:r>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Існуючий</w:t>
                        </w:r>
                      </w:p>
                    </w:tc>
                  </w:tr>
                  <w:tr w:rsidR="000F0840" w:rsidRPr="004317FE" w14:paraId="7BBAF0B1" w14:textId="77777777" w:rsidTr="00B945D5">
                    <w:trPr>
                      <w:trHeight w:val="880"/>
                    </w:trPr>
                    <w:tc>
                      <w:tcPr>
                        <w:tcW w:w="4954" w:type="dxa"/>
                        <w:gridSpan w:val="2"/>
                        <w:shd w:val="clear" w:color="auto" w:fill="auto"/>
                      </w:tcPr>
                      <w:p w14:paraId="5DFEF718"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195A4949" w14:textId="77777777" w:rsidR="000F0840" w:rsidRPr="004317FE" w:rsidRDefault="000F0840" w:rsidP="00B945D5">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37BA28C5" w14:textId="77777777" w:rsidR="000F0840" w:rsidRPr="004317FE" w:rsidRDefault="0002629E" w:rsidP="00B945D5">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Нова категорія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Існуюча категорія</w:t>
                        </w:r>
                      </w:p>
                    </w:tc>
                  </w:tr>
                  <w:tr w:rsidR="000F0840" w:rsidRPr="00C011FF" w14:paraId="4A7B3824" w14:textId="77777777" w:rsidTr="00B945D5">
                    <w:trPr>
                      <w:trHeight w:val="880"/>
                    </w:trPr>
                    <w:tc>
                      <w:tcPr>
                        <w:tcW w:w="4954" w:type="dxa"/>
                        <w:gridSpan w:val="2"/>
                        <w:shd w:val="clear" w:color="auto" w:fill="auto"/>
                      </w:tcPr>
                      <w:p w14:paraId="4DB0C26B"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111F5020"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9519983" w14:textId="77777777" w:rsidR="000F0840" w:rsidRPr="004317FE" w:rsidRDefault="0002629E" w:rsidP="00B945D5">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Бізнес цілі</w:t>
                        </w:r>
                        <w:r w:rsidR="000F0840" w:rsidRPr="004317FE">
                          <w:rPr>
                            <w:rFonts w:ascii="Avenir Next Cyr" w:hAnsi="Avenir Next Cyr"/>
                            <w:sz w:val="18"/>
                            <w:szCs w:val="18"/>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Споживчі цілі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43732C46" w14:textId="77777777" w:rsidTr="00B945D5">
                    <w:trPr>
                      <w:trHeight w:val="880"/>
                    </w:trPr>
                    <w:tc>
                      <w:tcPr>
                        <w:tcW w:w="4954" w:type="dxa"/>
                        <w:gridSpan w:val="2"/>
                        <w:shd w:val="clear" w:color="auto" w:fill="auto"/>
                      </w:tcPr>
                      <w:p w14:paraId="7425992A" w14:textId="77777777" w:rsidR="000F0840" w:rsidRPr="004317FE" w:rsidRDefault="000F0840" w:rsidP="00B945D5">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Класифікація</w:t>
                        </w:r>
                      </w:p>
                      <w:p w14:paraId="6171C329"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6458F31B" w14:textId="77777777" w:rsidR="000F0840" w:rsidRPr="004317FE" w:rsidRDefault="0002629E" w:rsidP="00B945D5">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Масовий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 xml:space="preserve">Преміальний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5EEE5760" w14:textId="77777777" w:rsidTr="00B945D5">
                    <w:trPr>
                      <w:trHeight w:val="432"/>
                    </w:trPr>
                    <w:tc>
                      <w:tcPr>
                        <w:tcW w:w="4954" w:type="dxa"/>
                        <w:gridSpan w:val="2"/>
                        <w:vMerge w:val="restart"/>
                        <w:shd w:val="clear" w:color="auto" w:fill="auto"/>
                      </w:tcPr>
                      <w:p w14:paraId="34764EA0" w14:textId="77777777" w:rsidR="000F0840" w:rsidRPr="004317FE" w:rsidRDefault="000F0840" w:rsidP="00B945D5">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МІСЦЕ ПРОДАЖУ</w:t>
                        </w:r>
                      </w:p>
                      <w:p w14:paraId="39B317C2"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26A339D5"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Лише в магазинах</w:t>
                        </w:r>
                      </w:p>
                    </w:tc>
                  </w:tr>
                  <w:tr w:rsidR="000F0840" w:rsidRPr="004317FE" w14:paraId="5EDBB068" w14:textId="77777777" w:rsidTr="00B945D5">
                    <w:trPr>
                      <w:trHeight w:val="432"/>
                    </w:trPr>
                    <w:tc>
                      <w:tcPr>
                        <w:tcW w:w="4954" w:type="dxa"/>
                        <w:gridSpan w:val="2"/>
                        <w:vMerge/>
                        <w:shd w:val="clear" w:color="auto" w:fill="auto"/>
                      </w:tcPr>
                      <w:p w14:paraId="789AE426"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692F83AF"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Лише </w:t>
                        </w:r>
                        <w:r w:rsidR="000F0840" w:rsidRPr="004317FE">
                          <w:rPr>
                            <w:rFonts w:ascii="Avenir Next Cyr" w:hAnsi="Avenir Next Cyr"/>
                            <w:bCs/>
                            <w:sz w:val="18"/>
                            <w:szCs w:val="18"/>
                            <w:lang w:val="uk-UA"/>
                          </w:rPr>
                          <w:t>елект</w:t>
                        </w:r>
                        <w:r w:rsidR="000F0840" w:rsidRPr="004317FE">
                          <w:rPr>
                            <w:rFonts w:ascii="Avenir Next Cyr" w:hAnsi="Avenir Next Cyr"/>
                            <w:sz w:val="18"/>
                            <w:szCs w:val="18"/>
                            <w:lang w:val="uk-UA"/>
                          </w:rPr>
                          <w:t>ронна комерція</w:t>
                        </w:r>
                      </w:p>
                    </w:tc>
                  </w:tr>
                  <w:tr w:rsidR="000F0840" w:rsidRPr="00C011FF" w14:paraId="42D16FE4" w14:textId="77777777" w:rsidTr="00B945D5">
                    <w:trPr>
                      <w:trHeight w:val="432"/>
                    </w:trPr>
                    <w:tc>
                      <w:tcPr>
                        <w:tcW w:w="4954" w:type="dxa"/>
                        <w:gridSpan w:val="2"/>
                        <w:vMerge/>
                        <w:shd w:val="clear" w:color="auto" w:fill="auto"/>
                      </w:tcPr>
                      <w:p w14:paraId="2D0B6BD6"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A34B35B"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0F0840" w:rsidRPr="00C011FF" w14:paraId="614AD91A" w14:textId="77777777" w:rsidTr="00B945D5">
                    <w:trPr>
                      <w:trHeight w:val="432"/>
                    </w:trPr>
                    <w:tc>
                      <w:tcPr>
                        <w:tcW w:w="4954" w:type="dxa"/>
                        <w:gridSpan w:val="2"/>
                        <w:vMerge/>
                        <w:shd w:val="clear" w:color="auto" w:fill="auto"/>
                      </w:tcPr>
                      <w:p w14:paraId="77BE62C1"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5DDF79A7"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Переважно електронна комерція з деякими роздрібними магазинами</w:t>
                        </w:r>
                      </w:p>
                    </w:tc>
                  </w:tr>
                  <w:tr w:rsidR="000F0840" w:rsidRPr="00C011FF" w14:paraId="63E600DF" w14:textId="77777777" w:rsidTr="00B945D5">
                    <w:trPr>
                      <w:trHeight w:val="432"/>
                    </w:trPr>
                    <w:tc>
                      <w:tcPr>
                        <w:tcW w:w="4954" w:type="dxa"/>
                        <w:gridSpan w:val="2"/>
                        <w:vMerge/>
                        <w:shd w:val="clear" w:color="auto" w:fill="auto"/>
                      </w:tcPr>
                      <w:p w14:paraId="0F77A7B2"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7C6904B1"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Значна кількість як роздрібної торгівлі, так і електронної комерції</w:t>
                        </w:r>
                      </w:p>
                    </w:tc>
                  </w:tr>
                  <w:tr w:rsidR="000F0840" w:rsidRPr="004317FE" w14:paraId="1209895C" w14:textId="77777777" w:rsidTr="00B945D5">
                    <w:trPr>
                      <w:trHeight w:val="432"/>
                    </w:trPr>
                    <w:tc>
                      <w:tcPr>
                        <w:tcW w:w="4954" w:type="dxa"/>
                        <w:gridSpan w:val="2"/>
                        <w:vMerge/>
                        <w:shd w:val="clear" w:color="auto" w:fill="auto"/>
                      </w:tcPr>
                      <w:p w14:paraId="09BC4D8C"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17F7A1DE"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Інше</w:t>
                        </w:r>
                      </w:p>
                    </w:tc>
                  </w:tr>
                  <w:tr w:rsidR="000F0840" w:rsidRPr="004317FE" w14:paraId="17BA1BFA" w14:textId="77777777" w:rsidTr="00B945D5">
                    <w:trPr>
                      <w:trHeight w:val="432"/>
                    </w:trPr>
                    <w:tc>
                      <w:tcPr>
                        <w:tcW w:w="4954" w:type="dxa"/>
                        <w:gridSpan w:val="2"/>
                        <w:vMerge/>
                        <w:shd w:val="clear" w:color="auto" w:fill="auto"/>
                      </w:tcPr>
                      <w:p w14:paraId="12E73B62"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4BDDD17A" w14:textId="77777777" w:rsidR="000F0840" w:rsidRPr="004317FE" w:rsidRDefault="0002629E" w:rsidP="00B945D5">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C011FF" w14:paraId="1A640A45" w14:textId="77777777" w:rsidTr="00B945D5">
                    <w:trPr>
                      <w:trHeight w:val="549"/>
                    </w:trPr>
                    <w:tc>
                      <w:tcPr>
                        <w:tcW w:w="4954" w:type="dxa"/>
                        <w:gridSpan w:val="2"/>
                        <w:vMerge w:val="restart"/>
                        <w:shd w:val="clear" w:color="auto" w:fill="auto"/>
                      </w:tcPr>
                      <w:p w14:paraId="59CFF373" w14:textId="77777777" w:rsidR="000F0840" w:rsidRPr="004317FE" w:rsidRDefault="000F0840" w:rsidP="00B945D5">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19BB745F" w14:textId="77777777" w:rsidR="000F0840" w:rsidRPr="004317FE" w:rsidRDefault="000F0840" w:rsidP="00B945D5">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476C2213" w14:textId="77777777" w:rsidR="000F0840" w:rsidRPr="004317FE" w:rsidRDefault="0002629E"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0F0840" w:rsidRPr="00C011FF" w14:paraId="7FD9949E" w14:textId="77777777" w:rsidTr="00B945D5">
                    <w:trPr>
                      <w:trHeight w:val="547"/>
                    </w:trPr>
                    <w:tc>
                      <w:tcPr>
                        <w:tcW w:w="4954" w:type="dxa"/>
                        <w:gridSpan w:val="2"/>
                        <w:vMerge/>
                        <w:shd w:val="clear" w:color="auto" w:fill="auto"/>
                      </w:tcPr>
                      <w:p w14:paraId="0AEACAF7"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6C792DA9" w14:textId="77777777" w:rsidR="000F0840" w:rsidRPr="004317FE" w:rsidRDefault="0002629E"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0F0840" w:rsidRPr="00C011FF" w14:paraId="21452B77" w14:textId="77777777" w:rsidTr="00B945D5">
                    <w:trPr>
                      <w:trHeight w:val="547"/>
                    </w:trPr>
                    <w:tc>
                      <w:tcPr>
                        <w:tcW w:w="4954" w:type="dxa"/>
                        <w:gridSpan w:val="2"/>
                        <w:vMerge/>
                        <w:shd w:val="clear" w:color="auto" w:fill="auto"/>
                      </w:tcPr>
                      <w:p w14:paraId="592764B6"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574F88EF" w14:textId="77777777" w:rsidR="000F0840" w:rsidRPr="004317FE" w:rsidRDefault="0002629E"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0F0840" w:rsidRPr="004317FE" w14:paraId="10E51C0A" w14:textId="77777777" w:rsidTr="00B945D5">
                    <w:trPr>
                      <w:trHeight w:val="547"/>
                    </w:trPr>
                    <w:tc>
                      <w:tcPr>
                        <w:tcW w:w="4954" w:type="dxa"/>
                        <w:gridSpan w:val="2"/>
                        <w:vMerge/>
                        <w:shd w:val="clear" w:color="auto" w:fill="auto"/>
                      </w:tcPr>
                      <w:p w14:paraId="75A14A9F" w14:textId="77777777" w:rsidR="000F0840" w:rsidRPr="004317FE" w:rsidRDefault="000F0840" w:rsidP="00B945D5">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47B8A029" w14:textId="77777777" w:rsidR="000F0840" w:rsidRPr="004317FE" w:rsidRDefault="0002629E" w:rsidP="00B945D5">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p>
                    </w:tc>
                  </w:tr>
                  <w:tr w:rsidR="000F0840" w:rsidRPr="004317FE" w14:paraId="01A1C0E7" w14:textId="77777777" w:rsidTr="00B945D5">
                    <w:trPr>
                      <w:trHeight w:val="974"/>
                    </w:trPr>
                    <w:tc>
                      <w:tcPr>
                        <w:tcW w:w="10475" w:type="dxa"/>
                        <w:gridSpan w:val="4"/>
                        <w:shd w:val="clear" w:color="auto" w:fill="BFBFBF" w:themeFill="background1" w:themeFillShade="BF"/>
                        <w:vAlign w:val="center"/>
                        <w:hideMark/>
                      </w:tcPr>
                      <w:p w14:paraId="407168A0"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59C7966B"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58E26DF9" w14:textId="77777777" w:rsidR="000F0840" w:rsidRPr="004317FE" w:rsidRDefault="000F0840" w:rsidP="00B945D5">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0F0840" w:rsidRPr="004317FE" w14:paraId="5D03710F" w14:textId="77777777" w:rsidTr="00B945D5">
                    <w:trPr>
                      <w:trHeight w:val="407"/>
                    </w:trPr>
                    <w:tc>
                      <w:tcPr>
                        <w:tcW w:w="4954" w:type="dxa"/>
                        <w:gridSpan w:val="2"/>
                        <w:shd w:val="clear" w:color="auto" w:fill="auto"/>
                        <w:vAlign w:val="center"/>
                        <w:hideMark/>
                      </w:tcPr>
                      <w:p w14:paraId="3572106C"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73ECC30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E132EA3" w14:textId="77777777" w:rsidTr="00B945D5">
                    <w:trPr>
                      <w:trHeight w:val="317"/>
                    </w:trPr>
                    <w:tc>
                      <w:tcPr>
                        <w:tcW w:w="4954" w:type="dxa"/>
                        <w:gridSpan w:val="2"/>
                        <w:shd w:val="clear" w:color="auto" w:fill="auto"/>
                        <w:vAlign w:val="center"/>
                        <w:hideMark/>
                      </w:tcPr>
                      <w:p w14:paraId="68153439"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10815E8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BA75C1D" w14:textId="77777777" w:rsidTr="00B945D5">
                    <w:trPr>
                      <w:trHeight w:val="326"/>
                    </w:trPr>
                    <w:tc>
                      <w:tcPr>
                        <w:tcW w:w="4954" w:type="dxa"/>
                        <w:gridSpan w:val="2"/>
                        <w:shd w:val="clear" w:color="auto" w:fill="auto"/>
                        <w:vAlign w:val="center"/>
                        <w:hideMark/>
                      </w:tcPr>
                      <w:p w14:paraId="50F110C2"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4B1CD1B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4DF3F5C" w14:textId="77777777" w:rsidTr="00B945D5">
                    <w:trPr>
                      <w:trHeight w:val="371"/>
                    </w:trPr>
                    <w:tc>
                      <w:tcPr>
                        <w:tcW w:w="4954" w:type="dxa"/>
                        <w:gridSpan w:val="2"/>
                        <w:shd w:val="clear" w:color="auto" w:fill="auto"/>
                        <w:vAlign w:val="center"/>
                        <w:hideMark/>
                      </w:tcPr>
                      <w:p w14:paraId="4E858233"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72E0CB2C"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CB238F3" w14:textId="77777777" w:rsidTr="00B945D5">
                    <w:trPr>
                      <w:trHeight w:val="335"/>
                    </w:trPr>
                    <w:tc>
                      <w:tcPr>
                        <w:tcW w:w="4954" w:type="dxa"/>
                        <w:gridSpan w:val="2"/>
                        <w:shd w:val="clear" w:color="auto" w:fill="auto"/>
                        <w:vAlign w:val="center"/>
                        <w:hideMark/>
                      </w:tcPr>
                      <w:p w14:paraId="738E874F"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DE9C83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D091DCC" w14:textId="77777777" w:rsidTr="00B945D5">
                    <w:trPr>
                      <w:trHeight w:val="344"/>
                    </w:trPr>
                    <w:tc>
                      <w:tcPr>
                        <w:tcW w:w="4954" w:type="dxa"/>
                        <w:gridSpan w:val="2"/>
                        <w:shd w:val="clear" w:color="auto" w:fill="auto"/>
                        <w:vAlign w:val="center"/>
                        <w:hideMark/>
                      </w:tcPr>
                      <w:p w14:paraId="6C3F95BF"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E60A79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EA19DEE" w14:textId="77777777" w:rsidTr="00B945D5">
                    <w:trPr>
                      <w:trHeight w:val="659"/>
                    </w:trPr>
                    <w:tc>
                      <w:tcPr>
                        <w:tcW w:w="10475" w:type="dxa"/>
                        <w:gridSpan w:val="4"/>
                        <w:shd w:val="clear" w:color="auto" w:fill="BFBFBF" w:themeFill="background1" w:themeFillShade="BF"/>
                        <w:vAlign w:val="center"/>
                        <w:hideMark/>
                      </w:tcPr>
                      <w:p w14:paraId="21C8F6D3"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АУДИТОРІЯ</w:t>
                        </w:r>
                      </w:p>
                      <w:p w14:paraId="35B1BCB8" w14:textId="77777777" w:rsidR="000F0840" w:rsidRPr="004317FE" w:rsidRDefault="000F0840" w:rsidP="00B945D5">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0F0840" w:rsidRPr="00C011FF" w14:paraId="394B016F" w14:textId="77777777" w:rsidTr="00B945D5">
                    <w:trPr>
                      <w:trHeight w:val="353"/>
                    </w:trPr>
                    <w:tc>
                      <w:tcPr>
                        <w:tcW w:w="4954" w:type="dxa"/>
                        <w:gridSpan w:val="2"/>
                        <w:shd w:val="clear" w:color="auto" w:fill="auto"/>
                        <w:vAlign w:val="center"/>
                        <w:hideMark/>
                      </w:tcPr>
                      <w:p w14:paraId="1934B16B"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15871663" w14:textId="77777777" w:rsidR="000F0840" w:rsidRPr="004317FE" w:rsidRDefault="000F0840" w:rsidP="00B945D5">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t>Оберіть один варіант</w:t>
                        </w:r>
                      </w:p>
                    </w:tc>
                    <w:tc>
                      <w:tcPr>
                        <w:tcW w:w="5521" w:type="dxa"/>
                        <w:gridSpan w:val="2"/>
                        <w:shd w:val="clear" w:color="auto" w:fill="auto"/>
                        <w:vAlign w:val="center"/>
                      </w:tcPr>
                      <w:p w14:paraId="7A72967F" w14:textId="77777777" w:rsidR="000F0840" w:rsidRPr="004317FE" w:rsidRDefault="0002629E" w:rsidP="00B945D5">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Жінки</w:t>
                        </w:r>
                        <w:r w:rsidR="000F0840" w:rsidRPr="004317FE">
                          <w:rPr>
                            <w:rFonts w:ascii="Avenir Next Cyr" w:hAnsi="Avenir Next Cyr"/>
                            <w:color w:val="auto"/>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color w:val="auto"/>
                            <w:sz w:val="18"/>
                            <w:szCs w:val="19"/>
                            <w:lang w:val="uk-UA"/>
                          </w:rPr>
                          <w:t xml:space="preserve">Чоловіки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p>
                      <w:p w14:paraId="190491BB" w14:textId="77777777" w:rsidR="000F0840" w:rsidRPr="004317FE" w:rsidRDefault="0002629E" w:rsidP="00B945D5">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color w:val="auto"/>
                            <w:sz w:val="18"/>
                            <w:szCs w:val="19"/>
                            <w:lang w:val="uk-UA"/>
                          </w:rPr>
                          <w:t>Трансгендери</w:t>
                        </w:r>
                        <w:proofErr w:type="spellEnd"/>
                        <w:r w:rsidR="000F0840" w:rsidRPr="004317FE">
                          <w:rPr>
                            <w:rFonts w:ascii="Avenir Next Cyr" w:hAnsi="Avenir Next Cyr"/>
                            <w:color w:val="auto"/>
                            <w:sz w:val="18"/>
                            <w:szCs w:val="19"/>
                            <w:lang w:val="uk-UA"/>
                          </w:rPr>
                          <w:t xml:space="preserve"> або Небінарні особи / </w:t>
                        </w:r>
                      </w:p>
                      <w:p w14:paraId="5F5775B1" w14:textId="77777777" w:rsidR="000F0840" w:rsidRPr="004317FE" w:rsidRDefault="0002629E" w:rsidP="00B945D5">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color w:val="auto"/>
                            <w:sz w:val="18"/>
                            <w:szCs w:val="18"/>
                            <w:lang w:val="uk-UA"/>
                          </w:rPr>
                          <w:t>N/A</w:t>
                        </w:r>
                        <w:r w:rsidR="000F0840" w:rsidRPr="004317FE">
                          <w:rPr>
                            <w:rFonts w:ascii="Avenir Next Cyr" w:hAnsi="Avenir Next Cyr"/>
                            <w:color w:val="auto"/>
                            <w:sz w:val="18"/>
                            <w:szCs w:val="19"/>
                            <w:lang w:val="uk-UA"/>
                          </w:rPr>
                          <w:t xml:space="preserve"> (Ми не </w:t>
                        </w:r>
                        <w:proofErr w:type="spellStart"/>
                        <w:r w:rsidR="000F0840" w:rsidRPr="004317FE">
                          <w:rPr>
                            <w:rFonts w:ascii="Avenir Next Cyr" w:hAnsi="Avenir Next Cyr"/>
                            <w:color w:val="auto"/>
                            <w:sz w:val="18"/>
                            <w:szCs w:val="19"/>
                            <w:lang w:val="uk-UA"/>
                          </w:rPr>
                          <w:t>таргетували</w:t>
                        </w:r>
                        <w:proofErr w:type="spellEnd"/>
                        <w:r w:rsidR="000F0840" w:rsidRPr="004317FE">
                          <w:rPr>
                            <w:rFonts w:ascii="Avenir Next Cyr" w:hAnsi="Avenir Next Cyr"/>
                            <w:color w:val="auto"/>
                            <w:sz w:val="18"/>
                            <w:szCs w:val="19"/>
                            <w:lang w:val="uk-UA"/>
                          </w:rPr>
                          <w:t xml:space="preserve"> за статтю)  </w:t>
                        </w:r>
                      </w:p>
                    </w:tc>
                  </w:tr>
                  <w:tr w:rsidR="000F0840" w:rsidRPr="00C011FF" w14:paraId="613F337E" w14:textId="77777777" w:rsidTr="00B945D5">
                    <w:trPr>
                      <w:trHeight w:val="353"/>
                    </w:trPr>
                    <w:tc>
                      <w:tcPr>
                        <w:tcW w:w="4954" w:type="dxa"/>
                        <w:gridSpan w:val="2"/>
                        <w:shd w:val="clear" w:color="auto" w:fill="auto"/>
                        <w:vAlign w:val="center"/>
                        <w:hideMark/>
                      </w:tcPr>
                      <w:p w14:paraId="0D82DC04"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ВІК</w:t>
                        </w:r>
                      </w:p>
                      <w:p w14:paraId="703F2D03" w14:textId="77777777" w:rsidR="000F0840" w:rsidRPr="004317FE" w:rsidRDefault="000F0840" w:rsidP="00B945D5">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42AEC8B2" w14:textId="77777777" w:rsidR="000F0840" w:rsidRPr="004317FE" w:rsidRDefault="0002629E" w:rsidP="00B945D5">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Діти 12 і старше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13-17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18-24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p>
                      <w:p w14:paraId="46563133" w14:textId="77777777" w:rsidR="000F0840" w:rsidRPr="004317FE" w:rsidRDefault="0002629E" w:rsidP="00B945D5">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25-34 /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35 – 44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45-54 / </w:t>
                        </w:r>
                        <w:r w:rsidR="000F0840" w:rsidRPr="004317FE">
                          <w:rPr>
                            <w:rFonts w:ascii="Avenir Next Cyr" w:hAnsi="Avenir Next Cyr"/>
                            <w:b/>
                            <w:color w:val="auto"/>
                            <w:sz w:val="18"/>
                            <w:szCs w:val="18"/>
                            <w:lang w:val="uk-UA"/>
                          </w:rPr>
                          <w:t xml:space="preserve"> </w:t>
                        </w:r>
                      </w:p>
                      <w:p w14:paraId="73AA57E0" w14:textId="77777777" w:rsidR="000F0840" w:rsidRPr="004317FE" w:rsidRDefault="0002629E"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Вік 65+ /  </w:t>
                        </w:r>
                      </w:p>
                      <w:p w14:paraId="68FA3138" w14:textId="77777777" w:rsidR="000F0840" w:rsidRPr="004317FE" w:rsidRDefault="0002629E"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r w:rsidR="000F0840" w:rsidRPr="004317FE">
                          <w:rPr>
                            <w:rFonts w:ascii="Avenir Next Cyr" w:hAnsi="Avenir Next Cyr"/>
                            <w:bCs/>
                            <w:sz w:val="18"/>
                            <w:szCs w:val="19"/>
                            <w:lang w:val="uk-UA"/>
                          </w:rPr>
                          <w:t xml:space="preserve"> (</w:t>
                        </w:r>
                        <w:r w:rsidR="000F0840" w:rsidRPr="004317FE">
                          <w:rPr>
                            <w:rFonts w:ascii="Avenir Next Cyr" w:hAnsi="Avenir Next Cyr"/>
                            <w:sz w:val="18"/>
                            <w:szCs w:val="19"/>
                            <w:lang w:val="uk-UA"/>
                          </w:rPr>
                          <w:t xml:space="preserve">Ми не </w:t>
                        </w:r>
                        <w:proofErr w:type="spellStart"/>
                        <w:r w:rsidR="000F0840" w:rsidRPr="004317FE">
                          <w:rPr>
                            <w:rFonts w:ascii="Avenir Next Cyr" w:hAnsi="Avenir Next Cyr"/>
                            <w:sz w:val="18"/>
                            <w:szCs w:val="19"/>
                            <w:lang w:val="uk-UA"/>
                          </w:rPr>
                          <w:t>таргетували</w:t>
                        </w:r>
                        <w:proofErr w:type="spellEnd"/>
                        <w:r w:rsidR="000F0840" w:rsidRPr="004317FE">
                          <w:rPr>
                            <w:rFonts w:ascii="Avenir Next Cyr" w:hAnsi="Avenir Next Cyr"/>
                            <w:sz w:val="18"/>
                            <w:szCs w:val="19"/>
                            <w:lang w:val="uk-UA"/>
                          </w:rPr>
                          <w:t xml:space="preserve"> за віком</w:t>
                        </w:r>
                        <w:r w:rsidR="000F0840" w:rsidRPr="004317FE">
                          <w:rPr>
                            <w:rFonts w:ascii="Avenir Next Cyr" w:hAnsi="Avenir Next Cyr"/>
                            <w:bCs/>
                            <w:sz w:val="18"/>
                            <w:szCs w:val="19"/>
                            <w:lang w:val="uk-UA"/>
                          </w:rPr>
                          <w:t>)</w:t>
                        </w:r>
                      </w:p>
                    </w:tc>
                  </w:tr>
                  <w:tr w:rsidR="000F0840" w:rsidRPr="004317FE" w14:paraId="60CA6F2E" w14:textId="77777777" w:rsidTr="00B945D5">
                    <w:trPr>
                      <w:trHeight w:val="542"/>
                    </w:trPr>
                    <w:tc>
                      <w:tcPr>
                        <w:tcW w:w="4954" w:type="dxa"/>
                        <w:gridSpan w:val="2"/>
                        <w:shd w:val="clear" w:color="auto" w:fill="auto"/>
                        <w:vAlign w:val="center"/>
                      </w:tcPr>
                      <w:p w14:paraId="50A7562B" w14:textId="77777777" w:rsidR="000F0840" w:rsidRPr="004317FE" w:rsidRDefault="000F0840" w:rsidP="00B945D5">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3EA190F4" w14:textId="77777777" w:rsidR="000F0840" w:rsidRPr="004317FE" w:rsidRDefault="000F0840" w:rsidP="00B945D5">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5742B89B" w14:textId="77777777" w:rsidR="000F0840" w:rsidRPr="004317FE" w:rsidRDefault="0002629E" w:rsidP="00B945D5">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9"/>
                            <w:lang w:val="uk-UA"/>
                          </w:rPr>
                          <w:t xml:space="preserve">Культурна чи етнічна група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Працівники</w:t>
                        </w:r>
                        <w:r w:rsidR="000F0840" w:rsidRPr="004317FE">
                          <w:rPr>
                            <w:rFonts w:ascii="Avenir Next Cyr" w:hAnsi="Avenir Next Cyr"/>
                            <w:bCs/>
                            <w:sz w:val="18"/>
                            <w:szCs w:val="19"/>
                            <w:lang w:val="uk-UA"/>
                          </w:rPr>
                          <w:t xml:space="preserve"> / </w:t>
                        </w:r>
                      </w:p>
                      <w:p w14:paraId="35B0F597" w14:textId="77777777" w:rsidR="000F0840" w:rsidRPr="004317FE" w:rsidRDefault="0002629E" w:rsidP="00B945D5">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Батьки</w:t>
                        </w:r>
                        <w:r w:rsidR="000F0840" w:rsidRPr="004317FE">
                          <w:rPr>
                            <w:rFonts w:ascii="Avenir Next Cyr" w:hAnsi="Avenir Next Cyr"/>
                            <w:bCs/>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8"/>
                            <w:lang w:val="uk-UA"/>
                          </w:rPr>
                          <w:t>N/A</w:t>
                        </w:r>
                        <w:r w:rsidR="000F0840" w:rsidRPr="004317FE">
                          <w:rPr>
                            <w:rFonts w:ascii="Avenir Next Cyr" w:hAnsi="Avenir Next Cyr"/>
                            <w:bCs/>
                            <w:sz w:val="18"/>
                            <w:szCs w:val="19"/>
                            <w:lang w:val="uk-UA"/>
                          </w:rPr>
                          <w:t xml:space="preserve"> / Інше ___________</w:t>
                        </w:r>
                      </w:p>
                    </w:tc>
                  </w:tr>
                  <w:tr w:rsidR="000F0840" w:rsidRPr="00C011FF" w14:paraId="0FB26438" w14:textId="77777777" w:rsidTr="00B945D5">
                    <w:trPr>
                      <w:trHeight w:val="767"/>
                    </w:trPr>
                    <w:tc>
                      <w:tcPr>
                        <w:tcW w:w="10475" w:type="dxa"/>
                        <w:gridSpan w:val="4"/>
                        <w:shd w:val="clear" w:color="auto" w:fill="BFBFBF" w:themeFill="background1" w:themeFillShade="BF"/>
                        <w:vAlign w:val="center"/>
                      </w:tcPr>
                      <w:p w14:paraId="511822EF"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260101E5" w14:textId="77777777" w:rsidR="000F0840" w:rsidRPr="004317FE" w:rsidRDefault="000F0840" w:rsidP="00B945D5">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0F0840" w:rsidRPr="004317FE" w14:paraId="750A62D5" w14:textId="77777777" w:rsidTr="00B945D5">
                    <w:trPr>
                      <w:trHeight w:val="122"/>
                    </w:trPr>
                    <w:tc>
                      <w:tcPr>
                        <w:tcW w:w="4954" w:type="dxa"/>
                        <w:gridSpan w:val="2"/>
                        <w:shd w:val="clear" w:color="auto" w:fill="auto"/>
                        <w:vAlign w:val="center"/>
                      </w:tcPr>
                      <w:p w14:paraId="49BB6A65"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5ED8B6B" w14:textId="77777777" w:rsidR="000F0840" w:rsidRPr="004317FE" w:rsidRDefault="000F0840" w:rsidP="00B945D5">
                        <w:pPr>
                          <w:spacing w:before="120" w:after="120" w:line="240" w:lineRule="auto"/>
                          <w:rPr>
                            <w:rFonts w:ascii="Avenir Next Cyr" w:hAnsi="Avenir Next Cyr"/>
                            <w:b/>
                            <w:color w:val="auto"/>
                            <w:sz w:val="22"/>
                            <w:szCs w:val="22"/>
                            <w:lang w:val="uk-UA"/>
                          </w:rPr>
                        </w:pPr>
                      </w:p>
                    </w:tc>
                  </w:tr>
                  <w:tr w:rsidR="000F0840" w:rsidRPr="004317FE" w14:paraId="7E34E710" w14:textId="77777777" w:rsidTr="00B945D5">
                    <w:trPr>
                      <w:trHeight w:val="120"/>
                    </w:trPr>
                    <w:tc>
                      <w:tcPr>
                        <w:tcW w:w="4954" w:type="dxa"/>
                        <w:gridSpan w:val="2"/>
                        <w:shd w:val="clear" w:color="auto" w:fill="auto"/>
                        <w:vAlign w:val="center"/>
                      </w:tcPr>
                      <w:p w14:paraId="2A7E72DA"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008D735"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11A36C94" w14:textId="77777777" w:rsidTr="00B945D5">
                    <w:trPr>
                      <w:trHeight w:val="120"/>
                    </w:trPr>
                    <w:tc>
                      <w:tcPr>
                        <w:tcW w:w="4954" w:type="dxa"/>
                        <w:gridSpan w:val="2"/>
                        <w:shd w:val="clear" w:color="auto" w:fill="auto"/>
                        <w:vAlign w:val="center"/>
                      </w:tcPr>
                      <w:p w14:paraId="4E9156B5"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8B84E5F"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6B1799F7" w14:textId="77777777" w:rsidTr="00B945D5">
                    <w:trPr>
                      <w:trHeight w:val="120"/>
                    </w:trPr>
                    <w:tc>
                      <w:tcPr>
                        <w:tcW w:w="4954" w:type="dxa"/>
                        <w:gridSpan w:val="2"/>
                        <w:shd w:val="clear" w:color="auto" w:fill="auto"/>
                        <w:vAlign w:val="center"/>
                      </w:tcPr>
                      <w:p w14:paraId="458929FB"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A1C4F36"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4317FE" w14:paraId="20D7BD3E" w14:textId="77777777" w:rsidTr="00B945D5">
                    <w:trPr>
                      <w:trHeight w:val="120"/>
                    </w:trPr>
                    <w:tc>
                      <w:tcPr>
                        <w:tcW w:w="4954" w:type="dxa"/>
                        <w:gridSpan w:val="2"/>
                        <w:shd w:val="clear" w:color="auto" w:fill="auto"/>
                        <w:vAlign w:val="center"/>
                      </w:tcPr>
                      <w:p w14:paraId="037A8049" w14:textId="77777777" w:rsidR="000F0840" w:rsidRPr="004317FE" w:rsidRDefault="000F0840" w:rsidP="00B945D5">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D982533" w14:textId="77777777" w:rsidR="000F0840" w:rsidRPr="004317FE" w:rsidRDefault="000F0840" w:rsidP="00B945D5">
                        <w:pPr>
                          <w:spacing w:before="120" w:after="120" w:line="240" w:lineRule="auto"/>
                          <w:rPr>
                            <w:rFonts w:ascii="Avenir Next Cyr" w:hAnsi="Avenir Next Cyr"/>
                            <w:color w:val="000000" w:themeColor="text1"/>
                            <w:sz w:val="18"/>
                            <w:szCs w:val="18"/>
                            <w:lang w:val="uk-UA"/>
                          </w:rPr>
                        </w:pPr>
                      </w:p>
                    </w:tc>
                  </w:tr>
                  <w:tr w:rsidR="000F0840" w:rsidRPr="00C011FF" w14:paraId="4172C0C9" w14:textId="77777777" w:rsidTr="00B945D5">
                    <w:trPr>
                      <w:trHeight w:val="767"/>
                    </w:trPr>
                    <w:tc>
                      <w:tcPr>
                        <w:tcW w:w="10475" w:type="dxa"/>
                        <w:gridSpan w:val="4"/>
                        <w:shd w:val="clear" w:color="auto" w:fill="BFBFBF" w:themeFill="background1" w:themeFillShade="BF"/>
                        <w:vAlign w:val="center"/>
                        <w:hideMark/>
                      </w:tcPr>
                      <w:p w14:paraId="0F83B158"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4A372AD3" w14:textId="77777777" w:rsidR="000F0840" w:rsidRPr="004317FE" w:rsidRDefault="000F0840" w:rsidP="00B945D5">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0F0840" w:rsidRPr="004317FE" w14:paraId="7201A117" w14:textId="77777777" w:rsidTr="00B945D5">
                    <w:trPr>
                      <w:trHeight w:val="407"/>
                    </w:trPr>
                    <w:tc>
                      <w:tcPr>
                        <w:tcW w:w="4954" w:type="dxa"/>
                        <w:gridSpan w:val="2"/>
                        <w:shd w:val="clear" w:color="auto" w:fill="auto"/>
                        <w:vAlign w:val="center"/>
                        <w:hideMark/>
                      </w:tcPr>
                      <w:p w14:paraId="6A5ABA94"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35B4BE9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5D58B64" w14:textId="77777777" w:rsidTr="00B945D5">
                    <w:trPr>
                      <w:trHeight w:val="362"/>
                    </w:trPr>
                    <w:tc>
                      <w:tcPr>
                        <w:tcW w:w="4954" w:type="dxa"/>
                        <w:gridSpan w:val="2"/>
                        <w:shd w:val="clear" w:color="auto" w:fill="auto"/>
                        <w:vAlign w:val="center"/>
                        <w:hideMark/>
                      </w:tcPr>
                      <w:p w14:paraId="438DEC90"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36B917D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C8B035F" w14:textId="77777777" w:rsidTr="00B945D5">
                    <w:trPr>
                      <w:trHeight w:val="353"/>
                    </w:trPr>
                    <w:tc>
                      <w:tcPr>
                        <w:tcW w:w="4954" w:type="dxa"/>
                        <w:gridSpan w:val="2"/>
                        <w:shd w:val="clear" w:color="auto" w:fill="auto"/>
                        <w:vAlign w:val="center"/>
                        <w:hideMark/>
                      </w:tcPr>
                      <w:p w14:paraId="1C51832D" w14:textId="77777777" w:rsidR="000F0840" w:rsidRPr="004317FE" w:rsidRDefault="000F0840" w:rsidP="00B945D5">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7E2214F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C011FF" w14:paraId="495591AF" w14:textId="77777777" w:rsidTr="00B945D5">
                    <w:trPr>
                      <w:trHeight w:val="353"/>
                    </w:trPr>
                    <w:tc>
                      <w:tcPr>
                        <w:tcW w:w="10475" w:type="dxa"/>
                        <w:gridSpan w:val="4"/>
                        <w:shd w:val="clear" w:color="auto" w:fill="BFBFBF" w:themeFill="background1" w:themeFillShade="BF"/>
                        <w:vAlign w:val="center"/>
                      </w:tcPr>
                      <w:p w14:paraId="7C0D43D3"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23F000A5" w14:textId="77777777" w:rsidR="000F0840" w:rsidRPr="004317FE" w:rsidRDefault="000F0840" w:rsidP="00B945D5">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0F0840" w:rsidRPr="004317FE" w14:paraId="0379F257" w14:textId="77777777" w:rsidTr="00B945D5">
                    <w:trPr>
                      <w:trHeight w:val="353"/>
                    </w:trPr>
                    <w:tc>
                      <w:tcPr>
                        <w:tcW w:w="4954" w:type="dxa"/>
                        <w:gridSpan w:val="2"/>
                        <w:shd w:val="clear" w:color="auto" w:fill="auto"/>
                        <w:vAlign w:val="center"/>
                      </w:tcPr>
                      <w:p w14:paraId="72C2B4F2"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ОСНОВНЕ ДОСЛІДЖЕННЯ</w:t>
                        </w:r>
                      </w:p>
                      <w:p w14:paraId="32A4A7F8"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71CC98E7"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Copy</w:t>
                        </w:r>
                        <w:proofErr w:type="spellEnd"/>
                        <w:r w:rsidR="000F0840" w:rsidRPr="004317FE">
                          <w:rPr>
                            <w:rFonts w:ascii="Avenir Next Cyr" w:hAnsi="Avenir Next Cyr"/>
                            <w:sz w:val="18"/>
                            <w:szCs w:val="19"/>
                            <w:lang w:val="uk-UA"/>
                          </w:rPr>
                          <w:t xml:space="preserve"> </w:t>
                        </w:r>
                        <w:proofErr w:type="spellStart"/>
                        <w:r w:rsidR="000F0840" w:rsidRPr="004317FE">
                          <w:rPr>
                            <w:rFonts w:ascii="Avenir Next Cyr" w:hAnsi="Avenir Next Cyr"/>
                            <w:sz w:val="18"/>
                            <w:szCs w:val="19"/>
                            <w:lang w:val="uk-UA"/>
                          </w:rPr>
                          <w:t>Testing</w:t>
                        </w:r>
                        <w:proofErr w:type="spellEnd"/>
                        <w:r w:rsidR="000F0840" w:rsidRPr="004317FE">
                          <w:rPr>
                            <w:rFonts w:ascii="Avenir Next Cyr" w:hAnsi="Avenir Next Cyr"/>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Фокус-групи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Нейрознавство</w:t>
                        </w:r>
                        <w:proofErr w:type="spellEnd"/>
                        <w:r w:rsidR="000F0840" w:rsidRPr="004317FE">
                          <w:rPr>
                            <w:rFonts w:ascii="Avenir Next Cyr" w:hAnsi="Avenir Next Cyr"/>
                            <w:sz w:val="18"/>
                            <w:szCs w:val="19"/>
                            <w:lang w:val="uk-UA"/>
                          </w:rPr>
                          <w:t xml:space="preserve"> / </w:t>
                        </w:r>
                      </w:p>
                      <w:p w14:paraId="5112BE84"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Позиціонування / тестування концепцій / </w:t>
                        </w:r>
                      </w:p>
                      <w:p w14:paraId="5723BDAC"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Стратегічні (сегментація, структура ринку, U&amp;A) /</w:t>
                        </w:r>
                      </w:p>
                      <w:p w14:paraId="113042A8"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Трекінг</w:t>
                        </w:r>
                        <w:proofErr w:type="spellEnd"/>
                        <w:r w:rsidR="000F0840" w:rsidRPr="004317FE">
                          <w:rPr>
                            <w:rFonts w:ascii="Avenir Next Cyr" w:hAnsi="Avenir Next Cyr"/>
                            <w:sz w:val="18"/>
                            <w:szCs w:val="19"/>
                            <w:lang w:val="uk-UA"/>
                          </w:rPr>
                          <w:t xml:space="preserve">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Інше</w:t>
                        </w:r>
                        <w:r w:rsidR="000F0840" w:rsidRPr="004317FE">
                          <w:rPr>
                            <w:rFonts w:ascii="Avenir Next Cyr" w:hAnsi="Avenir Next Cyr"/>
                            <w:sz w:val="18"/>
                            <w:szCs w:val="19"/>
                            <w:lang w:val="uk-UA"/>
                          </w:rPr>
                          <w:t>________________</w:t>
                        </w:r>
                      </w:p>
                    </w:tc>
                  </w:tr>
                  <w:tr w:rsidR="000F0840" w:rsidRPr="004317FE" w14:paraId="1479BCEF" w14:textId="77777777" w:rsidTr="00B945D5">
                    <w:trPr>
                      <w:trHeight w:val="353"/>
                    </w:trPr>
                    <w:tc>
                      <w:tcPr>
                        <w:tcW w:w="4954" w:type="dxa"/>
                        <w:gridSpan w:val="2"/>
                        <w:tcBorders>
                          <w:bottom w:val="single" w:sz="6" w:space="0" w:color="auto"/>
                        </w:tcBorders>
                        <w:shd w:val="clear" w:color="auto" w:fill="auto"/>
                        <w:vAlign w:val="center"/>
                      </w:tcPr>
                      <w:p w14:paraId="785295C5" w14:textId="77777777" w:rsidR="000F0840" w:rsidRPr="004317FE" w:rsidRDefault="000F0840" w:rsidP="00B945D5">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УСІ ДОСЛІДЖЕННЯ</w:t>
                        </w:r>
                      </w:p>
                      <w:p w14:paraId="1348A02E"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варіанти, що підходять</w:t>
                        </w:r>
                      </w:p>
                    </w:tc>
                    <w:tc>
                      <w:tcPr>
                        <w:tcW w:w="5521" w:type="dxa"/>
                        <w:gridSpan w:val="2"/>
                        <w:tcBorders>
                          <w:bottom w:val="single" w:sz="6" w:space="0" w:color="auto"/>
                        </w:tcBorders>
                        <w:shd w:val="clear" w:color="auto" w:fill="auto"/>
                        <w:vAlign w:val="center"/>
                      </w:tcPr>
                      <w:p w14:paraId="6435B0B1"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Copy</w:t>
                        </w:r>
                        <w:proofErr w:type="spellEnd"/>
                        <w:r w:rsidR="000F0840" w:rsidRPr="004317FE">
                          <w:rPr>
                            <w:rFonts w:ascii="Avenir Next Cyr" w:hAnsi="Avenir Next Cyr"/>
                            <w:sz w:val="18"/>
                            <w:szCs w:val="19"/>
                            <w:lang w:val="uk-UA"/>
                          </w:rPr>
                          <w:t xml:space="preserve"> </w:t>
                        </w:r>
                        <w:proofErr w:type="spellStart"/>
                        <w:r w:rsidR="000F0840" w:rsidRPr="004317FE">
                          <w:rPr>
                            <w:rFonts w:ascii="Avenir Next Cyr" w:hAnsi="Avenir Next Cyr"/>
                            <w:sz w:val="18"/>
                            <w:szCs w:val="19"/>
                            <w:lang w:val="uk-UA"/>
                          </w:rPr>
                          <w:t>Testing</w:t>
                        </w:r>
                        <w:proofErr w:type="spellEnd"/>
                        <w:r w:rsidR="000F0840" w:rsidRPr="004317FE">
                          <w:rPr>
                            <w:rFonts w:ascii="Avenir Next Cyr" w:hAnsi="Avenir Next Cyr"/>
                            <w:sz w:val="18"/>
                            <w:szCs w:val="19"/>
                            <w:lang w:val="uk-UA"/>
                          </w:rPr>
                          <w:t xml:space="preserve">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Фокус-групи / </w:t>
                        </w:r>
                        <w:r w:rsidR="000F0840" w:rsidRPr="004317FE">
                          <w:rPr>
                            <w:rFonts w:ascii="Avenir Next Cyr" w:hAnsi="Avenir Next Cyr"/>
                            <w:b/>
                            <w:color w:val="auto"/>
                            <w:sz w:val="18"/>
                            <w:szCs w:val="18"/>
                            <w:lang w:val="uk-UA"/>
                          </w:rPr>
                          <w:t xml:space="preserve"> </w:t>
                        </w:r>
                        <w:r w:rsidR="000F0840"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Нейрознавство</w:t>
                        </w:r>
                        <w:proofErr w:type="spellEnd"/>
                        <w:r w:rsidR="000F0840" w:rsidRPr="004317FE">
                          <w:rPr>
                            <w:rFonts w:ascii="Avenir Next Cyr" w:hAnsi="Avenir Next Cyr"/>
                            <w:sz w:val="18"/>
                            <w:szCs w:val="19"/>
                            <w:lang w:val="uk-UA"/>
                          </w:rPr>
                          <w:t xml:space="preserve"> / </w:t>
                        </w:r>
                      </w:p>
                      <w:p w14:paraId="7AC8680A"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Позиціонування / тестування концепцій / </w:t>
                        </w:r>
                      </w:p>
                      <w:p w14:paraId="754C3D7E" w14:textId="77777777" w:rsidR="000F0840" w:rsidRPr="004317FE" w:rsidRDefault="0002629E" w:rsidP="00B945D5">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Стратегічні (сегментація, структура ринку, U&amp;A) /</w:t>
                        </w:r>
                      </w:p>
                      <w:p w14:paraId="08E00057" w14:textId="77777777" w:rsidR="000F0840" w:rsidRPr="004317FE" w:rsidRDefault="0002629E" w:rsidP="00B945D5">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sz w:val="18"/>
                            <w:szCs w:val="19"/>
                            <w:lang w:val="uk-UA"/>
                          </w:rPr>
                          <w:t>Трекінг</w:t>
                        </w:r>
                        <w:proofErr w:type="spellEnd"/>
                        <w:r w:rsidR="000F0840" w:rsidRPr="004317FE">
                          <w:rPr>
                            <w:rFonts w:ascii="Avenir Next Cyr" w:hAnsi="Avenir Next Cyr"/>
                            <w:sz w:val="18"/>
                            <w:szCs w:val="19"/>
                            <w:lang w:val="uk-UA"/>
                          </w:rPr>
                          <w:t xml:space="preserve">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sz w:val="18"/>
                            <w:szCs w:val="18"/>
                            <w:lang w:val="uk-UA"/>
                          </w:rPr>
                          <w:t>Інше</w:t>
                        </w:r>
                        <w:r w:rsidR="000F0840" w:rsidRPr="004317FE">
                          <w:rPr>
                            <w:rFonts w:ascii="Avenir Next Cyr" w:hAnsi="Avenir Next Cyr"/>
                            <w:sz w:val="18"/>
                            <w:szCs w:val="19"/>
                            <w:lang w:val="uk-UA"/>
                          </w:rPr>
                          <w:t>________________</w:t>
                        </w:r>
                      </w:p>
                    </w:tc>
                  </w:tr>
                  <w:tr w:rsidR="000F0840" w:rsidRPr="004317FE" w14:paraId="6920AF94" w14:textId="77777777" w:rsidTr="00B945D5">
                    <w:trPr>
                      <w:trHeight w:val="353"/>
                    </w:trPr>
                    <w:tc>
                      <w:tcPr>
                        <w:tcW w:w="10475" w:type="dxa"/>
                        <w:gridSpan w:val="4"/>
                        <w:shd w:val="pct25" w:color="auto" w:fill="auto"/>
                        <w:vAlign w:val="center"/>
                      </w:tcPr>
                      <w:p w14:paraId="1D51E090"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lastRenderedPageBreak/>
                          <w:t>ШТУЧНИЙ ІНТЕЛЕКТ (ШІ)</w:t>
                        </w:r>
                      </w:p>
                    </w:tc>
                  </w:tr>
                  <w:tr w:rsidR="000F0840" w:rsidRPr="00C011FF" w14:paraId="0B33F624" w14:textId="77777777" w:rsidTr="00B945D5">
                    <w:trPr>
                      <w:trHeight w:val="353"/>
                    </w:trPr>
                    <w:tc>
                      <w:tcPr>
                        <w:tcW w:w="4954" w:type="dxa"/>
                        <w:gridSpan w:val="2"/>
                        <w:shd w:val="clear" w:color="auto" w:fill="auto"/>
                        <w:vAlign w:val="center"/>
                      </w:tcPr>
                      <w:p w14:paraId="25FCB49B"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6AA9711A"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0164E7A3"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 N/A / Не використовувалося</w:t>
                        </w:r>
                      </w:p>
                      <w:p w14:paraId="17170EFE"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0F0840" w:rsidRPr="004317FE">
                              <w:rPr>
                                <w:rFonts w:ascii="MS Gothic" w:eastAsia="MS Gothic" w:hAnsi="MS Gothic"/>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6AA6D148"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1CB7A68A"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Генерація ідей контенту</w:t>
                        </w:r>
                      </w:p>
                      <w:p w14:paraId="4C7CC32A"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bCs/>
                            <w:color w:val="auto"/>
                            <w:sz w:val="18"/>
                            <w:szCs w:val="18"/>
                            <w:lang w:val="uk-UA"/>
                          </w:rPr>
                          <w:t>Копірайтинг</w:t>
                        </w:r>
                        <w:proofErr w:type="spellEnd"/>
                        <w:r w:rsidR="000F0840" w:rsidRPr="004317FE">
                          <w:rPr>
                            <w:rFonts w:ascii="Avenir Next Cyr" w:hAnsi="Avenir Next Cyr"/>
                            <w:bCs/>
                            <w:color w:val="auto"/>
                            <w:sz w:val="18"/>
                            <w:szCs w:val="18"/>
                            <w:lang w:val="uk-UA"/>
                          </w:rPr>
                          <w:t xml:space="preserve"> та створення повідомлень</w:t>
                        </w:r>
                      </w:p>
                      <w:p w14:paraId="69580396"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Дослідження ринку/аудиторії та отримання </w:t>
                        </w:r>
                        <w:proofErr w:type="spellStart"/>
                        <w:r w:rsidR="000F0840" w:rsidRPr="004317FE">
                          <w:rPr>
                            <w:rFonts w:ascii="Avenir Next Cyr" w:hAnsi="Avenir Next Cyr"/>
                            <w:bCs/>
                            <w:color w:val="auto"/>
                            <w:sz w:val="18"/>
                            <w:szCs w:val="18"/>
                            <w:lang w:val="uk-UA"/>
                          </w:rPr>
                          <w:t>інсайтів</w:t>
                        </w:r>
                        <w:proofErr w:type="spellEnd"/>
                      </w:p>
                      <w:p w14:paraId="708E8FD2"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proofErr w:type="spellStart"/>
                        <w:r w:rsidR="000F0840" w:rsidRPr="004317FE">
                          <w:rPr>
                            <w:rFonts w:ascii="Avenir Next Cyr" w:hAnsi="Avenir Next Cyr"/>
                            <w:bCs/>
                            <w:color w:val="auto"/>
                            <w:sz w:val="18"/>
                            <w:szCs w:val="18"/>
                            <w:lang w:val="uk-UA"/>
                          </w:rPr>
                          <w:t>Медіапланування</w:t>
                        </w:r>
                        <w:proofErr w:type="spellEnd"/>
                      </w:p>
                      <w:p w14:paraId="28304E92"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Моніторинг продуктивності</w:t>
                        </w:r>
                      </w:p>
                      <w:p w14:paraId="60430470"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Аналіз кампанії після завершення та висновки</w:t>
                        </w:r>
                      </w:p>
                      <w:p w14:paraId="060E2EE2"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Тестування та </w:t>
                        </w:r>
                        <w:proofErr w:type="spellStart"/>
                        <w:r w:rsidR="000F0840" w:rsidRPr="004317FE">
                          <w:rPr>
                            <w:rFonts w:ascii="Avenir Next Cyr" w:hAnsi="Avenir Next Cyr"/>
                            <w:bCs/>
                            <w:color w:val="auto"/>
                            <w:sz w:val="18"/>
                            <w:szCs w:val="18"/>
                            <w:lang w:val="uk-UA"/>
                          </w:rPr>
                          <w:t>валідація</w:t>
                        </w:r>
                        <w:proofErr w:type="spellEnd"/>
                        <w:r w:rsidR="000F0840" w:rsidRPr="004317FE">
                          <w:rPr>
                            <w:rFonts w:ascii="Avenir Next Cyr" w:hAnsi="Avenir Next Cyr"/>
                            <w:bCs/>
                            <w:color w:val="auto"/>
                            <w:sz w:val="18"/>
                            <w:szCs w:val="18"/>
                            <w:lang w:val="uk-UA"/>
                          </w:rPr>
                          <w:t xml:space="preserve"> (імітаційне тестування користувачами, A/B тестування на основі ШІ тощо)</w:t>
                        </w:r>
                      </w:p>
                      <w:p w14:paraId="692940AF"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 xml:space="preserve"> Генерація відео та зображень</w:t>
                        </w:r>
                      </w:p>
                      <w:p w14:paraId="6EA35655"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color w:val="auto"/>
                                <w:lang w:val="uk-UA"/>
                              </w:rPr>
                              <w:t>☐</w:t>
                            </w:r>
                          </w:sdtContent>
                        </w:sdt>
                        <w:r w:rsidR="000F0840" w:rsidRPr="004317FE">
                          <w:rPr>
                            <w:rFonts w:ascii="Avenir Next Cyr" w:hAnsi="Avenir Next Cyr"/>
                            <w:b/>
                            <w:color w:val="auto"/>
                            <w:lang w:val="uk-UA"/>
                          </w:rPr>
                          <w:t xml:space="preserve">  </w:t>
                        </w:r>
                        <w:r w:rsidR="000F0840" w:rsidRPr="004317FE">
                          <w:rPr>
                            <w:rFonts w:ascii="Avenir Next Cyr" w:hAnsi="Avenir Next Cyr"/>
                            <w:bCs/>
                            <w:color w:val="auto"/>
                            <w:sz w:val="18"/>
                            <w:szCs w:val="18"/>
                            <w:lang w:val="uk-UA"/>
                          </w:rPr>
                          <w:t>Інше_____________________________</w:t>
                        </w:r>
                      </w:p>
                    </w:tc>
                  </w:tr>
                  <w:tr w:rsidR="000F0840" w:rsidRPr="004317FE" w14:paraId="42686AFD" w14:textId="77777777" w:rsidTr="00B945D5">
                    <w:trPr>
                      <w:trHeight w:val="353"/>
                    </w:trPr>
                    <w:tc>
                      <w:tcPr>
                        <w:tcW w:w="4954" w:type="dxa"/>
                        <w:gridSpan w:val="2"/>
                        <w:shd w:val="clear" w:color="auto" w:fill="auto"/>
                        <w:vAlign w:val="center"/>
                      </w:tcPr>
                      <w:p w14:paraId="63766EE9"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5189C473" w14:textId="77777777" w:rsidR="000F0840" w:rsidRPr="004317FE" w:rsidRDefault="000F0840" w:rsidP="00B945D5">
                        <w:pPr>
                          <w:spacing w:before="120" w:after="120" w:line="240" w:lineRule="auto"/>
                          <w:rPr>
                            <w:rFonts w:ascii="Avenir Next Cyr Medium" w:hAnsi="Avenir Next Cyr Medium" w:cs="Tahoma"/>
                            <w:b/>
                            <w:color w:val="auto"/>
                            <w:sz w:val="20"/>
                            <w:szCs w:val="20"/>
                            <w:lang w:val="uk-UA"/>
                          </w:rPr>
                        </w:pPr>
                      </w:p>
                      <w:p w14:paraId="2D424785" w14:textId="77777777" w:rsidR="000F0840" w:rsidRPr="004317FE" w:rsidRDefault="000F0840" w:rsidP="00B945D5">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62BE87B1" w14:textId="77777777" w:rsidR="000F0840" w:rsidRPr="004317FE" w:rsidRDefault="000F0840" w:rsidP="00B945D5">
                        <w:pPr>
                          <w:spacing w:before="120" w:after="120" w:line="240" w:lineRule="auto"/>
                          <w:rPr>
                            <w:rFonts w:ascii="Avenir Next Cyr" w:hAnsi="Avenir Next Cyr"/>
                            <w:b/>
                            <w:color w:val="auto"/>
                            <w:lang w:val="uk-UA"/>
                          </w:rPr>
                        </w:pPr>
                      </w:p>
                    </w:tc>
                  </w:tr>
                  <w:tr w:rsidR="000F0840" w:rsidRPr="004317FE" w14:paraId="23ED945A" w14:textId="77777777" w:rsidTr="00B945D5">
                    <w:trPr>
                      <w:trHeight w:val="988"/>
                    </w:trPr>
                    <w:tc>
                      <w:tcPr>
                        <w:tcW w:w="10475" w:type="dxa"/>
                        <w:gridSpan w:val="4"/>
                        <w:shd w:val="clear" w:color="auto" w:fill="BFBFBF" w:themeFill="background1" w:themeFillShade="BF"/>
                        <w:vAlign w:val="center"/>
                        <w:hideMark/>
                      </w:tcPr>
                      <w:p w14:paraId="3ADD5602" w14:textId="77777777" w:rsidR="000F0840" w:rsidRPr="004317FE" w:rsidRDefault="000F0840" w:rsidP="00B945D5">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ЦІЛІ СТАЛОГО РОЗВИТКУ  </w:t>
                        </w:r>
                      </w:p>
                      <w:p w14:paraId="58396C5B" w14:textId="77777777" w:rsidR="000F0840" w:rsidRPr="004317FE" w:rsidRDefault="000F0840" w:rsidP="00B945D5">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w:t>
                        </w:r>
                        <w:proofErr w:type="spellStart"/>
                        <w:r w:rsidRPr="004317FE">
                          <w:rPr>
                            <w:rFonts w:ascii="Avenir Next Cyr" w:hAnsi="Avenir Next Cyr"/>
                            <w:color w:val="auto"/>
                            <w:sz w:val="19"/>
                            <w:szCs w:val="19"/>
                            <w:lang w:val="uk-UA"/>
                          </w:rPr>
                          <w:t>Foundation</w:t>
                        </w:r>
                        <w:proofErr w:type="spellEnd"/>
                        <w:r w:rsidRPr="004317FE">
                          <w:rPr>
                            <w:rFonts w:ascii="Avenir Next Cyr" w:hAnsi="Avenir Next Cyr"/>
                            <w:color w:val="auto"/>
                            <w:sz w:val="19"/>
                            <w:szCs w:val="19"/>
                            <w:lang w:val="uk-UA"/>
                          </w:rPr>
                          <w:t xml:space="preserve">, </w:t>
                        </w:r>
                        <w:proofErr w:type="spellStart"/>
                        <w:r w:rsidRPr="004317FE">
                          <w:rPr>
                            <w:rFonts w:ascii="Avenir Next Cyr" w:hAnsi="Avenir Next Cyr"/>
                            <w:color w:val="auto"/>
                            <w:sz w:val="19"/>
                            <w:szCs w:val="19"/>
                            <w:lang w:val="uk-UA"/>
                          </w:rPr>
                          <w:t>Effie</w:t>
                        </w:r>
                        <w:proofErr w:type="spellEnd"/>
                        <w:r w:rsidRPr="004317FE">
                          <w:rPr>
                            <w:rFonts w:ascii="Avenir Next Cyr" w:hAnsi="Avenir Next Cyr"/>
                            <w:color w:val="auto"/>
                            <w:sz w:val="19"/>
                            <w:szCs w:val="19"/>
                            <w:lang w:val="uk-UA"/>
                          </w:rPr>
                          <w:t xml:space="preserve"> підтримує </w:t>
                        </w:r>
                        <w:hyperlink r:id="rId25"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6"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2DFED2E6" w14:textId="77777777" w:rsidR="000F0840" w:rsidRPr="004317FE" w:rsidRDefault="000F0840" w:rsidP="00B945D5">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0F0840" w:rsidRPr="00C011FF" w14:paraId="3AD2D632" w14:textId="77777777" w:rsidTr="00B945D5">
                    <w:trPr>
                      <w:trHeight w:val="551"/>
                    </w:trPr>
                    <w:tc>
                      <w:tcPr>
                        <w:tcW w:w="2402" w:type="dxa"/>
                        <w:shd w:val="clear" w:color="auto" w:fill="auto"/>
                        <w:vAlign w:val="center"/>
                        <w:hideMark/>
                      </w:tcPr>
                      <w:p w14:paraId="6C610F84"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629D3E73"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4571B996"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36E99A57"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Гідна праця та економічне зростання</w:t>
                        </w:r>
                      </w:p>
                    </w:tc>
                  </w:tr>
                  <w:tr w:rsidR="000F0840" w:rsidRPr="004317FE" w14:paraId="00CBA45B" w14:textId="77777777" w:rsidTr="00B945D5">
                    <w:trPr>
                      <w:trHeight w:val="542"/>
                    </w:trPr>
                    <w:tc>
                      <w:tcPr>
                        <w:tcW w:w="2402" w:type="dxa"/>
                        <w:vAlign w:val="center"/>
                        <w:hideMark/>
                      </w:tcPr>
                      <w:p w14:paraId="457006CB"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Гендерна рівність</w:t>
                        </w:r>
                      </w:p>
                    </w:tc>
                    <w:tc>
                      <w:tcPr>
                        <w:tcW w:w="2552" w:type="dxa"/>
                        <w:vAlign w:val="center"/>
                        <w:hideMark/>
                      </w:tcPr>
                      <w:p w14:paraId="75C17049"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Міцне здоров`я</w:t>
                        </w:r>
                      </w:p>
                    </w:tc>
                    <w:tc>
                      <w:tcPr>
                        <w:tcW w:w="3091" w:type="dxa"/>
                        <w:vAlign w:val="center"/>
                        <w:hideMark/>
                      </w:tcPr>
                      <w:p w14:paraId="18FD98DB"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53DDD89B"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Збереження морських екосистем</w:t>
                        </w:r>
                      </w:p>
                    </w:tc>
                  </w:tr>
                  <w:tr w:rsidR="000F0840" w:rsidRPr="00C011FF" w14:paraId="74CB8524" w14:textId="77777777" w:rsidTr="00B945D5">
                    <w:trPr>
                      <w:trHeight w:val="506"/>
                    </w:trPr>
                    <w:tc>
                      <w:tcPr>
                        <w:tcW w:w="2402" w:type="dxa"/>
                        <w:vAlign w:val="center"/>
                        <w:hideMark/>
                      </w:tcPr>
                      <w:p w14:paraId="1F6CD5B5"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2D4F3F66"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Подолання бідності</w:t>
                        </w:r>
                      </w:p>
                    </w:tc>
                    <w:tc>
                      <w:tcPr>
                        <w:tcW w:w="3091" w:type="dxa"/>
                        <w:vAlign w:val="center"/>
                        <w:hideMark/>
                      </w:tcPr>
                      <w:p w14:paraId="543FE556"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324DFC0E"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Мир, справедливість та сильні інституції</w:t>
                        </w:r>
                      </w:p>
                    </w:tc>
                  </w:tr>
                  <w:tr w:rsidR="000F0840" w:rsidRPr="00C011FF" w14:paraId="5D8083DA" w14:textId="77777777" w:rsidTr="00B945D5">
                    <w:trPr>
                      <w:trHeight w:val="578"/>
                    </w:trPr>
                    <w:tc>
                      <w:tcPr>
                        <w:tcW w:w="2402" w:type="dxa"/>
                        <w:vAlign w:val="center"/>
                        <w:hideMark/>
                      </w:tcPr>
                      <w:p w14:paraId="3EBFB109"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Якісна освіта</w:t>
                        </w:r>
                      </w:p>
                    </w:tc>
                    <w:tc>
                      <w:tcPr>
                        <w:tcW w:w="2552" w:type="dxa"/>
                        <w:vAlign w:val="center"/>
                        <w:hideMark/>
                      </w:tcPr>
                      <w:p w14:paraId="5AF782F4"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Скорочення нерівності</w:t>
                        </w:r>
                      </w:p>
                    </w:tc>
                    <w:tc>
                      <w:tcPr>
                        <w:tcW w:w="3091" w:type="dxa"/>
                        <w:vAlign w:val="center"/>
                        <w:hideMark/>
                      </w:tcPr>
                      <w:p w14:paraId="6467BEED"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7B1486B3"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auto"/>
                            <w:sz w:val="18"/>
                            <w:szCs w:val="18"/>
                            <w:lang w:val="uk-UA"/>
                          </w:rPr>
                          <w:t>Сталий розвиток міст та спільнот</w:t>
                        </w:r>
                      </w:p>
                    </w:tc>
                  </w:tr>
                  <w:tr w:rsidR="000F0840" w:rsidRPr="004317FE" w14:paraId="2642A4A2" w14:textId="77777777" w:rsidTr="00B945D5">
                    <w:trPr>
                      <w:trHeight w:val="551"/>
                    </w:trPr>
                    <w:tc>
                      <w:tcPr>
                        <w:tcW w:w="4954" w:type="dxa"/>
                        <w:gridSpan w:val="2"/>
                        <w:vAlign w:val="center"/>
                        <w:hideMark/>
                      </w:tcPr>
                      <w:p w14:paraId="264F21BB" w14:textId="77777777" w:rsidR="000F0840" w:rsidRPr="004317FE" w:rsidRDefault="0002629E" w:rsidP="00B945D5">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000000" w:themeColor="text1"/>
                            <w:lang w:val="uk-UA"/>
                          </w:rPr>
                          <w:t xml:space="preserve"> </w:t>
                        </w:r>
                        <w:r w:rsidR="000F0840"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44CDCD1D" w14:textId="77777777" w:rsidR="000F0840" w:rsidRPr="004317FE" w:rsidRDefault="0002629E" w:rsidP="00B945D5">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color w:val="000000" w:themeColor="text1"/>
                            <w:lang w:val="uk-UA"/>
                          </w:rPr>
                          <w:t xml:space="preserve"> </w:t>
                        </w:r>
                        <w:r w:rsidR="000F0840" w:rsidRPr="004317FE">
                          <w:rPr>
                            <w:rFonts w:ascii="Avenir Next Cyr" w:hAnsi="Avenir Next Cyr"/>
                            <w:bCs/>
                            <w:color w:val="000000" w:themeColor="text1"/>
                            <w:sz w:val="18"/>
                            <w:szCs w:val="18"/>
                            <w:lang w:val="uk-UA"/>
                          </w:rPr>
                          <w:t>N/A</w:t>
                        </w:r>
                      </w:p>
                    </w:tc>
                  </w:tr>
                  <w:tr w:rsidR="000F0840" w:rsidRPr="004317FE" w14:paraId="263B974D" w14:textId="77777777" w:rsidTr="00B945D5">
                    <w:trPr>
                      <w:trHeight w:val="551"/>
                    </w:trPr>
                    <w:tc>
                      <w:tcPr>
                        <w:tcW w:w="4954" w:type="dxa"/>
                        <w:gridSpan w:val="2"/>
                        <w:vAlign w:val="center"/>
                      </w:tcPr>
                      <w:p w14:paraId="65B29F2F" w14:textId="77777777" w:rsidR="000F0840" w:rsidRPr="004317FE" w:rsidRDefault="000F0840" w:rsidP="00B945D5">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1091C118" w14:textId="77777777" w:rsidR="000F0840" w:rsidRPr="004317FE" w:rsidRDefault="000F0840" w:rsidP="00B945D5">
                        <w:pPr>
                          <w:spacing w:before="120" w:after="120" w:line="240" w:lineRule="auto"/>
                          <w:rPr>
                            <w:rFonts w:ascii="Calibri" w:hAnsi="Calibri" w:cs="Calibri"/>
                            <w:b/>
                            <w:color w:val="auto"/>
                            <w:sz w:val="19"/>
                            <w:szCs w:val="19"/>
                            <w:lang w:val="uk-UA"/>
                          </w:rPr>
                        </w:pPr>
                      </w:p>
                      <w:p w14:paraId="42A9623A" w14:textId="77777777" w:rsidR="000F0840" w:rsidRPr="004317FE" w:rsidRDefault="000F0840" w:rsidP="00B945D5">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772A20DC" w14:textId="77777777" w:rsidR="000F0840" w:rsidRPr="004317FE" w:rsidRDefault="000F0840" w:rsidP="00B945D5">
                        <w:pPr>
                          <w:spacing w:before="120" w:after="120" w:line="240" w:lineRule="auto"/>
                          <w:rPr>
                            <w:rFonts w:ascii="Avenir Next Cyr" w:hAnsi="Avenir Next Cyr"/>
                            <w:bCs/>
                            <w:color w:val="auto"/>
                            <w:lang w:val="uk-UA"/>
                          </w:rPr>
                        </w:pPr>
                      </w:p>
                    </w:tc>
                  </w:tr>
                  <w:tr w:rsidR="000F0840" w:rsidRPr="004317FE" w14:paraId="6F9A6AA8" w14:textId="77777777" w:rsidTr="00B945D5">
                    <w:trPr>
                      <w:trHeight w:val="551"/>
                    </w:trPr>
                    <w:tc>
                      <w:tcPr>
                        <w:tcW w:w="4954" w:type="dxa"/>
                        <w:gridSpan w:val="2"/>
                      </w:tcPr>
                      <w:p w14:paraId="572836B8" w14:textId="77777777" w:rsidR="000F0840" w:rsidRPr="004317FE" w:rsidRDefault="000F0840" w:rsidP="00B945D5">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b/>
                            <w:color w:val="auto"/>
                            <w:sz w:val="19"/>
                            <w:szCs w:val="19"/>
                            <w:lang w:val="uk-UA"/>
                          </w:rPr>
                          <w:t>Якщо ваша робота показує недостатньо представлену спільноту, чи консультувалися ви з кимось з цієї спільноти, яка представлена у вашій роботі?</w:t>
                        </w:r>
                      </w:p>
                    </w:tc>
                    <w:tc>
                      <w:tcPr>
                        <w:tcW w:w="5521" w:type="dxa"/>
                        <w:gridSpan w:val="2"/>
                      </w:tcPr>
                      <w:p w14:paraId="3CC81134" w14:textId="77777777" w:rsidR="000F0840" w:rsidRPr="004317FE" w:rsidRDefault="0002629E" w:rsidP="00B945D5">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N/A</w:t>
                        </w:r>
                      </w:p>
                      <w:p w14:paraId="6248C1FE" w14:textId="77777777" w:rsidR="000F0840" w:rsidRPr="004317FE" w:rsidRDefault="0002629E" w:rsidP="00B945D5">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w:t>
                        </w:r>
                        <w:r w:rsidR="000F0840" w:rsidRPr="004317FE">
                          <w:rPr>
                            <w:rFonts w:ascii="Avenir Next Cyr" w:hAnsi="Avenir Next Cyr" w:cs="Calibri"/>
                            <w:bCs/>
                            <w:color w:val="auto"/>
                            <w:sz w:val="18"/>
                            <w:szCs w:val="18"/>
                            <w:lang w:val="uk-UA"/>
                          </w:rPr>
                          <w:t>Ні</w:t>
                        </w:r>
                      </w:p>
                      <w:p w14:paraId="1C471FC4" w14:textId="77777777" w:rsidR="000F0840" w:rsidRPr="004317FE" w:rsidRDefault="0002629E" w:rsidP="00B945D5">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sz w:val="18"/>
                                <w:szCs w:val="18"/>
                                <w:lang w:val="uk-UA"/>
                              </w:rPr>
                              <w:t>☐</w:t>
                            </w:r>
                          </w:sdtContent>
                        </w:sdt>
                        <w:r w:rsidR="000F0840" w:rsidRPr="004317FE">
                          <w:rPr>
                            <w:rFonts w:ascii="Avenir Next Cyr" w:hAnsi="Avenir Next Cyr"/>
                            <w:bCs/>
                            <w:color w:val="auto"/>
                            <w:sz w:val="18"/>
                            <w:szCs w:val="18"/>
                            <w:lang w:val="uk-UA"/>
                          </w:rPr>
                          <w:t xml:space="preserve">  </w:t>
                        </w:r>
                        <w:r w:rsidR="000F0840" w:rsidRPr="004317FE">
                          <w:rPr>
                            <w:rFonts w:ascii="Avenir Next Cyr" w:hAnsi="Avenir Next Cyr" w:cs="Calibri"/>
                            <w:bCs/>
                            <w:color w:val="auto"/>
                            <w:sz w:val="18"/>
                            <w:szCs w:val="18"/>
                            <w:lang w:val="uk-UA"/>
                          </w:rPr>
                          <w:t>Так</w:t>
                        </w:r>
                      </w:p>
                    </w:tc>
                  </w:tr>
                  <w:tr w:rsidR="000F0840" w:rsidRPr="004317FE" w14:paraId="26DEDD60" w14:textId="77777777" w:rsidTr="00B945D5">
                    <w:trPr>
                      <w:trHeight w:val="551"/>
                    </w:trPr>
                    <w:tc>
                      <w:tcPr>
                        <w:tcW w:w="4954" w:type="dxa"/>
                        <w:gridSpan w:val="2"/>
                      </w:tcPr>
                      <w:p w14:paraId="11FAA1AD" w14:textId="77777777" w:rsidR="000F0840" w:rsidRPr="004317FE" w:rsidRDefault="000F0840" w:rsidP="00B945D5">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57191A07" w14:textId="77777777" w:rsidR="000F0840" w:rsidRPr="004317FE" w:rsidRDefault="000F0840" w:rsidP="00B945D5">
                        <w:pPr>
                          <w:spacing w:before="120" w:after="120" w:line="240" w:lineRule="auto"/>
                          <w:rPr>
                            <w:rFonts w:ascii="Avenir Next Cyr Medium" w:hAnsi="Avenir Next Cyr Medium"/>
                            <w:bCs/>
                            <w:i/>
                            <w:iCs/>
                            <w:color w:val="auto"/>
                            <w:sz w:val="16"/>
                            <w:szCs w:val="16"/>
                            <w:lang w:val="uk-UA"/>
                          </w:rPr>
                        </w:pPr>
                      </w:p>
                      <w:p w14:paraId="79085083" w14:textId="77777777" w:rsidR="000F0840" w:rsidRPr="004317FE" w:rsidRDefault="000F0840" w:rsidP="00B945D5">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4F05A6DA" w14:textId="77777777" w:rsidR="000F0840" w:rsidRPr="004317FE" w:rsidRDefault="000F0840" w:rsidP="00B945D5">
                        <w:pPr>
                          <w:spacing w:before="120" w:after="120" w:line="240" w:lineRule="auto"/>
                          <w:rPr>
                            <w:rFonts w:ascii="Avenir Next Cyr" w:hAnsi="Avenir Next Cyr"/>
                            <w:bCs/>
                            <w:color w:val="auto"/>
                            <w:lang w:val="uk-UA"/>
                          </w:rPr>
                        </w:pPr>
                      </w:p>
                    </w:tc>
                  </w:tr>
                </w:tbl>
                <w:p w14:paraId="4EDF8018" w14:textId="77777777" w:rsidR="000F0840" w:rsidRPr="004317FE" w:rsidRDefault="000F0840" w:rsidP="00B945D5">
                  <w:pPr>
                    <w:spacing w:before="120" w:after="120" w:line="240" w:lineRule="auto"/>
                    <w:rPr>
                      <w:rFonts w:ascii="AvenirNext LT Pro Bold" w:hAnsi="AvenirNext LT Pro Bold"/>
                      <w:b/>
                      <w:color w:val="FFFFFF" w:themeColor="background1"/>
                      <w:sz w:val="18"/>
                      <w:szCs w:val="18"/>
                      <w:lang w:val="uk-UA"/>
                    </w:rPr>
                  </w:pPr>
                </w:p>
              </w:tc>
            </w:tr>
          </w:tbl>
          <w:p w14:paraId="50F49EC2" w14:textId="77777777" w:rsidR="000F0840" w:rsidRPr="004317FE" w:rsidRDefault="000F0840" w:rsidP="00B945D5">
            <w:pPr>
              <w:spacing w:before="120" w:after="120" w:line="240" w:lineRule="auto"/>
              <w:rPr>
                <w:rFonts w:asciiTheme="minorHAnsi" w:hAnsiTheme="minorHAnsi"/>
                <w:b/>
                <w:color w:val="FFFFFF" w:themeColor="background1"/>
                <w:sz w:val="18"/>
                <w:szCs w:val="18"/>
                <w:lang w:val="uk-UA"/>
              </w:rPr>
            </w:pPr>
          </w:p>
        </w:tc>
      </w:tr>
    </w:tbl>
    <w:p w14:paraId="3CE3C12B" w14:textId="77777777" w:rsidR="000F0840" w:rsidRPr="004317FE" w:rsidRDefault="000F0840" w:rsidP="000F0840">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F0840" w:rsidRPr="00C011FF" w14:paraId="3FE31BF0" w14:textId="77777777" w:rsidTr="00B945D5">
        <w:trPr>
          <w:trHeight w:val="1970"/>
        </w:trPr>
        <w:tc>
          <w:tcPr>
            <w:tcW w:w="10485" w:type="dxa"/>
            <w:gridSpan w:val="2"/>
            <w:shd w:val="clear" w:color="auto" w:fill="000000" w:themeFill="text1"/>
            <w:vAlign w:val="center"/>
          </w:tcPr>
          <w:p w14:paraId="08765D39" w14:textId="77777777" w:rsidR="000F0840" w:rsidRPr="004317FE" w:rsidRDefault="000F0840" w:rsidP="00B945D5">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 xml:space="preserve">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w:t>
            </w:r>
            <w:proofErr w:type="spellStart"/>
            <w:r w:rsidRPr="004317FE">
              <w:rPr>
                <w:rFonts w:ascii="Avenir Next Cyr" w:hAnsi="Avenir Next Cyr"/>
                <w:b/>
                <w:color w:val="FFFFFF" w:themeColor="background1"/>
                <w:sz w:val="19"/>
                <w:szCs w:val="19"/>
                <w:lang w:val="uk-UA"/>
              </w:rPr>
              <w:t>Statement</w:t>
            </w:r>
            <w:proofErr w:type="spellEnd"/>
            <w:r w:rsidRPr="004317FE">
              <w:rPr>
                <w:rFonts w:ascii="Avenir Next Cyr" w:hAnsi="Avenir Next Cyr"/>
                <w:b/>
                <w:color w:val="FFFFFF" w:themeColor="background1"/>
                <w:sz w:val="19"/>
                <w:szCs w:val="19"/>
                <w:lang w:val="uk-UA"/>
              </w:rPr>
              <w:t xml:space="preserve"> of </w:t>
            </w:r>
            <w:proofErr w:type="spellStart"/>
            <w:r w:rsidRPr="004317FE">
              <w:rPr>
                <w:rFonts w:ascii="Avenir Next Cyr" w:hAnsi="Avenir Next Cyr"/>
                <w:b/>
                <w:color w:val="FFFFFF" w:themeColor="background1"/>
                <w:sz w:val="19"/>
                <w:szCs w:val="19"/>
                <w:lang w:val="uk-UA"/>
              </w:rPr>
              <w:t>effectivenes</w:t>
            </w:r>
            <w:proofErr w:type="spellEnd"/>
            <w:r w:rsidRPr="004317FE">
              <w:rPr>
                <w:rFonts w:ascii="Avenir Next Cyr" w:hAnsi="Avenir Next Cyr"/>
                <w:b/>
                <w:color w:val="FFFFFF" w:themeColor="background1"/>
                <w:sz w:val="19"/>
                <w:szCs w:val="19"/>
                <w:lang w:val="uk-UA"/>
              </w:rPr>
              <w:t>.</w:t>
            </w:r>
          </w:p>
        </w:tc>
      </w:tr>
      <w:tr w:rsidR="000F0840" w:rsidRPr="00C011FF" w14:paraId="63688499" w14:textId="77777777" w:rsidTr="00B945D5">
        <w:trPr>
          <w:trHeight w:val="1970"/>
        </w:trPr>
        <w:tc>
          <w:tcPr>
            <w:tcW w:w="5258" w:type="dxa"/>
            <w:shd w:val="clear" w:color="auto" w:fill="B8B8B8"/>
          </w:tcPr>
          <w:p w14:paraId="06B3A3ED"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КОРОТКИЙ ОПИС ЗАЯВКИ (90 СЛІВ)</w:t>
            </w:r>
          </w:p>
          <w:p w14:paraId="34A4777E"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2488DFB0" w14:textId="77777777" w:rsidR="000F0840" w:rsidRPr="004317FE" w:rsidRDefault="000F0840" w:rsidP="00B945D5">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31FA1E48" w14:textId="77777777" w:rsidR="000F0840" w:rsidRPr="004317FE" w:rsidRDefault="000F0840" w:rsidP="00B945D5">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t xml:space="preserve">Дана інформація буде опублікована в розділі переможців та інших ресурсах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Awards Ukraine, а також на платформі </w:t>
            </w:r>
            <w:proofErr w:type="spellStart"/>
            <w:r w:rsidRPr="004317FE">
              <w:rPr>
                <w:rStyle w:val="aff"/>
                <w:rFonts w:ascii="Avenir Next Cyr" w:hAnsi="Avenir Next Cyr"/>
                <w:color w:val="auto"/>
                <w:sz w:val="17"/>
                <w:szCs w:val="17"/>
                <w:shd w:val="clear" w:color="auto" w:fill="FFFFFF"/>
                <w:lang w:val="uk-UA"/>
              </w:rPr>
              <w:t>Effie</w:t>
            </w:r>
            <w:proofErr w:type="spellEnd"/>
            <w:r w:rsidRPr="004317FE">
              <w:rPr>
                <w:rStyle w:val="aff"/>
                <w:rFonts w:ascii="Avenir Next Cyr" w:hAnsi="Avenir Next Cyr"/>
                <w:color w:val="auto"/>
                <w:sz w:val="17"/>
                <w:szCs w:val="17"/>
                <w:shd w:val="clear" w:color="auto" w:fill="FFFFFF"/>
                <w:lang w:val="uk-UA"/>
              </w:rPr>
              <w:t xml:space="preserve"> </w:t>
            </w:r>
            <w:proofErr w:type="spellStart"/>
            <w:r w:rsidRPr="004317FE">
              <w:rPr>
                <w:rStyle w:val="aff"/>
                <w:rFonts w:ascii="Avenir Next Cyr" w:hAnsi="Avenir Next Cyr"/>
                <w:color w:val="auto"/>
                <w:sz w:val="17"/>
                <w:szCs w:val="17"/>
                <w:shd w:val="clear" w:color="auto" w:fill="FFFFFF"/>
                <w:lang w:val="uk-UA"/>
              </w:rPr>
              <w:t>Worldwide</w:t>
            </w:r>
            <w:proofErr w:type="spellEnd"/>
            <w:r w:rsidRPr="004317FE">
              <w:rPr>
                <w:rStyle w:val="aff"/>
                <w:rFonts w:ascii="Avenir Next Cyr" w:hAnsi="Avenir Next Cyr"/>
                <w:color w:val="auto"/>
                <w:sz w:val="17"/>
                <w:szCs w:val="17"/>
                <w:shd w:val="clear" w:color="auto" w:fill="FFFFFF"/>
                <w:lang w:val="uk-UA"/>
              </w:rPr>
              <w:t xml:space="preserve"> - </w:t>
            </w:r>
            <w:proofErr w:type="spellStart"/>
            <w:r w:rsidR="00BD50AA">
              <w:fldChar w:fldCharType="begin"/>
            </w:r>
            <w:r w:rsidR="00BD50AA" w:rsidRPr="00596559">
              <w:rPr>
                <w:lang w:val="uk-UA"/>
              </w:rPr>
              <w:instrText xml:space="preserve"> </w:instrText>
            </w:r>
            <w:r w:rsidR="00BD50AA">
              <w:instrText>HYPERLINK</w:instrText>
            </w:r>
            <w:r w:rsidR="00BD50AA" w:rsidRPr="00596559">
              <w:rPr>
                <w:lang w:val="uk-UA"/>
              </w:rPr>
              <w:instrText xml:space="preserve"> "</w:instrText>
            </w:r>
            <w:r w:rsidR="00BD50AA">
              <w:instrText>https</w:instrText>
            </w:r>
            <w:r w:rsidR="00BD50AA" w:rsidRPr="00596559">
              <w:rPr>
                <w:lang w:val="uk-UA"/>
              </w:rPr>
              <w:instrText>://</w:instrText>
            </w:r>
            <w:r w:rsidR="00BD50AA">
              <w:instrText>www</w:instrText>
            </w:r>
            <w:r w:rsidR="00BD50AA" w:rsidRPr="00596559">
              <w:rPr>
                <w:lang w:val="uk-UA"/>
              </w:rPr>
              <w:instrText>.</w:instrText>
            </w:r>
            <w:r w:rsidR="00BD50AA">
              <w:instrText>effie</w:instrText>
            </w:r>
            <w:r w:rsidR="00BD50AA" w:rsidRPr="00596559">
              <w:rPr>
                <w:lang w:val="uk-UA"/>
              </w:rPr>
              <w:instrText>.</w:instrText>
            </w:r>
            <w:r w:rsidR="00BD50AA">
              <w:instrText>org</w:instrText>
            </w:r>
            <w:r w:rsidR="00BD50AA" w:rsidRPr="00596559">
              <w:rPr>
                <w:lang w:val="uk-UA"/>
              </w:rPr>
              <w:instrText>/</w:instrText>
            </w:r>
            <w:r w:rsidR="00BD50AA">
              <w:instrText>cases</w:instrText>
            </w:r>
            <w:r w:rsidR="00BD50AA" w:rsidRPr="00596559">
              <w:rPr>
                <w:lang w:val="uk-UA"/>
              </w:rPr>
              <w:instrText xml:space="preserve">" </w:instrText>
            </w:r>
            <w:r w:rsidR="00BD50AA">
              <w:fldChar w:fldCharType="separate"/>
            </w:r>
            <w:r w:rsidRPr="004317FE">
              <w:rPr>
                <w:rStyle w:val="40"/>
                <w:rFonts w:ascii="Avenir Next Cyr" w:hAnsi="Avenir Next Cyr"/>
                <w:i/>
                <w:iCs/>
                <w:sz w:val="17"/>
                <w:szCs w:val="17"/>
                <w:lang w:val="uk-UA"/>
              </w:rPr>
              <w:t>Case</w:t>
            </w:r>
            <w:proofErr w:type="spellEnd"/>
            <w:r w:rsidRPr="004317FE">
              <w:rPr>
                <w:rStyle w:val="40"/>
                <w:rFonts w:ascii="Avenir Next Cyr" w:hAnsi="Avenir Next Cyr"/>
                <w:i/>
                <w:iCs/>
                <w:sz w:val="17"/>
                <w:szCs w:val="17"/>
                <w:lang w:val="uk-UA"/>
              </w:rPr>
              <w:t xml:space="preserve"> </w:t>
            </w:r>
            <w:proofErr w:type="spellStart"/>
            <w:r w:rsidRPr="004317FE">
              <w:rPr>
                <w:rStyle w:val="40"/>
                <w:rFonts w:ascii="Avenir Next Cyr" w:hAnsi="Avenir Next Cyr"/>
                <w:i/>
                <w:iCs/>
                <w:sz w:val="17"/>
                <w:szCs w:val="17"/>
                <w:lang w:val="uk-UA"/>
              </w:rPr>
              <w:t>Library</w:t>
            </w:r>
            <w:proofErr w:type="spellEnd"/>
            <w:r w:rsidR="00BD50AA">
              <w:rPr>
                <w:rStyle w:val="40"/>
                <w:rFonts w:ascii="Avenir Next Cyr" w:hAnsi="Avenir Next Cyr"/>
                <w:i/>
                <w:iCs/>
                <w:sz w:val="17"/>
                <w:szCs w:val="17"/>
                <w:lang w:val="uk-UA"/>
              </w:rPr>
              <w:fldChar w:fldCharType="end"/>
            </w:r>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F0840" w:rsidRPr="004317FE" w14:paraId="36BD96FB" w14:textId="77777777" w:rsidTr="00B945D5">
        <w:trPr>
          <w:trHeight w:val="1040"/>
        </w:trPr>
        <w:tc>
          <w:tcPr>
            <w:tcW w:w="10485" w:type="dxa"/>
            <w:gridSpan w:val="2"/>
            <w:shd w:val="clear" w:color="auto" w:fill="auto"/>
          </w:tcPr>
          <w:p w14:paraId="3BB3D69F" w14:textId="77777777" w:rsidR="000F0840" w:rsidRPr="004317FE" w:rsidRDefault="000F0840" w:rsidP="00B945D5">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7D3D60F5" w14:textId="77777777" w:rsidR="000F0840" w:rsidRPr="004317FE" w:rsidRDefault="000F0840" w:rsidP="00B945D5">
            <w:pPr>
              <w:spacing w:before="120" w:after="120" w:line="240" w:lineRule="auto"/>
              <w:rPr>
                <w:rFonts w:ascii="Avenir Next LT Pro" w:hAnsi="Avenir Next LT Pro"/>
                <w:b/>
                <w:bCs/>
                <w:sz w:val="20"/>
                <w:szCs w:val="20"/>
                <w:lang w:val="uk-UA"/>
              </w:rPr>
            </w:pPr>
          </w:p>
        </w:tc>
      </w:tr>
      <w:tr w:rsidR="000F0840" w:rsidRPr="00C011FF" w14:paraId="7292BB1B" w14:textId="77777777" w:rsidTr="00B945D5">
        <w:trPr>
          <w:trHeight w:val="1580"/>
        </w:trPr>
        <w:tc>
          <w:tcPr>
            <w:tcW w:w="5258" w:type="dxa"/>
            <w:shd w:val="clear" w:color="auto" w:fill="B8B8B8"/>
          </w:tcPr>
          <w:p w14:paraId="2255FE51"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STATEMENT OF EFFECTIVENESS</w:t>
            </w:r>
          </w:p>
          <w:p w14:paraId="580A28D0"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Будь ласка, надайте </w:t>
            </w:r>
            <w:proofErr w:type="spellStart"/>
            <w:r w:rsidRPr="004317FE">
              <w:rPr>
                <w:rFonts w:ascii="Avenir Next Cyr" w:hAnsi="Avenir Next Cyr"/>
                <w:i/>
                <w:sz w:val="17"/>
                <w:szCs w:val="17"/>
                <w:lang w:val="uk-UA"/>
              </w:rPr>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18CCA708"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w:t>
            </w:r>
            <w:r w:rsidRPr="004317FE">
              <w:rPr>
                <w:rFonts w:ascii="Avenir Next Cyr" w:hAnsi="Avenir Next Cyr"/>
                <w:i/>
                <w:sz w:val="17"/>
                <w:szCs w:val="17"/>
                <w:lang w:val="uk-UA"/>
              </w:rPr>
              <w:lastRenderedPageBreak/>
              <w:t>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7E308DDB" w14:textId="77777777" w:rsidR="000F0840" w:rsidRPr="004317FE" w:rsidRDefault="000F0840" w:rsidP="00B945D5">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27BF145B" w14:textId="77777777" w:rsidR="000F0840" w:rsidRPr="004317FE" w:rsidRDefault="000F0840" w:rsidP="00B945D5">
            <w:pPr>
              <w:spacing w:before="120" w:after="120" w:line="240" w:lineRule="auto"/>
              <w:rPr>
                <w:rFonts w:ascii="Avenir Next Cyr" w:hAnsi="Avenir Next Cyr"/>
                <w:i/>
                <w:sz w:val="17"/>
                <w:szCs w:val="17"/>
                <w:lang w:val="uk-UA"/>
              </w:rPr>
            </w:pPr>
            <w:proofErr w:type="spellStart"/>
            <w:r w:rsidRPr="004317FE">
              <w:rPr>
                <w:rFonts w:ascii="Avenir Next Cyr" w:hAnsi="Avenir Next Cyr"/>
                <w:i/>
                <w:sz w:val="17"/>
                <w:szCs w:val="17"/>
                <w:lang w:val="uk-UA"/>
              </w:rPr>
              <w:lastRenderedPageBreak/>
              <w:t>Statement</w:t>
            </w:r>
            <w:proofErr w:type="spellEnd"/>
            <w:r w:rsidRPr="004317FE">
              <w:rPr>
                <w:rFonts w:ascii="Avenir Next Cyr" w:hAnsi="Avenir Next Cyr"/>
                <w:i/>
                <w:sz w:val="17"/>
                <w:szCs w:val="17"/>
                <w:lang w:val="uk-UA"/>
              </w:rPr>
              <w:t xml:space="preserve"> of </w:t>
            </w:r>
            <w:proofErr w:type="spellStart"/>
            <w:r w:rsidRPr="004317FE">
              <w:rPr>
                <w:rFonts w:ascii="Avenir Next Cyr" w:hAnsi="Avenir Next Cyr"/>
                <w:i/>
                <w:sz w:val="17"/>
                <w:szCs w:val="17"/>
                <w:lang w:val="uk-UA"/>
              </w:rPr>
              <w:t>Effectiveness</w:t>
            </w:r>
            <w:proofErr w:type="spellEnd"/>
            <w:r w:rsidRPr="004317FE">
              <w:rPr>
                <w:rFonts w:ascii="Avenir Next Cyr" w:hAnsi="Avenir Next Cyr"/>
                <w:i/>
                <w:sz w:val="17"/>
                <w:szCs w:val="17"/>
                <w:lang w:val="uk-UA"/>
              </w:rPr>
              <w:t xml:space="preserve"> може бути використане для популяризації вашого кейсу, якщо він стає фіналістом або переможцем.</w:t>
            </w:r>
          </w:p>
          <w:p w14:paraId="687C9C08"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0F7AC8DC" w14:textId="77777777" w:rsidR="000F0840" w:rsidRPr="004317FE" w:rsidRDefault="000F0840" w:rsidP="00B945D5">
            <w:pPr>
              <w:spacing w:after="0" w:line="240" w:lineRule="auto"/>
              <w:rPr>
                <w:rFonts w:ascii="Avenir Next Cyr" w:hAnsi="Avenir Next Cyr"/>
                <w:i/>
                <w:sz w:val="17"/>
                <w:szCs w:val="17"/>
                <w:lang w:val="uk-UA"/>
              </w:rPr>
            </w:pPr>
          </w:p>
          <w:p w14:paraId="74784D40" w14:textId="77777777" w:rsidR="000F0840" w:rsidRPr="004317FE" w:rsidRDefault="000F0840" w:rsidP="000F0840">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lastRenderedPageBreak/>
              <w:t>Рівень знання про бренд серед цільової аудиторії виріс з 24% до 62%.</w:t>
            </w:r>
          </w:p>
          <w:p w14:paraId="46388C55" w14:textId="77777777" w:rsidR="000F0840" w:rsidRPr="004317FE" w:rsidRDefault="000F0840" w:rsidP="00B945D5">
            <w:pPr>
              <w:spacing w:after="0" w:line="240" w:lineRule="auto"/>
              <w:rPr>
                <w:rFonts w:ascii="Avenir Next Cyr" w:hAnsi="Avenir Next Cyr"/>
                <w:i/>
                <w:sz w:val="17"/>
                <w:szCs w:val="17"/>
                <w:lang w:val="uk-UA"/>
              </w:rPr>
            </w:pPr>
          </w:p>
          <w:p w14:paraId="026C6AEE" w14:textId="77777777" w:rsidR="000F0840" w:rsidRPr="004317FE" w:rsidRDefault="000F0840" w:rsidP="000F0840">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144EDBF8" w14:textId="77777777" w:rsidR="000F0840" w:rsidRPr="004317FE" w:rsidRDefault="000F0840" w:rsidP="00B945D5">
            <w:pPr>
              <w:spacing w:after="0" w:line="240" w:lineRule="auto"/>
              <w:rPr>
                <w:rFonts w:ascii="Avenir Next Cyr" w:hAnsi="Avenir Next Cyr"/>
                <w:i/>
                <w:sz w:val="17"/>
                <w:szCs w:val="17"/>
                <w:lang w:val="uk-UA"/>
              </w:rPr>
            </w:pPr>
          </w:p>
          <w:p w14:paraId="305972B8" w14:textId="77777777" w:rsidR="000F0840" w:rsidRPr="004317FE" w:rsidRDefault="000F0840" w:rsidP="000F0840">
            <w:pPr>
              <w:pStyle w:val="af7"/>
              <w:numPr>
                <w:ilvl w:val="0"/>
                <w:numId w:val="45"/>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7" w:history="1"/>
          </w:p>
        </w:tc>
      </w:tr>
      <w:tr w:rsidR="000F0840" w:rsidRPr="004317FE" w14:paraId="45F717A9" w14:textId="77777777" w:rsidTr="00B945D5">
        <w:trPr>
          <w:trHeight w:val="950"/>
        </w:trPr>
        <w:tc>
          <w:tcPr>
            <w:tcW w:w="10485" w:type="dxa"/>
            <w:gridSpan w:val="2"/>
            <w:shd w:val="clear" w:color="auto" w:fill="auto"/>
          </w:tcPr>
          <w:p w14:paraId="0220F8D8" w14:textId="77777777" w:rsidR="000F0840" w:rsidRPr="004317FE" w:rsidRDefault="000F0840" w:rsidP="00B945D5">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lastRenderedPageBreak/>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F0840" w:rsidRPr="00C011FF" w14:paraId="15F22427" w14:textId="77777777" w:rsidTr="00B945D5">
        <w:trPr>
          <w:trHeight w:val="1610"/>
        </w:trPr>
        <w:tc>
          <w:tcPr>
            <w:tcW w:w="10490" w:type="dxa"/>
            <w:shd w:val="clear" w:color="auto" w:fill="A6A6A6" w:themeFill="background1" w:themeFillShade="A6"/>
            <w:tcMar>
              <w:left w:w="105" w:type="dxa"/>
              <w:right w:w="105" w:type="dxa"/>
            </w:tcMar>
            <w:vAlign w:val="center"/>
          </w:tcPr>
          <w:p w14:paraId="33539A25" w14:textId="77777777" w:rsidR="000F0840" w:rsidRPr="004317FE" w:rsidRDefault="000F0840" w:rsidP="00B945D5">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294D4F91" w14:textId="77777777" w:rsidR="000F0840" w:rsidRPr="004317FE" w:rsidRDefault="000F0840" w:rsidP="00B945D5">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F0840" w:rsidRPr="00C011FF" w14:paraId="5FD9B74C" w14:textId="77777777" w:rsidTr="00B945D5">
        <w:trPr>
          <w:trHeight w:val="900"/>
        </w:trPr>
        <w:tc>
          <w:tcPr>
            <w:tcW w:w="10490" w:type="dxa"/>
            <w:tcMar>
              <w:left w:w="105" w:type="dxa"/>
              <w:right w:w="105" w:type="dxa"/>
            </w:tcMar>
            <w:vAlign w:val="center"/>
          </w:tcPr>
          <w:p w14:paraId="0561A1AC"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0D83EB20" w14:textId="77777777" w:rsidR="000F0840" w:rsidRPr="004317FE" w:rsidRDefault="000F0840" w:rsidP="00B945D5">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w:t>
            </w:r>
            <w:proofErr w:type="spellStart"/>
            <w:r w:rsidRPr="004317FE">
              <w:rPr>
                <w:rFonts w:ascii="Avenir Next Cyr" w:eastAsia="Avenir Next" w:hAnsi="Avenir Next Cyr" w:cs="Avenir Next"/>
                <w:sz w:val="20"/>
                <w:szCs w:val="20"/>
                <w:lang w:val="uk-UA"/>
              </w:rPr>
              <w:t>jpg</w:t>
            </w:r>
            <w:proofErr w:type="spellEnd"/>
            <w:r w:rsidRPr="004317FE">
              <w:rPr>
                <w:rFonts w:ascii="Avenir Next Cyr" w:eastAsia="Avenir Next" w:hAnsi="Avenir Next Cyr" w:cs="Avenir Next"/>
                <w:sz w:val="20"/>
                <w:szCs w:val="20"/>
                <w:lang w:val="uk-UA"/>
              </w:rPr>
              <w:t>/.</w:t>
            </w:r>
            <w:proofErr w:type="spellStart"/>
            <w:r w:rsidRPr="004317FE">
              <w:rPr>
                <w:rFonts w:ascii="Avenir Next Cyr" w:eastAsia="Avenir Next" w:hAnsi="Avenir Next Cyr" w:cs="Avenir Next"/>
                <w:sz w:val="20"/>
                <w:szCs w:val="20"/>
                <w:lang w:val="uk-UA"/>
              </w:rPr>
              <w:t>jpeg</w:t>
            </w:r>
            <w:proofErr w:type="spellEnd"/>
            <w:r w:rsidRPr="004317FE">
              <w:rPr>
                <w:rFonts w:ascii="Avenir Next Cyr" w:eastAsia="Avenir Next" w:hAnsi="Avenir Next Cyr" w:cs="Avenir Next"/>
                <w:sz w:val="20"/>
                <w:szCs w:val="20"/>
                <w:lang w:val="uk-UA"/>
              </w:rPr>
              <w:t>)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18DFE17A" w14:textId="77777777" w:rsidR="000F0840" w:rsidRPr="004317FE" w:rsidRDefault="000F0840" w:rsidP="00B945D5">
            <w:pPr>
              <w:rPr>
                <w:rFonts w:ascii="Avenir Next Cyr" w:eastAsia="Avenir Next" w:hAnsi="Avenir Next Cyr" w:cs="Avenir Next"/>
                <w:sz w:val="20"/>
                <w:szCs w:val="20"/>
                <w:lang w:val="uk-UA"/>
              </w:rPr>
            </w:pPr>
          </w:p>
        </w:tc>
      </w:tr>
      <w:tr w:rsidR="000F0840" w:rsidRPr="004317FE" w14:paraId="155D6DDE" w14:textId="77777777" w:rsidTr="00B945D5">
        <w:trPr>
          <w:trHeight w:val="690"/>
        </w:trPr>
        <w:tc>
          <w:tcPr>
            <w:tcW w:w="10490" w:type="dxa"/>
            <w:tcMar>
              <w:left w:w="105" w:type="dxa"/>
              <w:right w:w="105" w:type="dxa"/>
            </w:tcMar>
            <w:vAlign w:val="center"/>
          </w:tcPr>
          <w:p w14:paraId="3E59BE5E"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13E8FB3C" w14:textId="77777777" w:rsidR="000F0840" w:rsidRPr="004317FE" w:rsidRDefault="000F0840" w:rsidP="00B945D5">
            <w:pPr>
              <w:rPr>
                <w:rFonts w:ascii="Avenir Next Cyr" w:hAnsi="Avenir Next Cyr"/>
                <w:sz w:val="20"/>
                <w:szCs w:val="20"/>
                <w:lang w:val="uk-UA"/>
              </w:rPr>
            </w:pPr>
            <w:r w:rsidRPr="004317FE">
              <w:rPr>
                <w:rFonts w:ascii="Avenir Next Cyr" w:hAnsi="Avenir Next Cyr"/>
                <w:sz w:val="20"/>
                <w:szCs w:val="20"/>
                <w:lang w:val="uk-UA"/>
              </w:rPr>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6BFAF387" w14:textId="77777777" w:rsidR="000F0840" w:rsidRPr="004317FE" w:rsidRDefault="000F0840" w:rsidP="00B945D5">
            <w:pPr>
              <w:rPr>
                <w:rFonts w:ascii="Avenir Next Cyr" w:eastAsia="Avenir Next" w:hAnsi="Avenir Next Cyr" w:cs="Avenir Next"/>
                <w:lang w:val="uk-UA"/>
              </w:rPr>
            </w:pPr>
            <w:r w:rsidRPr="004317FE">
              <w:rPr>
                <w:rFonts w:ascii="Avenir Next Cyr" w:hAnsi="Avenir Next Cyr"/>
                <w:sz w:val="20"/>
                <w:szCs w:val="20"/>
                <w:lang w:val="uk-UA"/>
              </w:rPr>
              <w:t xml:space="preserve">Командні фото можуть бути публічно анонсовані онлайн та на Церемонії нагородження </w:t>
            </w:r>
            <w:proofErr w:type="spellStart"/>
            <w:r w:rsidRPr="004317FE">
              <w:rPr>
                <w:rFonts w:ascii="Avenir Next Cyr" w:hAnsi="Avenir Next Cyr"/>
                <w:sz w:val="20"/>
                <w:szCs w:val="20"/>
                <w:lang w:val="uk-UA"/>
              </w:rPr>
              <w:t>Effie</w:t>
            </w:r>
            <w:proofErr w:type="spellEnd"/>
            <w:r w:rsidRPr="004317FE">
              <w:rPr>
                <w:rFonts w:ascii="Avenir Next Cyr" w:hAnsi="Avenir Next Cyr"/>
                <w:sz w:val="20"/>
                <w:szCs w:val="20"/>
                <w:lang w:val="uk-UA"/>
              </w:rPr>
              <w:t xml:space="preserv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Pr="004317FE">
              <w:rPr>
                <w:rFonts w:ascii="Avenir Next Cyr" w:hAnsi="Avenir Next Cyr"/>
                <w:sz w:val="20"/>
                <w:szCs w:val="20"/>
                <w:lang w:val="uk-UA"/>
              </w:rPr>
              <w:br/>
            </w:r>
          </w:p>
        </w:tc>
      </w:tr>
      <w:tr w:rsidR="000F0840" w:rsidRPr="004317FE" w14:paraId="629BB0F2" w14:textId="77777777" w:rsidTr="00B945D5">
        <w:trPr>
          <w:trHeight w:val="690"/>
        </w:trPr>
        <w:tc>
          <w:tcPr>
            <w:tcW w:w="10490" w:type="dxa"/>
            <w:tcMar>
              <w:left w:w="105" w:type="dxa"/>
              <w:right w:w="105" w:type="dxa"/>
            </w:tcMar>
            <w:vAlign w:val="center"/>
          </w:tcPr>
          <w:p w14:paraId="3C4C9FD0" w14:textId="77777777" w:rsidR="000F0840" w:rsidRPr="004317FE" w:rsidRDefault="000F0840" w:rsidP="00B945D5">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Нагадування: Креативні матеріали, надані для оцінювання, також можуть бути оприлюднені для всіх фіналістів та переможців.</w:t>
            </w:r>
          </w:p>
        </w:tc>
      </w:tr>
    </w:tbl>
    <w:p w14:paraId="09E03193" w14:textId="77777777" w:rsidR="000F0840" w:rsidRPr="004317FE" w:rsidRDefault="000F0840" w:rsidP="000F0840">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0F0840" w:rsidRPr="00C011FF" w14:paraId="4841E60E" w14:textId="77777777" w:rsidTr="00B945D5">
        <w:tc>
          <w:tcPr>
            <w:tcW w:w="10490" w:type="dxa"/>
            <w:tcBorders>
              <w:top w:val="nil"/>
              <w:left w:val="nil"/>
              <w:bottom w:val="nil"/>
              <w:right w:val="nil"/>
            </w:tcBorders>
            <w:shd w:val="clear" w:color="auto" w:fill="000000" w:themeFill="text1"/>
          </w:tcPr>
          <w:p w14:paraId="78DA78F7" w14:textId="77777777" w:rsidR="000F0840" w:rsidRPr="004317FE" w:rsidRDefault="000F0840" w:rsidP="00B945D5">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sz w:val="28"/>
                <w:szCs w:val="19"/>
                <w:lang w:val="uk-UA"/>
              </w:rPr>
              <w:t>КРЕДИТСИ КОМПАНІЇ</w:t>
            </w:r>
          </w:p>
          <w:p w14:paraId="705F8E25"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1CDD095F"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proofErr w:type="spellStart"/>
            <w:r w:rsidRPr="004317FE">
              <w:rPr>
                <w:rFonts w:ascii="Avenir Next Cyr Medium" w:hAnsi="Avenir Next Cyr Medium"/>
                <w:b/>
                <w:color w:val="FFFFFF"/>
                <w:sz w:val="19"/>
                <w:szCs w:val="19"/>
                <w:u w:val="single"/>
                <w:lang w:val="uk-UA"/>
              </w:rPr>
              <w:lastRenderedPageBreak/>
              <w:t>Кредитси</w:t>
            </w:r>
            <w:proofErr w:type="spellEnd"/>
            <w:r w:rsidRPr="004317FE">
              <w:rPr>
                <w:rFonts w:ascii="Avenir Next Cyr Medium" w:hAnsi="Avenir Next Cyr Medium"/>
                <w:b/>
                <w:color w:val="FFFFFF"/>
                <w:sz w:val="19"/>
                <w:szCs w:val="19"/>
                <w:u w:val="single"/>
                <w:lang w:val="uk-UA"/>
              </w:rPr>
              <w:t xml:space="preserve">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перед подачею заявки. Жодні доповнення/ редагування не приймаються після 1 жовтня 2025 року. </w:t>
            </w:r>
          </w:p>
          <w:p w14:paraId="66BD3296" w14:textId="77777777" w:rsidR="000F0840" w:rsidRPr="004317FE" w:rsidRDefault="000F0840" w:rsidP="00B945D5">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Вкрай важливо, щоб саме вище керівництво перевіряло точність </w:t>
            </w:r>
            <w:proofErr w:type="spellStart"/>
            <w:r w:rsidRPr="004317FE">
              <w:rPr>
                <w:rFonts w:ascii="Avenir Next Cyr" w:hAnsi="Avenir Next Cyr"/>
                <w:b/>
                <w:color w:val="FFFFFF"/>
                <w:sz w:val="19"/>
                <w:szCs w:val="19"/>
                <w:lang w:val="uk-UA"/>
              </w:rPr>
              <w:t>кредитсів</w:t>
            </w:r>
            <w:proofErr w:type="spellEnd"/>
            <w:r w:rsidRPr="004317FE">
              <w:rPr>
                <w:rFonts w:ascii="Avenir Next Cyr" w:hAnsi="Avenir Next Cyr"/>
                <w:b/>
                <w:color w:val="FFFFFF"/>
                <w:sz w:val="19"/>
                <w:szCs w:val="19"/>
                <w:lang w:val="uk-UA"/>
              </w:rPr>
              <w:t xml:space="preserve">. Як підтвердження, вище керівництво повинно підписати Форму авторизації та підтвердження даних, заявивши, що </w:t>
            </w:r>
            <w:proofErr w:type="spellStart"/>
            <w:r w:rsidRPr="004317FE">
              <w:rPr>
                <w:rFonts w:ascii="Avenir Next Cyr" w:hAnsi="Avenir Next Cyr"/>
                <w:b/>
                <w:color w:val="FFFFFF"/>
                <w:sz w:val="19"/>
                <w:szCs w:val="19"/>
                <w:lang w:val="uk-UA"/>
              </w:rPr>
              <w:t>кредитси</w:t>
            </w:r>
            <w:proofErr w:type="spellEnd"/>
            <w:r w:rsidRPr="004317FE">
              <w:rPr>
                <w:rFonts w:ascii="Avenir Next Cyr" w:hAnsi="Avenir Next Cyr"/>
                <w:b/>
                <w:color w:val="FFFFFF"/>
                <w:sz w:val="19"/>
                <w:szCs w:val="19"/>
                <w:lang w:val="uk-UA"/>
              </w:rPr>
              <w:t xml:space="preserve"> є точними та повними.</w:t>
            </w:r>
          </w:p>
          <w:p w14:paraId="034AA3B9" w14:textId="77777777" w:rsidR="000F0840" w:rsidRPr="004317FE" w:rsidRDefault="000F0840" w:rsidP="00B945D5">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28" w:tgtFrame="blank" w:history="1">
              <w:proofErr w:type="spellStart"/>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hyperlink>
            <w:r w:rsidRPr="004317FE">
              <w:rPr>
                <w:rFonts w:ascii="Avenir Next Cyr" w:hAnsi="Avenir Next Cyr"/>
                <w:b/>
                <w:color w:val="FFFFFF" w:themeColor="background1"/>
                <w:sz w:val="19"/>
                <w:szCs w:val="19"/>
                <w:lang w:val="uk-UA"/>
              </w:rPr>
              <w:t>.</w:t>
            </w:r>
          </w:p>
          <w:p w14:paraId="6177B404" w14:textId="77777777" w:rsidR="000F0840" w:rsidRPr="004317FE" w:rsidRDefault="000F0840" w:rsidP="00B945D5">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0F0840" w:rsidRPr="00C011FF" w14:paraId="250FEA85" w14:textId="77777777" w:rsidTr="00B945D5">
        <w:trPr>
          <w:trHeight w:val="261"/>
        </w:trPr>
        <w:tc>
          <w:tcPr>
            <w:tcW w:w="10490" w:type="dxa"/>
            <w:tcBorders>
              <w:top w:val="nil"/>
              <w:left w:val="nil"/>
              <w:bottom w:val="nil"/>
              <w:right w:val="nil"/>
            </w:tcBorders>
            <w:shd w:val="clear" w:color="auto" w:fill="auto"/>
          </w:tcPr>
          <w:p w14:paraId="23238772" w14:textId="77777777" w:rsidR="000F0840" w:rsidRPr="004317FE" w:rsidRDefault="000F0840" w:rsidP="00B945D5">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F0840" w:rsidRPr="00C011FF" w14:paraId="60C1F925" w14:textId="77777777" w:rsidTr="00B945D5">
        <w:trPr>
          <w:trHeight w:val="1580"/>
        </w:trPr>
        <w:tc>
          <w:tcPr>
            <w:tcW w:w="10490" w:type="dxa"/>
            <w:gridSpan w:val="2"/>
            <w:shd w:val="clear" w:color="auto" w:fill="000000" w:themeFill="text1"/>
            <w:vAlign w:val="center"/>
          </w:tcPr>
          <w:p w14:paraId="6EA4BC71"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40DE29DF" w14:textId="77777777" w:rsidR="000F0840" w:rsidRDefault="000F0840" w:rsidP="00B945D5">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 xml:space="preserve">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w:t>
            </w:r>
            <w:proofErr w:type="spellStart"/>
            <w:r w:rsidRPr="00A25022">
              <w:rPr>
                <w:rFonts w:ascii="Avenir Next Cyr" w:hAnsi="Avenir Next Cyr"/>
                <w:i/>
                <w:color w:val="FFFFFF" w:themeColor="background1"/>
                <w:sz w:val="17"/>
                <w:szCs w:val="17"/>
                <w:lang w:val="uk-UA"/>
              </w:rPr>
              <w:t>Effie</w:t>
            </w:r>
            <w:proofErr w:type="spellEnd"/>
            <w:r w:rsidRPr="00A25022">
              <w:rPr>
                <w:rFonts w:ascii="Avenir Next Cyr" w:hAnsi="Avenir Next Cyr"/>
                <w:i/>
                <w:color w:val="FFFFFF" w:themeColor="background1"/>
                <w:sz w:val="17"/>
                <w:szCs w:val="17"/>
                <w:lang w:val="uk-UA"/>
              </w:rPr>
              <w:t xml:space="preserv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29" w:tgtFrame="blank" w:history="1">
              <w:proofErr w:type="spellStart"/>
              <w:r w:rsidRPr="00A25022">
                <w:rPr>
                  <w:rStyle w:val="40"/>
                  <w:rFonts w:ascii="Avenir Next Cyr" w:hAnsi="Avenir Next Cyr"/>
                  <w:b/>
                  <w:bCs/>
                  <w:i/>
                  <w:iCs/>
                  <w:sz w:val="19"/>
                  <w:szCs w:val="19"/>
                  <w:u w:val="single"/>
                  <w:lang w:val="uk-UA"/>
                </w:rPr>
                <w:t>Effie</w:t>
              </w:r>
              <w:proofErr w:type="spellEnd"/>
              <w:r w:rsidRPr="00A25022">
                <w:rPr>
                  <w:rStyle w:val="40"/>
                  <w:rFonts w:ascii="Avenir Next Cyr" w:hAnsi="Avenir Next Cyr"/>
                  <w:b/>
                  <w:bCs/>
                  <w:i/>
                  <w:iCs/>
                  <w:sz w:val="19"/>
                  <w:szCs w:val="19"/>
                  <w:u w:val="single"/>
                  <w:lang w:val="uk-UA"/>
                </w:rPr>
                <w:t xml:space="preserve"> </w:t>
              </w:r>
              <w:proofErr w:type="spellStart"/>
              <w:r w:rsidRPr="00A25022">
                <w:rPr>
                  <w:rStyle w:val="40"/>
                  <w:rFonts w:ascii="Avenir Next Cyr" w:hAnsi="Avenir Next Cyr"/>
                  <w:b/>
                  <w:bCs/>
                  <w:i/>
                  <w:iCs/>
                  <w:sz w:val="19"/>
                  <w:szCs w:val="19"/>
                  <w:u w:val="single"/>
                  <w:lang w:val="uk-UA"/>
                </w:rPr>
                <w:t>Index</w:t>
              </w:r>
              <w:proofErr w:type="spellEnd"/>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25F91C5E" w14:textId="77777777" w:rsidR="000F0840" w:rsidRPr="00F9241D" w:rsidRDefault="000F0840" w:rsidP="00B945D5">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0F0840" w:rsidRPr="004317FE" w14:paraId="21C2F85D" w14:textId="77777777" w:rsidTr="00B945D5">
        <w:trPr>
          <w:trHeight w:val="407"/>
        </w:trPr>
        <w:tc>
          <w:tcPr>
            <w:tcW w:w="10490" w:type="dxa"/>
            <w:gridSpan w:val="2"/>
            <w:shd w:val="clear" w:color="auto" w:fill="B8B8B8"/>
            <w:vAlign w:val="center"/>
          </w:tcPr>
          <w:p w14:paraId="0C7FE6B9"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0F0840" w:rsidRPr="004317FE" w14:paraId="3ED422BC" w14:textId="77777777" w:rsidTr="00B945D5">
        <w:trPr>
          <w:trHeight w:val="407"/>
        </w:trPr>
        <w:tc>
          <w:tcPr>
            <w:tcW w:w="2915" w:type="dxa"/>
            <w:shd w:val="clear" w:color="auto" w:fill="B8B8B8"/>
            <w:vAlign w:val="center"/>
          </w:tcPr>
          <w:p w14:paraId="4FBEC14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6408C0AA"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CF36EA0" w14:textId="77777777" w:rsidTr="00B945D5">
        <w:trPr>
          <w:trHeight w:val="317"/>
        </w:trPr>
        <w:tc>
          <w:tcPr>
            <w:tcW w:w="2915" w:type="dxa"/>
            <w:shd w:val="clear" w:color="auto" w:fill="B8B8B8"/>
            <w:vAlign w:val="center"/>
          </w:tcPr>
          <w:p w14:paraId="6B454C2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5C8672EA"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00BAAA5" w14:textId="77777777" w:rsidTr="00B945D5">
        <w:trPr>
          <w:trHeight w:val="326"/>
        </w:trPr>
        <w:tc>
          <w:tcPr>
            <w:tcW w:w="10490" w:type="dxa"/>
            <w:gridSpan w:val="2"/>
            <w:shd w:val="clear" w:color="auto" w:fill="B8B8B8"/>
            <w:vAlign w:val="center"/>
          </w:tcPr>
          <w:p w14:paraId="11E7AE05"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0F0840" w:rsidRPr="004317FE" w14:paraId="7524B5DD" w14:textId="77777777" w:rsidTr="00B945D5">
        <w:trPr>
          <w:trHeight w:val="371"/>
        </w:trPr>
        <w:tc>
          <w:tcPr>
            <w:tcW w:w="2915" w:type="dxa"/>
            <w:shd w:val="clear" w:color="auto" w:fill="B8B8B8"/>
            <w:vAlign w:val="center"/>
          </w:tcPr>
          <w:p w14:paraId="5A9E319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01E149CC" w14:textId="77777777" w:rsidR="000F0840" w:rsidRPr="004317FE" w:rsidRDefault="000F0840" w:rsidP="00B945D5">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67B21B02" w14:textId="77777777" w:rsidTr="00B945D5">
              <w:trPr>
                <w:trHeight w:val="371"/>
              </w:trPr>
              <w:tc>
                <w:tcPr>
                  <w:tcW w:w="3859" w:type="dxa"/>
                  <w:tcBorders>
                    <w:left w:val="single" w:sz="12" w:space="0" w:color="auto"/>
                  </w:tcBorders>
                  <w:shd w:val="clear" w:color="auto" w:fill="FFFFFF" w:themeFill="background1"/>
                  <w:hideMark/>
                </w:tcPr>
                <w:p w14:paraId="3AD8D35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2B30FF0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11B4D6D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61A3808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588777C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600A6C2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0AE4C94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060959F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FCE328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147522F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6CCA060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1D557D1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73AD2A6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553FC69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0AB1A84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5C91927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57ABF36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7AA5CE5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45EAFA70"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296722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40A534DB"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1CE9795F"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43E1F3C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4E50D61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0E329CF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46BD147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5EC7C7F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314E3BC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2158D362"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36C315B6" w14:textId="77777777" w:rsidR="000F0840" w:rsidRPr="004317FE" w:rsidRDefault="000F0840" w:rsidP="00B945D5">
            <w:pPr>
              <w:spacing w:before="120" w:after="120" w:line="240" w:lineRule="auto"/>
              <w:rPr>
                <w:rFonts w:ascii="Avenir Next Cyr" w:hAnsi="Avenir Next Cyr"/>
                <w:bCs/>
                <w:sz w:val="18"/>
                <w:szCs w:val="18"/>
                <w:lang w:val="uk-UA"/>
              </w:rPr>
            </w:pPr>
          </w:p>
        </w:tc>
      </w:tr>
      <w:tr w:rsidR="000F0840" w:rsidRPr="004317FE" w14:paraId="551C35E3" w14:textId="77777777" w:rsidTr="00B945D5">
        <w:trPr>
          <w:trHeight w:val="344"/>
        </w:trPr>
        <w:tc>
          <w:tcPr>
            <w:tcW w:w="2915" w:type="dxa"/>
            <w:shd w:val="clear" w:color="auto" w:fill="B8B8B8"/>
            <w:vAlign w:val="center"/>
          </w:tcPr>
          <w:p w14:paraId="1C61DBD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13AB69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747ACA1D"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25A8BB0A"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4E267BAD" w14:textId="77777777" w:rsidTr="00B945D5">
        <w:trPr>
          <w:trHeight w:val="344"/>
        </w:trPr>
        <w:tc>
          <w:tcPr>
            <w:tcW w:w="2915" w:type="dxa"/>
            <w:shd w:val="clear" w:color="auto" w:fill="B8B8B8"/>
            <w:vAlign w:val="center"/>
          </w:tcPr>
          <w:p w14:paraId="364C3BB4"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lastRenderedPageBreak/>
              <w:t>Вебсайт</w:t>
            </w:r>
            <w:proofErr w:type="spellEnd"/>
            <w:r w:rsidRPr="004317FE">
              <w:rPr>
                <w:rFonts w:ascii="Avenir Next Cyr" w:hAnsi="Avenir Next Cyr" w:cs="Tahoma"/>
                <w:b/>
                <w:color w:val="auto"/>
                <w:sz w:val="19"/>
                <w:szCs w:val="19"/>
                <w:lang w:val="uk-UA"/>
              </w:rPr>
              <w:t>:</w:t>
            </w:r>
          </w:p>
        </w:tc>
        <w:tc>
          <w:tcPr>
            <w:tcW w:w="7575" w:type="dxa"/>
          </w:tcPr>
          <w:p w14:paraId="259B33F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D3B45C2" w14:textId="77777777" w:rsidTr="00B945D5">
        <w:trPr>
          <w:trHeight w:val="344"/>
        </w:trPr>
        <w:tc>
          <w:tcPr>
            <w:tcW w:w="2915" w:type="dxa"/>
            <w:shd w:val="clear" w:color="auto" w:fill="B8B8B8"/>
            <w:vAlign w:val="center"/>
          </w:tcPr>
          <w:p w14:paraId="356384F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45F1183A"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3FA79EF" w14:textId="77777777" w:rsidTr="00B945D5">
        <w:trPr>
          <w:trHeight w:val="344"/>
        </w:trPr>
        <w:tc>
          <w:tcPr>
            <w:tcW w:w="2915" w:type="dxa"/>
            <w:shd w:val="clear" w:color="auto" w:fill="B8B8B8"/>
            <w:vAlign w:val="center"/>
          </w:tcPr>
          <w:p w14:paraId="75EFF16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10CD2AA"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32E5B0C" w14:textId="77777777" w:rsidTr="00B945D5">
        <w:trPr>
          <w:trHeight w:val="344"/>
        </w:trPr>
        <w:tc>
          <w:tcPr>
            <w:tcW w:w="10490" w:type="dxa"/>
            <w:gridSpan w:val="2"/>
            <w:shd w:val="clear" w:color="auto" w:fill="B8B8B8"/>
            <w:vAlign w:val="center"/>
          </w:tcPr>
          <w:p w14:paraId="2B2485D1"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 xml:space="preserve">Оргкомітет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w:t>
            </w:r>
            <w:proofErr w:type="spellStart"/>
            <w:r w:rsidRPr="004317FE">
              <w:rPr>
                <w:rFonts w:ascii="Avenir Next Cyr" w:hAnsi="Avenir Next Cyr"/>
                <w:i/>
                <w:sz w:val="17"/>
                <w:szCs w:val="17"/>
                <w:lang w:val="uk-UA"/>
              </w:rPr>
              <w:t>Effie</w:t>
            </w:r>
            <w:proofErr w:type="spellEnd"/>
            <w:r w:rsidRPr="004317FE">
              <w:rPr>
                <w:rFonts w:ascii="Avenir Next Cyr" w:hAnsi="Avenir Next Cyr"/>
                <w:i/>
                <w:sz w:val="17"/>
                <w:szCs w:val="17"/>
                <w:lang w:val="uk-UA"/>
              </w:rPr>
              <w:t xml:space="preserve"> зв’яжеться за цим контактом. Дані цієї особи не будуть розголошені публічно.</w:t>
            </w:r>
          </w:p>
        </w:tc>
      </w:tr>
      <w:tr w:rsidR="000F0840" w:rsidRPr="004317FE" w14:paraId="60F5D02F" w14:textId="77777777" w:rsidTr="00B945D5">
        <w:trPr>
          <w:trHeight w:val="344"/>
        </w:trPr>
        <w:tc>
          <w:tcPr>
            <w:tcW w:w="2915" w:type="dxa"/>
            <w:shd w:val="clear" w:color="auto" w:fill="B8B8B8"/>
            <w:vAlign w:val="center"/>
          </w:tcPr>
          <w:p w14:paraId="1467B71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9E713F7"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816B1E2" w14:textId="77777777" w:rsidTr="00B945D5">
        <w:trPr>
          <w:trHeight w:val="344"/>
        </w:trPr>
        <w:tc>
          <w:tcPr>
            <w:tcW w:w="2915" w:type="dxa"/>
            <w:shd w:val="clear" w:color="auto" w:fill="B8B8B8"/>
            <w:vAlign w:val="center"/>
          </w:tcPr>
          <w:p w14:paraId="514072A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07BCA90"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0F43272" w14:textId="77777777" w:rsidTr="00B945D5">
        <w:trPr>
          <w:trHeight w:val="344"/>
        </w:trPr>
        <w:tc>
          <w:tcPr>
            <w:tcW w:w="2915" w:type="dxa"/>
            <w:shd w:val="clear" w:color="auto" w:fill="B8B8B8"/>
            <w:vAlign w:val="center"/>
          </w:tcPr>
          <w:p w14:paraId="39B2EE1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2064AAAB"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AB0CDA8" w14:textId="77777777" w:rsidTr="00B945D5">
        <w:trPr>
          <w:trHeight w:val="344"/>
        </w:trPr>
        <w:tc>
          <w:tcPr>
            <w:tcW w:w="2915" w:type="dxa"/>
            <w:shd w:val="clear" w:color="auto" w:fill="B8B8B8"/>
            <w:vAlign w:val="center"/>
          </w:tcPr>
          <w:p w14:paraId="43400E7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0B77B6E9"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7F8EEA0" w14:textId="77777777" w:rsidTr="00B945D5">
        <w:trPr>
          <w:trHeight w:val="344"/>
        </w:trPr>
        <w:tc>
          <w:tcPr>
            <w:tcW w:w="10490" w:type="dxa"/>
            <w:gridSpan w:val="2"/>
            <w:shd w:val="clear" w:color="auto" w:fill="B8B8B8"/>
            <w:vAlign w:val="center"/>
          </w:tcPr>
          <w:p w14:paraId="3BCE64AC"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F0840" w:rsidRPr="004317FE" w14:paraId="76B1C98D" w14:textId="77777777" w:rsidTr="00B945D5">
        <w:trPr>
          <w:trHeight w:val="344"/>
        </w:trPr>
        <w:tc>
          <w:tcPr>
            <w:tcW w:w="2915" w:type="dxa"/>
            <w:shd w:val="clear" w:color="auto" w:fill="B8B8B8"/>
            <w:vAlign w:val="center"/>
          </w:tcPr>
          <w:p w14:paraId="23E76FA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0B33981"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419B834E" w14:textId="77777777" w:rsidTr="00B945D5">
        <w:trPr>
          <w:trHeight w:val="344"/>
        </w:trPr>
        <w:tc>
          <w:tcPr>
            <w:tcW w:w="2915" w:type="dxa"/>
            <w:shd w:val="clear" w:color="auto" w:fill="B8B8B8"/>
            <w:vAlign w:val="center"/>
          </w:tcPr>
          <w:p w14:paraId="1D8E0F3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DE9E8F9"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1D5DC8E5" w14:textId="77777777" w:rsidTr="00B945D5">
        <w:trPr>
          <w:trHeight w:val="344"/>
        </w:trPr>
        <w:tc>
          <w:tcPr>
            <w:tcW w:w="2915" w:type="dxa"/>
            <w:shd w:val="clear" w:color="auto" w:fill="B8B8B8"/>
            <w:vAlign w:val="center"/>
          </w:tcPr>
          <w:p w14:paraId="0609221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276D0B78"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068DDA8C" w14:textId="77777777" w:rsidTr="00B945D5">
        <w:trPr>
          <w:trHeight w:val="344"/>
        </w:trPr>
        <w:tc>
          <w:tcPr>
            <w:tcW w:w="2915" w:type="dxa"/>
            <w:shd w:val="clear" w:color="auto" w:fill="B8B8B8"/>
            <w:vAlign w:val="center"/>
          </w:tcPr>
          <w:p w14:paraId="31F0CBE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DCB97DC"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7A2EA3EA" w14:textId="77777777" w:rsidTr="00B945D5">
        <w:trPr>
          <w:trHeight w:val="344"/>
        </w:trPr>
        <w:tc>
          <w:tcPr>
            <w:tcW w:w="10490" w:type="dxa"/>
            <w:gridSpan w:val="2"/>
            <w:shd w:val="clear" w:color="auto" w:fill="B8B8B8"/>
            <w:vAlign w:val="center"/>
          </w:tcPr>
          <w:p w14:paraId="0B05D7A6"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424457FA" w14:textId="77777777" w:rsidTr="00B945D5">
        <w:trPr>
          <w:trHeight w:val="344"/>
        </w:trPr>
        <w:tc>
          <w:tcPr>
            <w:tcW w:w="2915" w:type="dxa"/>
            <w:shd w:val="clear" w:color="auto" w:fill="B8B8B8"/>
            <w:vAlign w:val="center"/>
          </w:tcPr>
          <w:p w14:paraId="6A53331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14DB75D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62C9AC1" w14:textId="77777777" w:rsidTr="00B945D5">
        <w:trPr>
          <w:trHeight w:val="344"/>
        </w:trPr>
        <w:tc>
          <w:tcPr>
            <w:tcW w:w="2915" w:type="dxa"/>
            <w:shd w:val="clear" w:color="auto" w:fill="B8B8B8"/>
            <w:vAlign w:val="center"/>
          </w:tcPr>
          <w:p w14:paraId="52EFE55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583F0EE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AD94866" w14:textId="77777777" w:rsidTr="00B945D5">
        <w:trPr>
          <w:trHeight w:val="344"/>
        </w:trPr>
        <w:tc>
          <w:tcPr>
            <w:tcW w:w="2915" w:type="dxa"/>
            <w:shd w:val="clear" w:color="auto" w:fill="B8B8B8"/>
            <w:vAlign w:val="center"/>
          </w:tcPr>
          <w:p w14:paraId="78398CD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2DE07AD"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6F567AF8" w14:textId="77777777" w:rsidTr="00B945D5">
        <w:trPr>
          <w:trHeight w:val="344"/>
        </w:trPr>
        <w:tc>
          <w:tcPr>
            <w:tcW w:w="2915" w:type="dxa"/>
            <w:shd w:val="clear" w:color="auto" w:fill="B8B8B8"/>
            <w:vAlign w:val="center"/>
          </w:tcPr>
          <w:p w14:paraId="6CBB2EA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3F9559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2E7D66F" w14:textId="77777777" w:rsidTr="00B945D5">
        <w:trPr>
          <w:trHeight w:val="407"/>
        </w:trPr>
        <w:tc>
          <w:tcPr>
            <w:tcW w:w="10490" w:type="dxa"/>
            <w:gridSpan w:val="2"/>
            <w:shd w:val="clear" w:color="auto" w:fill="B8B8B8"/>
            <w:vAlign w:val="center"/>
          </w:tcPr>
          <w:p w14:paraId="63B85D80"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0F0840" w:rsidRPr="004317FE" w14:paraId="6F3A9816" w14:textId="77777777" w:rsidTr="00B945D5">
        <w:trPr>
          <w:trHeight w:val="407"/>
        </w:trPr>
        <w:tc>
          <w:tcPr>
            <w:tcW w:w="2915" w:type="dxa"/>
            <w:shd w:val="clear" w:color="auto" w:fill="B8B8B8"/>
            <w:vAlign w:val="center"/>
          </w:tcPr>
          <w:p w14:paraId="031A3F7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210245C0"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4B9F06C" w14:textId="77777777" w:rsidTr="00B945D5">
        <w:trPr>
          <w:trHeight w:val="317"/>
        </w:trPr>
        <w:tc>
          <w:tcPr>
            <w:tcW w:w="2915" w:type="dxa"/>
            <w:shd w:val="clear" w:color="auto" w:fill="B8B8B8"/>
            <w:vAlign w:val="center"/>
          </w:tcPr>
          <w:p w14:paraId="35E983D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5A72E4A2"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CDDC514" w14:textId="77777777" w:rsidTr="00B945D5">
        <w:trPr>
          <w:trHeight w:val="326"/>
        </w:trPr>
        <w:tc>
          <w:tcPr>
            <w:tcW w:w="10490" w:type="dxa"/>
            <w:gridSpan w:val="2"/>
            <w:shd w:val="clear" w:color="auto" w:fill="B8B8B8"/>
            <w:vAlign w:val="center"/>
          </w:tcPr>
          <w:p w14:paraId="6C492358"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0F0840" w:rsidRPr="004317FE" w14:paraId="13FC067A" w14:textId="77777777" w:rsidTr="00B945D5">
        <w:trPr>
          <w:trHeight w:val="371"/>
        </w:trPr>
        <w:tc>
          <w:tcPr>
            <w:tcW w:w="2915" w:type="dxa"/>
            <w:shd w:val="clear" w:color="auto" w:fill="B8B8B8"/>
            <w:vAlign w:val="center"/>
          </w:tcPr>
          <w:p w14:paraId="72DE6F7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5A68562B" w14:textId="77777777" w:rsidR="000F0840" w:rsidRPr="004317FE" w:rsidRDefault="000F0840" w:rsidP="00B945D5">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6BCB9F5F" w14:textId="77777777" w:rsidTr="00B945D5">
              <w:trPr>
                <w:trHeight w:val="371"/>
              </w:trPr>
              <w:tc>
                <w:tcPr>
                  <w:tcW w:w="3859" w:type="dxa"/>
                  <w:tcBorders>
                    <w:left w:val="single" w:sz="12" w:space="0" w:color="auto"/>
                  </w:tcBorders>
                  <w:shd w:val="clear" w:color="auto" w:fill="FFFFFF" w:themeFill="background1"/>
                  <w:hideMark/>
                </w:tcPr>
                <w:p w14:paraId="6FBE935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7D27B47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7743323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67EB357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456FC27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6B84491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4CF3D1F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40CBB56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61FABF6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6B8DB8D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36F91BE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0DB1047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5B058AB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7EA6A85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5A956EC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31C8436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6ACDADB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6F8E184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39462AB1"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3E0AC7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6D45BEE7"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27B9840E"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130BC25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452C22E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4942FB5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29B0034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607AA51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5C1D401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692FDA03"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7DADEA22" w14:textId="77777777" w:rsidR="000F0840" w:rsidRPr="004317FE" w:rsidRDefault="000F0840" w:rsidP="00B945D5">
            <w:pPr>
              <w:spacing w:before="120" w:after="120" w:line="240" w:lineRule="auto"/>
              <w:rPr>
                <w:rFonts w:ascii="Avenir Next Cyr" w:hAnsi="Avenir Next Cyr"/>
                <w:bCs/>
                <w:sz w:val="18"/>
                <w:szCs w:val="18"/>
                <w:lang w:val="uk-UA"/>
              </w:rPr>
            </w:pPr>
          </w:p>
        </w:tc>
      </w:tr>
      <w:tr w:rsidR="000F0840" w:rsidRPr="004317FE" w14:paraId="57579EE8" w14:textId="77777777" w:rsidTr="00B945D5">
        <w:trPr>
          <w:trHeight w:val="344"/>
        </w:trPr>
        <w:tc>
          <w:tcPr>
            <w:tcW w:w="2915" w:type="dxa"/>
            <w:shd w:val="clear" w:color="auto" w:fill="B8B8B8"/>
            <w:vAlign w:val="center"/>
          </w:tcPr>
          <w:p w14:paraId="46912DF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4A9E418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344523ED"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5B7FF7F0"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6D2C62D5" w14:textId="77777777" w:rsidTr="00B945D5">
        <w:trPr>
          <w:trHeight w:val="344"/>
        </w:trPr>
        <w:tc>
          <w:tcPr>
            <w:tcW w:w="2915" w:type="dxa"/>
            <w:shd w:val="clear" w:color="auto" w:fill="B8B8B8"/>
            <w:vAlign w:val="center"/>
          </w:tcPr>
          <w:p w14:paraId="577819A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357BE5D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1386BB9" w14:textId="77777777" w:rsidTr="00B945D5">
        <w:trPr>
          <w:trHeight w:val="344"/>
        </w:trPr>
        <w:tc>
          <w:tcPr>
            <w:tcW w:w="2915" w:type="dxa"/>
            <w:shd w:val="clear" w:color="auto" w:fill="B8B8B8"/>
            <w:vAlign w:val="center"/>
          </w:tcPr>
          <w:p w14:paraId="5AD8726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3CA997FC"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A8CFB44" w14:textId="77777777" w:rsidTr="00B945D5">
        <w:trPr>
          <w:trHeight w:val="344"/>
        </w:trPr>
        <w:tc>
          <w:tcPr>
            <w:tcW w:w="2915" w:type="dxa"/>
            <w:shd w:val="clear" w:color="auto" w:fill="B8B8B8"/>
            <w:vAlign w:val="center"/>
          </w:tcPr>
          <w:p w14:paraId="7C89757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06D4215"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31D3F178" w14:textId="77777777" w:rsidTr="00B945D5">
        <w:trPr>
          <w:trHeight w:val="344"/>
        </w:trPr>
        <w:tc>
          <w:tcPr>
            <w:tcW w:w="10490" w:type="dxa"/>
            <w:gridSpan w:val="2"/>
            <w:shd w:val="clear" w:color="auto" w:fill="B8B8B8"/>
            <w:vAlign w:val="center"/>
          </w:tcPr>
          <w:p w14:paraId="4D903F29" w14:textId="77777777" w:rsidR="000F0840" w:rsidRPr="004317FE" w:rsidRDefault="000F0840" w:rsidP="00B945D5">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Цей контакт буде вважатися основною контактною особою для другої основної агенції. 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Дані цієї особи не будуть розголошені публічно.</w:t>
            </w:r>
          </w:p>
        </w:tc>
      </w:tr>
      <w:tr w:rsidR="000F0840" w:rsidRPr="004317FE" w14:paraId="6A394EDA" w14:textId="77777777" w:rsidTr="00B945D5">
        <w:trPr>
          <w:trHeight w:val="344"/>
        </w:trPr>
        <w:tc>
          <w:tcPr>
            <w:tcW w:w="2915" w:type="dxa"/>
            <w:shd w:val="clear" w:color="auto" w:fill="B8B8B8"/>
            <w:vAlign w:val="center"/>
          </w:tcPr>
          <w:p w14:paraId="2AE35FD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FDF7285"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B2B47D3" w14:textId="77777777" w:rsidTr="00B945D5">
        <w:trPr>
          <w:trHeight w:val="344"/>
        </w:trPr>
        <w:tc>
          <w:tcPr>
            <w:tcW w:w="2915" w:type="dxa"/>
            <w:shd w:val="clear" w:color="auto" w:fill="B8B8B8"/>
            <w:vAlign w:val="center"/>
          </w:tcPr>
          <w:p w14:paraId="3392E8D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5FAA22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7C96F20" w14:textId="77777777" w:rsidTr="00B945D5">
        <w:trPr>
          <w:trHeight w:val="344"/>
        </w:trPr>
        <w:tc>
          <w:tcPr>
            <w:tcW w:w="2915" w:type="dxa"/>
            <w:shd w:val="clear" w:color="auto" w:fill="B8B8B8"/>
            <w:vAlign w:val="center"/>
          </w:tcPr>
          <w:p w14:paraId="666F301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52948BF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61C47E4" w14:textId="77777777" w:rsidTr="00B945D5">
        <w:trPr>
          <w:trHeight w:val="344"/>
        </w:trPr>
        <w:tc>
          <w:tcPr>
            <w:tcW w:w="2915" w:type="dxa"/>
            <w:shd w:val="clear" w:color="auto" w:fill="B8B8B8"/>
            <w:vAlign w:val="center"/>
          </w:tcPr>
          <w:p w14:paraId="75B8D88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F5835FF"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308A5A9" w14:textId="77777777" w:rsidTr="00B945D5">
        <w:trPr>
          <w:trHeight w:val="344"/>
        </w:trPr>
        <w:tc>
          <w:tcPr>
            <w:tcW w:w="10490" w:type="dxa"/>
            <w:gridSpan w:val="2"/>
            <w:shd w:val="clear" w:color="auto" w:fill="B8B8B8"/>
            <w:vAlign w:val="center"/>
          </w:tcPr>
          <w:p w14:paraId="05FE978D"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контактної особи зі </w:t>
            </w:r>
            <w:proofErr w:type="spellStart"/>
            <w:r w:rsidRPr="004317FE">
              <w:rPr>
                <w:rFonts w:ascii="Avenir Next Cyr" w:hAnsi="Avenir Next Cyr" w:cs="Tahoma"/>
                <w:b/>
                <w:color w:val="auto"/>
                <w:sz w:val="19"/>
                <w:szCs w:val="19"/>
                <w:lang w:val="uk-UA"/>
              </w:rPr>
              <w:t>зв'язків</w:t>
            </w:r>
            <w:proofErr w:type="spellEnd"/>
            <w:r w:rsidRPr="004317FE">
              <w:rPr>
                <w:rFonts w:ascii="Avenir Next Cyr" w:hAnsi="Avenir Next Cyr" w:cs="Tahoma"/>
                <w:b/>
                <w:color w:val="auto"/>
                <w:sz w:val="19"/>
                <w:szCs w:val="19"/>
                <w:lang w:val="uk-UA"/>
              </w:rPr>
              <w:t xml:space="preserve">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щодо будь-яких PR </w:t>
            </w:r>
            <w:proofErr w:type="spellStart"/>
            <w:r w:rsidRPr="004317FE">
              <w:rPr>
                <w:rFonts w:ascii="Avenir Next Cyr" w:hAnsi="Avenir Next Cyr"/>
                <w:i/>
                <w:color w:val="auto"/>
                <w:sz w:val="17"/>
                <w:szCs w:val="17"/>
                <w:lang w:val="uk-UA"/>
              </w:rPr>
              <w:t>активностей</w:t>
            </w:r>
            <w:proofErr w:type="spellEnd"/>
            <w:r w:rsidRPr="004317FE">
              <w:rPr>
                <w:rFonts w:ascii="Avenir Next Cyr" w:hAnsi="Avenir Next Cyr"/>
                <w:i/>
                <w:color w:val="auto"/>
                <w:sz w:val="17"/>
                <w:szCs w:val="17"/>
                <w:lang w:val="uk-UA"/>
              </w:rPr>
              <w:t xml:space="preserve">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F0840" w:rsidRPr="004317FE" w14:paraId="793386EC" w14:textId="77777777" w:rsidTr="00B945D5">
        <w:trPr>
          <w:trHeight w:val="344"/>
        </w:trPr>
        <w:tc>
          <w:tcPr>
            <w:tcW w:w="2915" w:type="dxa"/>
            <w:shd w:val="clear" w:color="auto" w:fill="B8B8B8"/>
            <w:vAlign w:val="center"/>
          </w:tcPr>
          <w:p w14:paraId="4DC8090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E0F3A12"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1592EBE7" w14:textId="77777777" w:rsidTr="00B945D5">
        <w:trPr>
          <w:trHeight w:val="344"/>
        </w:trPr>
        <w:tc>
          <w:tcPr>
            <w:tcW w:w="2915" w:type="dxa"/>
            <w:shd w:val="clear" w:color="auto" w:fill="B8B8B8"/>
            <w:vAlign w:val="center"/>
          </w:tcPr>
          <w:p w14:paraId="48CC096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56910C55"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113336BF" w14:textId="77777777" w:rsidTr="00B945D5">
        <w:trPr>
          <w:trHeight w:val="344"/>
        </w:trPr>
        <w:tc>
          <w:tcPr>
            <w:tcW w:w="2915" w:type="dxa"/>
            <w:shd w:val="clear" w:color="auto" w:fill="B8B8B8"/>
            <w:vAlign w:val="center"/>
          </w:tcPr>
          <w:p w14:paraId="4070BA4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3FA7534B"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2599EE3C" w14:textId="77777777" w:rsidTr="00B945D5">
        <w:trPr>
          <w:trHeight w:val="344"/>
        </w:trPr>
        <w:tc>
          <w:tcPr>
            <w:tcW w:w="2915" w:type="dxa"/>
            <w:shd w:val="clear" w:color="auto" w:fill="B8B8B8"/>
            <w:vAlign w:val="center"/>
          </w:tcPr>
          <w:p w14:paraId="74C7F05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55C00DD" w14:textId="77777777" w:rsidR="000F0840" w:rsidRPr="004317FE" w:rsidRDefault="000F0840" w:rsidP="00B945D5">
            <w:pPr>
              <w:spacing w:before="120" w:after="120" w:line="240" w:lineRule="auto"/>
              <w:rPr>
                <w:rFonts w:ascii="AvenirNext LT Pro Regular" w:hAnsi="AvenirNext LT Pro Regular"/>
                <w:b/>
                <w:color w:val="auto"/>
                <w:sz w:val="18"/>
                <w:szCs w:val="18"/>
                <w:lang w:val="uk-UA"/>
              </w:rPr>
            </w:pPr>
          </w:p>
        </w:tc>
      </w:tr>
      <w:tr w:rsidR="000F0840" w:rsidRPr="004317FE" w14:paraId="6B79646E" w14:textId="77777777" w:rsidTr="00B945D5">
        <w:trPr>
          <w:trHeight w:val="344"/>
        </w:trPr>
        <w:tc>
          <w:tcPr>
            <w:tcW w:w="10490" w:type="dxa"/>
            <w:gridSpan w:val="2"/>
            <w:shd w:val="clear" w:color="auto" w:fill="B8B8B8"/>
            <w:vAlign w:val="center"/>
          </w:tcPr>
          <w:p w14:paraId="1D55465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3023AAFB" w14:textId="77777777" w:rsidTr="00B945D5">
        <w:trPr>
          <w:trHeight w:val="344"/>
        </w:trPr>
        <w:tc>
          <w:tcPr>
            <w:tcW w:w="2915" w:type="dxa"/>
            <w:shd w:val="clear" w:color="auto" w:fill="B8B8B8"/>
            <w:vAlign w:val="center"/>
          </w:tcPr>
          <w:p w14:paraId="2B0EB97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Ім’я та прізвище:</w:t>
            </w:r>
          </w:p>
        </w:tc>
        <w:tc>
          <w:tcPr>
            <w:tcW w:w="7575" w:type="dxa"/>
          </w:tcPr>
          <w:p w14:paraId="6EEDB41D"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6D012704" w14:textId="77777777" w:rsidTr="00B945D5">
        <w:trPr>
          <w:trHeight w:val="344"/>
        </w:trPr>
        <w:tc>
          <w:tcPr>
            <w:tcW w:w="2915" w:type="dxa"/>
            <w:shd w:val="clear" w:color="auto" w:fill="B8B8B8"/>
            <w:vAlign w:val="center"/>
          </w:tcPr>
          <w:p w14:paraId="63632F2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6F13FDEC"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1FBAF1AC" w14:textId="77777777" w:rsidTr="00B945D5">
        <w:trPr>
          <w:trHeight w:val="344"/>
        </w:trPr>
        <w:tc>
          <w:tcPr>
            <w:tcW w:w="2915" w:type="dxa"/>
            <w:shd w:val="clear" w:color="auto" w:fill="B8B8B8"/>
            <w:vAlign w:val="center"/>
          </w:tcPr>
          <w:p w14:paraId="6042AE0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91B19D5"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3C54E28" w14:textId="77777777" w:rsidTr="00B945D5">
        <w:trPr>
          <w:trHeight w:val="344"/>
        </w:trPr>
        <w:tc>
          <w:tcPr>
            <w:tcW w:w="2915" w:type="dxa"/>
            <w:shd w:val="clear" w:color="auto" w:fill="B8B8B8"/>
            <w:vAlign w:val="center"/>
          </w:tcPr>
          <w:p w14:paraId="61D61F8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E84B29E"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bl>
    <w:p w14:paraId="735450FC" w14:textId="77777777" w:rsidR="000F0840" w:rsidRPr="004317FE" w:rsidRDefault="000F0840" w:rsidP="000F0840">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0F0840" w:rsidRPr="00C011FF" w14:paraId="71EDC9D3" w14:textId="77777777" w:rsidTr="00B945D5">
        <w:trPr>
          <w:trHeight w:val="407"/>
        </w:trPr>
        <w:tc>
          <w:tcPr>
            <w:tcW w:w="10490" w:type="dxa"/>
            <w:gridSpan w:val="2"/>
            <w:shd w:val="clear" w:color="auto" w:fill="000000" w:themeFill="text1"/>
            <w:vAlign w:val="center"/>
          </w:tcPr>
          <w:p w14:paraId="04B3C884"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002011E6" w14:textId="77777777" w:rsidR="000F0840" w:rsidRPr="004317FE" w:rsidRDefault="000F0840" w:rsidP="00B945D5">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 xml:space="preserve">Учасники зобов'язані вказати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принаймні одного клієнта. Якщо у вашу кампанію було залучено два клієнти, надайте </w:t>
            </w:r>
            <w:proofErr w:type="spellStart"/>
            <w:r w:rsidRPr="004317FE">
              <w:rPr>
                <w:rFonts w:ascii="Avenir Next Cyr" w:eastAsia="Times New Roman" w:hAnsi="Avenir Next Cyr"/>
                <w:b/>
                <w:bCs/>
                <w:color w:val="FFFFFF" w:themeColor="background1"/>
                <w:sz w:val="19"/>
                <w:szCs w:val="19"/>
                <w:lang w:val="uk-UA" w:eastAsia="uk-UA"/>
              </w:rPr>
              <w:t>кредитси</w:t>
            </w:r>
            <w:proofErr w:type="spellEnd"/>
            <w:r w:rsidRPr="004317FE">
              <w:rPr>
                <w:rFonts w:ascii="Avenir Next Cyr" w:eastAsia="Times New Roman" w:hAnsi="Avenir Next Cyr"/>
                <w:b/>
                <w:bCs/>
                <w:color w:val="FFFFFF" w:themeColor="background1"/>
                <w:sz w:val="19"/>
                <w:szCs w:val="19"/>
                <w:lang w:val="uk-UA" w:eastAsia="uk-UA"/>
              </w:rPr>
              <w:t xml:space="preserve"> другого клієнта у відповідному полі нижче. Обидва клієнти будуть однаково публічно визнані та зараховані до </w:t>
            </w:r>
            <w:proofErr w:type="spellStart"/>
            <w:r w:rsidR="00BD50AA">
              <w:fldChar w:fldCharType="begin"/>
            </w:r>
            <w:r w:rsidR="00BD50AA" w:rsidRPr="00596559">
              <w:rPr>
                <w:lang w:val="uk-UA"/>
              </w:rPr>
              <w:instrText xml:space="preserve"> </w:instrText>
            </w:r>
            <w:r w:rsidR="00BD50AA">
              <w:instrText>HYPERLINK</w:instrText>
            </w:r>
            <w:r w:rsidR="00BD50AA" w:rsidRPr="00596559">
              <w:rPr>
                <w:lang w:val="uk-UA"/>
              </w:rPr>
              <w:instrText xml:space="preserve"> "</w:instrText>
            </w:r>
            <w:r w:rsidR="00BD50AA">
              <w:instrText>https</w:instrText>
            </w:r>
            <w:r w:rsidR="00BD50AA" w:rsidRPr="00596559">
              <w:rPr>
                <w:lang w:val="uk-UA"/>
              </w:rPr>
              <w:instrText>://</w:instrText>
            </w:r>
            <w:r w:rsidR="00BD50AA">
              <w:instrText>www</w:instrText>
            </w:r>
            <w:r w:rsidR="00BD50AA" w:rsidRPr="00596559">
              <w:rPr>
                <w:lang w:val="uk-UA"/>
              </w:rPr>
              <w:instrText>.</w:instrText>
            </w:r>
            <w:r w:rsidR="00BD50AA">
              <w:instrText>effieindex</w:instrText>
            </w:r>
            <w:r w:rsidR="00BD50AA" w:rsidRPr="00596559">
              <w:rPr>
                <w:lang w:val="uk-UA"/>
              </w:rPr>
              <w:instrText>.</w:instrText>
            </w:r>
            <w:r w:rsidR="00BD50AA">
              <w:instrText>com</w:instrText>
            </w:r>
            <w:r w:rsidR="00BD50AA" w:rsidRPr="00596559">
              <w:rPr>
                <w:lang w:val="uk-UA"/>
              </w:rPr>
              <w:instrText>/" \</w:instrText>
            </w:r>
            <w:r w:rsidR="00BD50AA">
              <w:instrText>t</w:instrText>
            </w:r>
            <w:r w:rsidR="00BD50AA" w:rsidRPr="00596559">
              <w:rPr>
                <w:lang w:val="uk-UA"/>
              </w:rPr>
              <w:instrText xml:space="preserve"> "</w:instrText>
            </w:r>
            <w:r w:rsidR="00BD50AA">
              <w:instrText>blank</w:instrText>
            </w:r>
            <w:r w:rsidR="00BD50AA" w:rsidRPr="00596559">
              <w:rPr>
                <w:lang w:val="uk-UA"/>
              </w:rPr>
              <w:instrText xml:space="preserve">" </w:instrText>
            </w:r>
            <w:r w:rsidR="00BD50AA">
              <w:fldChar w:fldCharType="separate"/>
            </w:r>
            <w:r w:rsidRPr="004317FE">
              <w:rPr>
                <w:rStyle w:val="40"/>
                <w:rFonts w:ascii="Avenir Next Cyr" w:hAnsi="Avenir Next Cyr"/>
                <w:b/>
                <w:bCs/>
                <w:sz w:val="19"/>
                <w:szCs w:val="19"/>
                <w:u w:val="single"/>
                <w:lang w:val="uk-UA"/>
              </w:rPr>
              <w:t>Effie</w:t>
            </w:r>
            <w:proofErr w:type="spellEnd"/>
            <w:r w:rsidRPr="004317FE">
              <w:rPr>
                <w:rStyle w:val="40"/>
                <w:rFonts w:ascii="Avenir Next Cyr" w:hAnsi="Avenir Next Cyr"/>
                <w:b/>
                <w:bCs/>
                <w:sz w:val="19"/>
                <w:szCs w:val="19"/>
                <w:u w:val="single"/>
                <w:lang w:val="uk-UA"/>
              </w:rPr>
              <w:t xml:space="preserve"> </w:t>
            </w:r>
            <w:proofErr w:type="spellStart"/>
            <w:r w:rsidRPr="004317FE">
              <w:rPr>
                <w:rStyle w:val="40"/>
                <w:rFonts w:ascii="Avenir Next Cyr" w:hAnsi="Avenir Next Cyr"/>
                <w:b/>
                <w:bCs/>
                <w:sz w:val="19"/>
                <w:szCs w:val="19"/>
                <w:u w:val="single"/>
                <w:lang w:val="uk-UA"/>
              </w:rPr>
              <w:t>Index</w:t>
            </w:r>
            <w:proofErr w:type="spellEnd"/>
            <w:r w:rsidR="00BD50AA">
              <w:rPr>
                <w:rStyle w:val="40"/>
                <w:rFonts w:ascii="Avenir Next Cyr" w:hAnsi="Avenir Next Cyr"/>
                <w:b/>
                <w:bCs/>
                <w:sz w:val="19"/>
                <w:szCs w:val="19"/>
                <w:u w:val="single"/>
                <w:lang w:val="uk-UA"/>
              </w:rPr>
              <w:fldChar w:fldCharType="end"/>
            </w:r>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695B62E5" w14:textId="77777777" w:rsidR="000F0840" w:rsidRPr="004317FE" w:rsidRDefault="000F0840" w:rsidP="00B945D5">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0F0840" w:rsidRPr="004317FE" w14:paraId="10B5887B" w14:textId="77777777" w:rsidTr="00B945D5">
        <w:trPr>
          <w:trHeight w:val="407"/>
        </w:trPr>
        <w:tc>
          <w:tcPr>
            <w:tcW w:w="10490" w:type="dxa"/>
            <w:gridSpan w:val="2"/>
            <w:shd w:val="clear" w:color="auto" w:fill="B8B8B8"/>
            <w:vAlign w:val="center"/>
          </w:tcPr>
          <w:p w14:paraId="4A649BB0"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0F0840" w:rsidRPr="004317FE" w14:paraId="7F681EAC" w14:textId="77777777" w:rsidTr="00B945D5">
        <w:trPr>
          <w:trHeight w:val="407"/>
        </w:trPr>
        <w:tc>
          <w:tcPr>
            <w:tcW w:w="2920" w:type="dxa"/>
            <w:shd w:val="clear" w:color="auto" w:fill="B8B8B8"/>
            <w:vAlign w:val="center"/>
          </w:tcPr>
          <w:p w14:paraId="1F418C7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30B7348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3C1F2F0" w14:textId="77777777" w:rsidTr="00B945D5">
        <w:trPr>
          <w:trHeight w:val="317"/>
        </w:trPr>
        <w:tc>
          <w:tcPr>
            <w:tcW w:w="2920" w:type="dxa"/>
            <w:shd w:val="clear" w:color="auto" w:fill="B8B8B8"/>
            <w:vAlign w:val="center"/>
          </w:tcPr>
          <w:p w14:paraId="586DACA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0286ADB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F690798" w14:textId="77777777" w:rsidTr="00B945D5">
        <w:trPr>
          <w:trHeight w:val="317"/>
        </w:trPr>
        <w:tc>
          <w:tcPr>
            <w:tcW w:w="2920" w:type="dxa"/>
            <w:shd w:val="clear" w:color="auto" w:fill="B8B8B8"/>
            <w:vAlign w:val="center"/>
          </w:tcPr>
          <w:p w14:paraId="429184E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63A5819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10EA483" w14:textId="77777777" w:rsidTr="00B945D5">
        <w:trPr>
          <w:trHeight w:val="326"/>
        </w:trPr>
        <w:tc>
          <w:tcPr>
            <w:tcW w:w="10490" w:type="dxa"/>
            <w:gridSpan w:val="2"/>
            <w:shd w:val="clear" w:color="auto" w:fill="B8B8B8"/>
            <w:vAlign w:val="center"/>
          </w:tcPr>
          <w:p w14:paraId="5B554395"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421D3F9F" w14:textId="77777777" w:rsidTr="00B945D5">
        <w:trPr>
          <w:trHeight w:val="371"/>
        </w:trPr>
        <w:tc>
          <w:tcPr>
            <w:tcW w:w="2920" w:type="dxa"/>
            <w:shd w:val="clear" w:color="auto" w:fill="B8B8B8"/>
            <w:vAlign w:val="center"/>
          </w:tcPr>
          <w:p w14:paraId="59CA195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93A2FA3" w14:textId="77777777" w:rsidR="000F0840" w:rsidRPr="004317FE" w:rsidRDefault="000F0840" w:rsidP="00B945D5">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F0840" w:rsidRPr="004317FE" w14:paraId="0A5FE7E5" w14:textId="77777777" w:rsidTr="00B945D5">
              <w:trPr>
                <w:trHeight w:val="371"/>
              </w:trPr>
              <w:tc>
                <w:tcPr>
                  <w:tcW w:w="3859" w:type="dxa"/>
                  <w:tcBorders>
                    <w:left w:val="single" w:sz="12" w:space="0" w:color="auto"/>
                  </w:tcBorders>
                  <w:shd w:val="clear" w:color="auto" w:fill="FFFFFF" w:themeFill="background1"/>
                  <w:hideMark/>
                </w:tcPr>
                <w:p w14:paraId="084259A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74773D6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1D7B866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26E05CD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0857414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16704D7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6D5772D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4EDD81F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2CEBA5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6FCE7F0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5FEB317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5CD47B1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5E820BC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3E0B7C0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59A2207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3BC43BB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7234989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66CE343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0FB602B7"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492ED1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239D5CB3"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66FA095B"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2145C91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0D4059D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78C24DF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5135C88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175BE8E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3C0275F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4573E689"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1C4FF2A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571661F" w14:textId="77777777" w:rsidTr="00B945D5">
        <w:trPr>
          <w:trHeight w:val="344"/>
        </w:trPr>
        <w:tc>
          <w:tcPr>
            <w:tcW w:w="2920" w:type="dxa"/>
            <w:shd w:val="clear" w:color="auto" w:fill="B8B8B8"/>
            <w:vAlign w:val="center"/>
          </w:tcPr>
          <w:p w14:paraId="771E84C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8D80A0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43066D10"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6892DE92"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3164D631" w14:textId="77777777" w:rsidTr="00B945D5">
        <w:trPr>
          <w:trHeight w:val="344"/>
        </w:trPr>
        <w:tc>
          <w:tcPr>
            <w:tcW w:w="2920" w:type="dxa"/>
            <w:shd w:val="clear" w:color="auto" w:fill="B8B8B8"/>
            <w:vAlign w:val="center"/>
          </w:tcPr>
          <w:p w14:paraId="4A67A05B"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lastRenderedPageBreak/>
              <w:t>Вебсайт</w:t>
            </w:r>
            <w:proofErr w:type="spellEnd"/>
            <w:r w:rsidRPr="004317FE">
              <w:rPr>
                <w:rFonts w:ascii="Avenir Next Cyr" w:hAnsi="Avenir Next Cyr" w:cs="Tahoma"/>
                <w:b/>
                <w:color w:val="auto"/>
                <w:sz w:val="19"/>
                <w:szCs w:val="19"/>
                <w:lang w:val="uk-UA"/>
              </w:rPr>
              <w:t>:</w:t>
            </w:r>
          </w:p>
        </w:tc>
        <w:tc>
          <w:tcPr>
            <w:tcW w:w="7570" w:type="dxa"/>
          </w:tcPr>
          <w:p w14:paraId="047FAEE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B2DD907" w14:textId="77777777" w:rsidTr="00B945D5">
        <w:trPr>
          <w:trHeight w:val="344"/>
        </w:trPr>
        <w:tc>
          <w:tcPr>
            <w:tcW w:w="2920" w:type="dxa"/>
            <w:shd w:val="clear" w:color="auto" w:fill="B8B8B8"/>
            <w:vAlign w:val="center"/>
          </w:tcPr>
          <w:p w14:paraId="0479D13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505C2CC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AB65FEC" w14:textId="77777777" w:rsidTr="00B945D5">
        <w:trPr>
          <w:trHeight w:val="344"/>
        </w:trPr>
        <w:tc>
          <w:tcPr>
            <w:tcW w:w="10490" w:type="dxa"/>
            <w:gridSpan w:val="2"/>
            <w:shd w:val="clear" w:color="auto" w:fill="B8B8B8"/>
            <w:vAlign w:val="center"/>
          </w:tcPr>
          <w:p w14:paraId="28EBD77B" w14:textId="77777777" w:rsidR="000F0840" w:rsidRPr="004317FE" w:rsidRDefault="000F0840" w:rsidP="00B945D5">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F0840" w:rsidRPr="004317FE" w14:paraId="6AA69339" w14:textId="77777777" w:rsidTr="00B945D5">
        <w:trPr>
          <w:trHeight w:val="344"/>
        </w:trPr>
        <w:tc>
          <w:tcPr>
            <w:tcW w:w="2920" w:type="dxa"/>
            <w:shd w:val="clear" w:color="auto" w:fill="B8B8B8"/>
            <w:vAlign w:val="center"/>
          </w:tcPr>
          <w:p w14:paraId="418AE38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0848C47D"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E7B47A8" w14:textId="77777777" w:rsidTr="00B945D5">
        <w:trPr>
          <w:trHeight w:val="344"/>
        </w:trPr>
        <w:tc>
          <w:tcPr>
            <w:tcW w:w="2920" w:type="dxa"/>
            <w:shd w:val="clear" w:color="auto" w:fill="B8B8B8"/>
            <w:vAlign w:val="center"/>
          </w:tcPr>
          <w:p w14:paraId="136AEB2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07CC94F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026F8023" w14:textId="77777777" w:rsidTr="00B945D5">
        <w:trPr>
          <w:trHeight w:val="344"/>
        </w:trPr>
        <w:tc>
          <w:tcPr>
            <w:tcW w:w="2920" w:type="dxa"/>
            <w:shd w:val="clear" w:color="auto" w:fill="B8B8B8"/>
            <w:vAlign w:val="center"/>
          </w:tcPr>
          <w:p w14:paraId="6A78CAE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370CD5B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0C1CD27" w14:textId="77777777" w:rsidTr="00B945D5">
        <w:trPr>
          <w:trHeight w:val="344"/>
        </w:trPr>
        <w:tc>
          <w:tcPr>
            <w:tcW w:w="2920" w:type="dxa"/>
            <w:shd w:val="clear" w:color="auto" w:fill="B8B8B8"/>
            <w:vAlign w:val="center"/>
          </w:tcPr>
          <w:p w14:paraId="0A936A1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45A2171"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71127F18" w14:textId="77777777" w:rsidTr="00B945D5">
        <w:trPr>
          <w:trHeight w:val="344"/>
        </w:trPr>
        <w:tc>
          <w:tcPr>
            <w:tcW w:w="10490" w:type="dxa"/>
            <w:gridSpan w:val="2"/>
            <w:shd w:val="clear" w:color="auto" w:fill="B8B8B8"/>
            <w:vAlign w:val="center"/>
          </w:tcPr>
          <w:p w14:paraId="45E804F2"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0644B9D5" w14:textId="77777777" w:rsidTr="00B945D5">
        <w:trPr>
          <w:trHeight w:val="344"/>
        </w:trPr>
        <w:tc>
          <w:tcPr>
            <w:tcW w:w="2920" w:type="dxa"/>
            <w:shd w:val="clear" w:color="auto" w:fill="B8B8B8"/>
            <w:vAlign w:val="center"/>
          </w:tcPr>
          <w:p w14:paraId="6DA2AAF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14867BB6"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25135535" w14:textId="77777777" w:rsidTr="00B945D5">
        <w:trPr>
          <w:trHeight w:val="344"/>
        </w:trPr>
        <w:tc>
          <w:tcPr>
            <w:tcW w:w="2920" w:type="dxa"/>
            <w:shd w:val="clear" w:color="auto" w:fill="B8B8B8"/>
            <w:vAlign w:val="center"/>
          </w:tcPr>
          <w:p w14:paraId="1599C32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46E04712"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5D1FA29D" w14:textId="77777777" w:rsidTr="00B945D5">
        <w:trPr>
          <w:trHeight w:val="344"/>
        </w:trPr>
        <w:tc>
          <w:tcPr>
            <w:tcW w:w="2920" w:type="dxa"/>
            <w:shd w:val="clear" w:color="auto" w:fill="B8B8B8"/>
            <w:vAlign w:val="center"/>
          </w:tcPr>
          <w:p w14:paraId="71B899A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51EBC634"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41C09C3D" w14:textId="77777777" w:rsidTr="00B945D5">
        <w:trPr>
          <w:trHeight w:val="344"/>
        </w:trPr>
        <w:tc>
          <w:tcPr>
            <w:tcW w:w="2920" w:type="dxa"/>
            <w:shd w:val="clear" w:color="auto" w:fill="B8B8B8"/>
            <w:vAlign w:val="center"/>
          </w:tcPr>
          <w:p w14:paraId="21AE463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35C78185" w14:textId="77777777" w:rsidR="000F0840" w:rsidRPr="004317FE" w:rsidRDefault="000F0840" w:rsidP="00B945D5">
            <w:pPr>
              <w:spacing w:before="120" w:after="120" w:line="240" w:lineRule="auto"/>
              <w:rPr>
                <w:rFonts w:ascii="AvenirNext LT Pro Regular" w:hAnsi="AvenirNext LT Pro Regular"/>
                <w:b/>
                <w:sz w:val="18"/>
                <w:szCs w:val="18"/>
                <w:lang w:val="uk-UA"/>
              </w:rPr>
            </w:pPr>
          </w:p>
        </w:tc>
      </w:tr>
      <w:tr w:rsidR="000F0840" w:rsidRPr="004317FE" w14:paraId="6E21884A" w14:textId="77777777" w:rsidTr="00B945D5">
        <w:trPr>
          <w:trHeight w:val="407"/>
        </w:trPr>
        <w:tc>
          <w:tcPr>
            <w:tcW w:w="10490" w:type="dxa"/>
            <w:gridSpan w:val="2"/>
            <w:shd w:val="clear" w:color="auto" w:fill="B8B8B8"/>
            <w:vAlign w:val="center"/>
          </w:tcPr>
          <w:p w14:paraId="1536B099"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0F0840" w:rsidRPr="004317FE" w14:paraId="77A80109" w14:textId="77777777" w:rsidTr="00B945D5">
        <w:trPr>
          <w:trHeight w:val="407"/>
        </w:trPr>
        <w:tc>
          <w:tcPr>
            <w:tcW w:w="2920" w:type="dxa"/>
            <w:shd w:val="clear" w:color="auto" w:fill="B8B8B8"/>
            <w:vAlign w:val="center"/>
          </w:tcPr>
          <w:p w14:paraId="17766D4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354A1F8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9E947E1" w14:textId="77777777" w:rsidTr="00B945D5">
        <w:trPr>
          <w:trHeight w:val="317"/>
        </w:trPr>
        <w:tc>
          <w:tcPr>
            <w:tcW w:w="2920" w:type="dxa"/>
            <w:shd w:val="clear" w:color="auto" w:fill="B8B8B8"/>
            <w:vAlign w:val="center"/>
          </w:tcPr>
          <w:p w14:paraId="033CC0A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4CB8001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D351E1A" w14:textId="77777777" w:rsidTr="00B945D5">
        <w:trPr>
          <w:trHeight w:val="317"/>
        </w:trPr>
        <w:tc>
          <w:tcPr>
            <w:tcW w:w="2920" w:type="dxa"/>
            <w:shd w:val="clear" w:color="auto" w:fill="B8B8B8"/>
            <w:vAlign w:val="center"/>
          </w:tcPr>
          <w:p w14:paraId="1577707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2221292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6056062" w14:textId="77777777" w:rsidTr="00B945D5">
        <w:trPr>
          <w:trHeight w:val="326"/>
        </w:trPr>
        <w:tc>
          <w:tcPr>
            <w:tcW w:w="10490" w:type="dxa"/>
            <w:gridSpan w:val="2"/>
            <w:shd w:val="clear" w:color="auto" w:fill="B8B8B8"/>
            <w:vAlign w:val="center"/>
          </w:tcPr>
          <w:p w14:paraId="29D0B03A"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2025EAC8" w14:textId="77777777" w:rsidTr="00B945D5">
        <w:trPr>
          <w:trHeight w:val="371"/>
        </w:trPr>
        <w:tc>
          <w:tcPr>
            <w:tcW w:w="2920" w:type="dxa"/>
            <w:shd w:val="clear" w:color="auto" w:fill="B8B8B8"/>
            <w:vAlign w:val="center"/>
          </w:tcPr>
          <w:p w14:paraId="574F7C1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1F58A58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F0840" w:rsidRPr="004317FE" w14:paraId="736D6D18" w14:textId="77777777" w:rsidTr="00B945D5">
              <w:trPr>
                <w:trHeight w:val="371"/>
              </w:trPr>
              <w:tc>
                <w:tcPr>
                  <w:tcW w:w="3859" w:type="dxa"/>
                  <w:tcBorders>
                    <w:left w:val="single" w:sz="12" w:space="0" w:color="auto"/>
                  </w:tcBorders>
                  <w:shd w:val="clear" w:color="auto" w:fill="FFFFFF" w:themeFill="background1"/>
                  <w:hideMark/>
                </w:tcPr>
                <w:p w14:paraId="26D2C26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7E77954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4CA755D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4A94A25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43240AB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58BCE48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6197F02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1CE4CB3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10555FB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3645BBA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2C3DF80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605FE02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5927354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50348B7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0AD7FCF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1B0FB52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44A50F2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0B4231C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057CF332"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58A6C5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4A6B9276"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1BDE8393"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426A558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0460D01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111B382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5C46F6E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297BE77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116BCCB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6F999EC9"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47FF171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54C33E7" w14:textId="77777777" w:rsidTr="00B945D5">
        <w:trPr>
          <w:trHeight w:val="344"/>
        </w:trPr>
        <w:tc>
          <w:tcPr>
            <w:tcW w:w="2920" w:type="dxa"/>
            <w:shd w:val="clear" w:color="auto" w:fill="B8B8B8"/>
            <w:vAlign w:val="center"/>
          </w:tcPr>
          <w:p w14:paraId="69ACC62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243BD68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26A12679"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0F4DC35B"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707EC882" w14:textId="77777777" w:rsidTr="00B945D5">
        <w:trPr>
          <w:trHeight w:val="344"/>
        </w:trPr>
        <w:tc>
          <w:tcPr>
            <w:tcW w:w="2920" w:type="dxa"/>
            <w:shd w:val="clear" w:color="auto" w:fill="B8B8B8"/>
            <w:vAlign w:val="center"/>
          </w:tcPr>
          <w:p w14:paraId="47700773"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0" w:type="dxa"/>
          </w:tcPr>
          <w:p w14:paraId="2FDA9B2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75397C0" w14:textId="77777777" w:rsidTr="00B945D5">
        <w:trPr>
          <w:trHeight w:val="344"/>
        </w:trPr>
        <w:tc>
          <w:tcPr>
            <w:tcW w:w="2920" w:type="dxa"/>
            <w:shd w:val="clear" w:color="auto" w:fill="B8B8B8"/>
            <w:vAlign w:val="center"/>
          </w:tcPr>
          <w:p w14:paraId="4ADF1CE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6C64EFE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BDE0C37" w14:textId="77777777" w:rsidTr="00B945D5">
        <w:trPr>
          <w:trHeight w:val="344"/>
        </w:trPr>
        <w:tc>
          <w:tcPr>
            <w:tcW w:w="10490" w:type="dxa"/>
            <w:gridSpan w:val="2"/>
            <w:shd w:val="clear" w:color="auto" w:fill="B8B8B8"/>
            <w:vAlign w:val="center"/>
          </w:tcPr>
          <w:p w14:paraId="5CF19B42"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наданих </w:t>
            </w:r>
            <w:proofErr w:type="spellStart"/>
            <w:r w:rsidRPr="004317FE">
              <w:rPr>
                <w:rFonts w:ascii="Avenir Next Cyr" w:hAnsi="Avenir Next Cyr"/>
                <w:i/>
                <w:color w:val="auto"/>
                <w:sz w:val="17"/>
                <w:szCs w:val="17"/>
                <w:lang w:val="uk-UA"/>
              </w:rPr>
              <w:t>кредитсів</w:t>
            </w:r>
            <w:proofErr w:type="spellEnd"/>
            <w:r w:rsidRPr="004317FE">
              <w:rPr>
                <w:rFonts w:ascii="Avenir Next Cyr" w:hAnsi="Avenir Next Cyr"/>
                <w:i/>
                <w:color w:val="auto"/>
                <w:sz w:val="17"/>
                <w:szCs w:val="17"/>
                <w:lang w:val="uk-UA"/>
              </w:rPr>
              <w:t xml:space="preserve">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зв’яжеться за цим контактом. Дані цієї особи не будуть розголошені публічно.</w:t>
            </w:r>
          </w:p>
        </w:tc>
      </w:tr>
      <w:tr w:rsidR="000F0840" w:rsidRPr="004317FE" w14:paraId="3D67420F" w14:textId="77777777" w:rsidTr="00B945D5">
        <w:trPr>
          <w:trHeight w:val="344"/>
        </w:trPr>
        <w:tc>
          <w:tcPr>
            <w:tcW w:w="2920" w:type="dxa"/>
            <w:shd w:val="clear" w:color="auto" w:fill="B8B8B8"/>
            <w:vAlign w:val="center"/>
          </w:tcPr>
          <w:p w14:paraId="508780A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795E9AD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ADB176B" w14:textId="77777777" w:rsidTr="00B945D5">
        <w:trPr>
          <w:trHeight w:val="60"/>
        </w:trPr>
        <w:tc>
          <w:tcPr>
            <w:tcW w:w="2920" w:type="dxa"/>
            <w:shd w:val="clear" w:color="auto" w:fill="B8B8B8"/>
            <w:vAlign w:val="center"/>
          </w:tcPr>
          <w:p w14:paraId="3D5E216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5F33373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5034AEC" w14:textId="77777777" w:rsidTr="00B945D5">
        <w:trPr>
          <w:trHeight w:val="344"/>
        </w:trPr>
        <w:tc>
          <w:tcPr>
            <w:tcW w:w="2920" w:type="dxa"/>
            <w:shd w:val="clear" w:color="auto" w:fill="B8B8B8"/>
            <w:vAlign w:val="center"/>
          </w:tcPr>
          <w:p w14:paraId="521E522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7042FD7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1FAEBE3" w14:textId="77777777" w:rsidTr="00B945D5">
        <w:trPr>
          <w:trHeight w:val="344"/>
        </w:trPr>
        <w:tc>
          <w:tcPr>
            <w:tcW w:w="2920" w:type="dxa"/>
            <w:shd w:val="clear" w:color="auto" w:fill="B8B8B8"/>
            <w:vAlign w:val="center"/>
          </w:tcPr>
          <w:p w14:paraId="7A5E27A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092455C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1FC51DC" w14:textId="77777777" w:rsidTr="00B945D5">
        <w:trPr>
          <w:trHeight w:val="344"/>
        </w:trPr>
        <w:tc>
          <w:tcPr>
            <w:tcW w:w="10490" w:type="dxa"/>
            <w:gridSpan w:val="2"/>
            <w:shd w:val="clear" w:color="auto" w:fill="B8B8B8"/>
            <w:vAlign w:val="center"/>
          </w:tcPr>
          <w:p w14:paraId="22383956"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w:t>
            </w:r>
            <w:proofErr w:type="spellStart"/>
            <w:r w:rsidRPr="004317FE">
              <w:rPr>
                <w:rFonts w:ascii="Avenir Next Cyr" w:hAnsi="Avenir Next Cyr" w:cs="Tahoma"/>
                <w:b/>
                <w:color w:val="auto"/>
                <w:sz w:val="19"/>
                <w:szCs w:val="19"/>
                <w:lang w:val="uk-UA"/>
              </w:rPr>
              <w:t>Chief</w:t>
            </w:r>
            <w:proofErr w:type="spellEnd"/>
            <w:r w:rsidRPr="004317FE">
              <w:rPr>
                <w:rFonts w:ascii="Avenir Next Cyr" w:hAnsi="Avenir Next Cyr" w:cs="Tahoma"/>
                <w:b/>
                <w:color w:val="auto"/>
                <w:sz w:val="19"/>
                <w:szCs w:val="19"/>
                <w:lang w:val="uk-UA"/>
              </w:rPr>
              <w:t xml:space="preserve"> Marketing </w:t>
            </w:r>
            <w:proofErr w:type="spellStart"/>
            <w:r w:rsidRPr="004317FE">
              <w:rPr>
                <w:rFonts w:ascii="Avenir Next Cyr" w:hAnsi="Avenir Next Cyr" w:cs="Tahoma"/>
                <w:b/>
                <w:color w:val="auto"/>
                <w:sz w:val="19"/>
                <w:szCs w:val="19"/>
                <w:lang w:val="uk-UA"/>
              </w:rPr>
              <w:t>Officer</w:t>
            </w:r>
            <w:proofErr w:type="spellEnd"/>
            <w:r w:rsidRPr="004317FE">
              <w:rPr>
                <w:rFonts w:ascii="Avenir Next Cyr" w:hAnsi="Avenir Next Cyr" w:cs="Tahoma"/>
                <w:b/>
                <w:color w:val="auto"/>
                <w:sz w:val="19"/>
                <w:szCs w:val="19"/>
                <w:lang w:val="uk-UA"/>
              </w:rPr>
              <w:t xml:space="preserve">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Цей контакт не буде додано до списків розсилки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однак йому може бути надіслано запрошення на суддівство, якщо його буде обрано до складу журі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Awards. Дані цієї особи не будуть розголошені публічно.</w:t>
            </w:r>
          </w:p>
        </w:tc>
      </w:tr>
      <w:tr w:rsidR="000F0840" w:rsidRPr="004317FE" w14:paraId="725C26D1" w14:textId="77777777" w:rsidTr="00B945D5">
        <w:trPr>
          <w:trHeight w:val="344"/>
        </w:trPr>
        <w:tc>
          <w:tcPr>
            <w:tcW w:w="2920" w:type="dxa"/>
            <w:shd w:val="clear" w:color="auto" w:fill="B8B8B8"/>
            <w:vAlign w:val="center"/>
          </w:tcPr>
          <w:p w14:paraId="27DD58E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71A8C36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AC92D87" w14:textId="77777777" w:rsidTr="00B945D5">
        <w:trPr>
          <w:trHeight w:val="344"/>
        </w:trPr>
        <w:tc>
          <w:tcPr>
            <w:tcW w:w="2920" w:type="dxa"/>
            <w:shd w:val="clear" w:color="auto" w:fill="B8B8B8"/>
            <w:vAlign w:val="center"/>
          </w:tcPr>
          <w:p w14:paraId="544A2453"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3B605C7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A04498E" w14:textId="77777777" w:rsidTr="00B945D5">
        <w:trPr>
          <w:trHeight w:val="344"/>
        </w:trPr>
        <w:tc>
          <w:tcPr>
            <w:tcW w:w="2920" w:type="dxa"/>
            <w:shd w:val="clear" w:color="auto" w:fill="B8B8B8"/>
            <w:vAlign w:val="center"/>
          </w:tcPr>
          <w:p w14:paraId="12E4997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0" w:type="dxa"/>
          </w:tcPr>
          <w:p w14:paraId="66E13D9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C409A26" w14:textId="77777777" w:rsidTr="00B945D5">
        <w:trPr>
          <w:trHeight w:val="344"/>
        </w:trPr>
        <w:tc>
          <w:tcPr>
            <w:tcW w:w="2920" w:type="dxa"/>
            <w:shd w:val="clear" w:color="auto" w:fill="B8B8B8"/>
            <w:vAlign w:val="center"/>
          </w:tcPr>
          <w:p w14:paraId="4186B0E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673DE329" w14:textId="77777777" w:rsidR="000F0840" w:rsidRPr="004317FE" w:rsidRDefault="000F0840" w:rsidP="00B945D5">
            <w:pPr>
              <w:spacing w:before="120" w:after="120" w:line="240" w:lineRule="auto"/>
              <w:rPr>
                <w:rFonts w:ascii="Avenir Next Cyr" w:hAnsi="Avenir Next Cyr"/>
                <w:b/>
                <w:sz w:val="18"/>
                <w:szCs w:val="18"/>
                <w:lang w:val="uk-UA"/>
              </w:rPr>
            </w:pPr>
          </w:p>
        </w:tc>
      </w:tr>
    </w:tbl>
    <w:p w14:paraId="6566801D" w14:textId="77777777" w:rsidR="000F0840" w:rsidRPr="004317FE" w:rsidRDefault="000F0840" w:rsidP="000F0840">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F0840" w:rsidRPr="004317FE" w14:paraId="1B2BEE84" w14:textId="77777777" w:rsidTr="00B945D5">
        <w:trPr>
          <w:trHeight w:val="407"/>
        </w:trPr>
        <w:tc>
          <w:tcPr>
            <w:tcW w:w="10490" w:type="dxa"/>
            <w:gridSpan w:val="2"/>
            <w:shd w:val="clear" w:color="auto" w:fill="000000" w:themeFill="text1"/>
            <w:vAlign w:val="center"/>
          </w:tcPr>
          <w:p w14:paraId="284DD059" w14:textId="77777777" w:rsidR="000F0840" w:rsidRPr="004317FE" w:rsidRDefault="000F0840" w:rsidP="00B945D5">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4C3EAAD1" w14:textId="77777777" w:rsidR="000F0840" w:rsidRPr="004317FE" w:rsidRDefault="000F0840" w:rsidP="00B945D5">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w:t>
            </w:r>
            <w:proofErr w:type="spellStart"/>
            <w:r w:rsidRPr="004317FE">
              <w:rPr>
                <w:rFonts w:ascii="Avenir Next Cyr" w:hAnsi="Avenir Next Cyr"/>
                <w:b/>
                <w:bCs/>
                <w:iCs/>
                <w:color w:val="FFFFFF" w:themeColor="background1"/>
                <w:sz w:val="19"/>
                <w:szCs w:val="19"/>
                <w:lang w:val="uk-UA"/>
              </w:rPr>
              <w:t>кредитси</w:t>
            </w:r>
            <w:proofErr w:type="spellEnd"/>
            <w:r w:rsidRPr="004317FE">
              <w:rPr>
                <w:rFonts w:ascii="Avenir Next Cyr" w:hAnsi="Avenir Next Cyr"/>
                <w:b/>
                <w:bCs/>
                <w:iCs/>
                <w:color w:val="FFFFFF" w:themeColor="background1"/>
                <w:sz w:val="19"/>
                <w:szCs w:val="19"/>
                <w:lang w:val="uk-UA"/>
              </w:rPr>
              <w:t xml:space="preserve">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xml:space="preserve">. Оргкомітет </w:t>
            </w:r>
            <w:proofErr w:type="spellStart"/>
            <w:r w:rsidRPr="004317FE">
              <w:rPr>
                <w:rFonts w:ascii="Avenir Next Cyr" w:hAnsi="Avenir Next Cyr"/>
                <w:b/>
                <w:bCs/>
                <w:iCs/>
                <w:color w:val="FFFFFF" w:themeColor="background1"/>
                <w:sz w:val="19"/>
                <w:szCs w:val="19"/>
                <w:lang w:val="uk-UA"/>
              </w:rPr>
              <w:t>Effie</w:t>
            </w:r>
            <w:proofErr w:type="spellEnd"/>
            <w:r w:rsidRPr="004317FE">
              <w:rPr>
                <w:rFonts w:ascii="Avenir Next Cyr" w:hAnsi="Avenir Next Cyr"/>
                <w:b/>
                <w:bCs/>
                <w:iCs/>
                <w:color w:val="FFFFFF" w:themeColor="background1"/>
                <w:sz w:val="19"/>
                <w:szCs w:val="19"/>
                <w:lang w:val="uk-UA"/>
              </w:rPr>
              <w:t xml:space="preserv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0F0840" w:rsidRPr="004317FE" w14:paraId="21D812AC" w14:textId="77777777" w:rsidTr="00B945D5">
        <w:trPr>
          <w:trHeight w:val="407"/>
        </w:trPr>
        <w:tc>
          <w:tcPr>
            <w:tcW w:w="10490" w:type="dxa"/>
            <w:gridSpan w:val="2"/>
            <w:shd w:val="clear" w:color="auto" w:fill="B8B8B8"/>
            <w:vAlign w:val="center"/>
          </w:tcPr>
          <w:p w14:paraId="7F6A0894"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#1 (опціонально)</w:t>
            </w:r>
          </w:p>
        </w:tc>
      </w:tr>
      <w:tr w:rsidR="000F0840" w:rsidRPr="004317FE" w14:paraId="69200A8F" w14:textId="77777777" w:rsidTr="00B945D5">
        <w:trPr>
          <w:trHeight w:val="407"/>
        </w:trPr>
        <w:tc>
          <w:tcPr>
            <w:tcW w:w="2915" w:type="dxa"/>
            <w:shd w:val="clear" w:color="auto" w:fill="B8B8B8"/>
            <w:vAlign w:val="center"/>
          </w:tcPr>
          <w:p w14:paraId="7951228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38A6914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D0C89FB" w14:textId="77777777" w:rsidTr="00B945D5">
        <w:trPr>
          <w:trHeight w:val="317"/>
        </w:trPr>
        <w:tc>
          <w:tcPr>
            <w:tcW w:w="2915" w:type="dxa"/>
            <w:shd w:val="clear" w:color="auto" w:fill="B8B8B8"/>
            <w:vAlign w:val="center"/>
          </w:tcPr>
          <w:p w14:paraId="0D4211E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AB496D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A138FF6" w14:textId="77777777" w:rsidTr="00B945D5">
        <w:trPr>
          <w:trHeight w:val="317"/>
        </w:trPr>
        <w:tc>
          <w:tcPr>
            <w:tcW w:w="2915" w:type="dxa"/>
            <w:shd w:val="clear" w:color="auto" w:fill="B8B8B8"/>
            <w:vAlign w:val="center"/>
          </w:tcPr>
          <w:p w14:paraId="2516390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Поштова адреса:</w:t>
            </w:r>
          </w:p>
        </w:tc>
        <w:tc>
          <w:tcPr>
            <w:tcW w:w="7575" w:type="dxa"/>
          </w:tcPr>
          <w:p w14:paraId="6096890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44012D6" w14:textId="77777777" w:rsidTr="00B945D5">
        <w:trPr>
          <w:trHeight w:val="326"/>
        </w:trPr>
        <w:tc>
          <w:tcPr>
            <w:tcW w:w="10490" w:type="dxa"/>
            <w:gridSpan w:val="2"/>
            <w:shd w:val="clear" w:color="auto" w:fill="B8B8B8"/>
            <w:vAlign w:val="center"/>
          </w:tcPr>
          <w:p w14:paraId="2B868F9C"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6031E57E" w14:textId="77777777" w:rsidTr="00B945D5">
        <w:trPr>
          <w:trHeight w:val="371"/>
        </w:trPr>
        <w:tc>
          <w:tcPr>
            <w:tcW w:w="2915" w:type="dxa"/>
            <w:shd w:val="clear" w:color="auto" w:fill="FFFFFF" w:themeFill="background1"/>
            <w:vAlign w:val="center"/>
          </w:tcPr>
          <w:p w14:paraId="091F7A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17A3BEA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2485FF1F" w14:textId="77777777" w:rsidTr="00B945D5">
              <w:trPr>
                <w:trHeight w:val="371"/>
              </w:trPr>
              <w:tc>
                <w:tcPr>
                  <w:tcW w:w="3859" w:type="dxa"/>
                  <w:tcBorders>
                    <w:left w:val="single" w:sz="12" w:space="0" w:color="auto"/>
                  </w:tcBorders>
                  <w:shd w:val="clear" w:color="auto" w:fill="FFFFFF" w:themeFill="background1"/>
                  <w:hideMark/>
                </w:tcPr>
                <w:p w14:paraId="7FD5EEF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4D3DAC4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520740A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7B4892E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2A39476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7275AC0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2756B3A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4436352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6EA2EBB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7B38D82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4EC9AEA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2A3D3B9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0A2304C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7C7B8E6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2B13CBA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3178C0C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0088567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096A6B6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52A7032B"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C31692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0F0840" w:rsidRPr="004317FE">
                        <w:rPr>
                          <w:rFonts w:ascii="MS Gothic" w:eastAsia="MS Gothic" w:hAnsi="MS Gothic"/>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3E9C5F01"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0FF56ED3"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55A956B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5C71727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0740347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452983C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64B1859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095EEE5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19E94197"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439903C1" w14:textId="77777777" w:rsidR="000F0840" w:rsidRPr="004317FE" w:rsidRDefault="000F0840" w:rsidP="00B945D5">
            <w:pPr>
              <w:spacing w:before="120" w:after="120" w:line="240" w:lineRule="auto"/>
              <w:rPr>
                <w:rFonts w:ascii="Avenir Next Cyr" w:hAnsi="Avenir Next Cyr"/>
                <w:b/>
                <w:color w:val="auto"/>
                <w:sz w:val="18"/>
                <w:szCs w:val="18"/>
                <w:lang w:val="uk-UA"/>
              </w:rPr>
            </w:pPr>
          </w:p>
        </w:tc>
      </w:tr>
      <w:tr w:rsidR="000F0840" w:rsidRPr="004317FE" w14:paraId="5770E81E" w14:textId="77777777" w:rsidTr="00B945D5">
        <w:trPr>
          <w:trHeight w:val="344"/>
        </w:trPr>
        <w:tc>
          <w:tcPr>
            <w:tcW w:w="2915" w:type="dxa"/>
            <w:shd w:val="clear" w:color="auto" w:fill="FFFFFF" w:themeFill="background1"/>
            <w:vAlign w:val="center"/>
          </w:tcPr>
          <w:p w14:paraId="753DFF9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68253F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30DCE38F"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2512A5D7"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7E6D31BC" w14:textId="77777777" w:rsidTr="00B945D5">
        <w:trPr>
          <w:trHeight w:val="344"/>
        </w:trPr>
        <w:tc>
          <w:tcPr>
            <w:tcW w:w="2915" w:type="dxa"/>
            <w:shd w:val="clear" w:color="auto" w:fill="B8B8B8"/>
            <w:vAlign w:val="center"/>
          </w:tcPr>
          <w:p w14:paraId="2185BDE3"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22D2720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8F91A74" w14:textId="77777777" w:rsidTr="00B945D5">
        <w:trPr>
          <w:trHeight w:val="344"/>
        </w:trPr>
        <w:tc>
          <w:tcPr>
            <w:tcW w:w="2915" w:type="dxa"/>
            <w:shd w:val="clear" w:color="auto" w:fill="B8B8B8"/>
            <w:vAlign w:val="center"/>
          </w:tcPr>
          <w:p w14:paraId="3E19E62B"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29FD69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6A5D250" w14:textId="77777777" w:rsidTr="00B945D5">
        <w:trPr>
          <w:trHeight w:val="344"/>
        </w:trPr>
        <w:tc>
          <w:tcPr>
            <w:tcW w:w="2915" w:type="dxa"/>
            <w:shd w:val="clear" w:color="auto" w:fill="B8B8B8"/>
            <w:vAlign w:val="center"/>
          </w:tcPr>
          <w:p w14:paraId="1778B0A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0C1EDA3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FDCCD25" w14:textId="77777777" w:rsidTr="00B945D5">
        <w:trPr>
          <w:trHeight w:val="344"/>
        </w:trPr>
        <w:tc>
          <w:tcPr>
            <w:tcW w:w="10490" w:type="dxa"/>
            <w:gridSpan w:val="2"/>
            <w:shd w:val="clear" w:color="auto" w:fill="B8B8B8"/>
            <w:vAlign w:val="center"/>
          </w:tcPr>
          <w:p w14:paraId="7281FD3C"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39AD5C4C" w14:textId="77777777" w:rsidTr="00B945D5">
        <w:trPr>
          <w:trHeight w:val="344"/>
        </w:trPr>
        <w:tc>
          <w:tcPr>
            <w:tcW w:w="2915" w:type="dxa"/>
            <w:shd w:val="clear" w:color="auto" w:fill="B8B8B8"/>
            <w:vAlign w:val="center"/>
          </w:tcPr>
          <w:p w14:paraId="54B7097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0CF1F76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F8BFF23" w14:textId="77777777" w:rsidTr="00B945D5">
        <w:trPr>
          <w:trHeight w:val="344"/>
        </w:trPr>
        <w:tc>
          <w:tcPr>
            <w:tcW w:w="2915" w:type="dxa"/>
            <w:shd w:val="clear" w:color="auto" w:fill="B8B8B8"/>
            <w:vAlign w:val="center"/>
          </w:tcPr>
          <w:p w14:paraId="4ABAB1B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773FA43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9FC7212" w14:textId="77777777" w:rsidTr="00B945D5">
        <w:trPr>
          <w:trHeight w:val="344"/>
        </w:trPr>
        <w:tc>
          <w:tcPr>
            <w:tcW w:w="2915" w:type="dxa"/>
            <w:shd w:val="clear" w:color="auto" w:fill="B8B8B8"/>
            <w:vAlign w:val="center"/>
          </w:tcPr>
          <w:p w14:paraId="18C7D93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45E5550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2B45E6C" w14:textId="77777777" w:rsidTr="00B945D5">
        <w:trPr>
          <w:trHeight w:val="344"/>
        </w:trPr>
        <w:tc>
          <w:tcPr>
            <w:tcW w:w="2915" w:type="dxa"/>
            <w:shd w:val="clear" w:color="auto" w:fill="B8B8B8"/>
            <w:vAlign w:val="center"/>
          </w:tcPr>
          <w:p w14:paraId="34B0E5A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0167B5C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672EB1B" w14:textId="77777777" w:rsidTr="00B945D5">
        <w:trPr>
          <w:trHeight w:val="407"/>
        </w:trPr>
        <w:tc>
          <w:tcPr>
            <w:tcW w:w="10490" w:type="dxa"/>
            <w:gridSpan w:val="2"/>
            <w:shd w:val="clear" w:color="auto" w:fill="B8B8B8"/>
            <w:vAlign w:val="center"/>
          </w:tcPr>
          <w:p w14:paraId="5C96F647"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0F0840" w:rsidRPr="004317FE" w14:paraId="52490025" w14:textId="77777777" w:rsidTr="00B945D5">
        <w:trPr>
          <w:trHeight w:val="407"/>
        </w:trPr>
        <w:tc>
          <w:tcPr>
            <w:tcW w:w="2915" w:type="dxa"/>
            <w:shd w:val="clear" w:color="auto" w:fill="B8B8B8"/>
            <w:vAlign w:val="center"/>
          </w:tcPr>
          <w:p w14:paraId="21B225D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4A62FB2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C760024" w14:textId="77777777" w:rsidTr="00B945D5">
        <w:trPr>
          <w:trHeight w:val="317"/>
        </w:trPr>
        <w:tc>
          <w:tcPr>
            <w:tcW w:w="2915" w:type="dxa"/>
            <w:shd w:val="clear" w:color="auto" w:fill="B8B8B8"/>
            <w:vAlign w:val="center"/>
          </w:tcPr>
          <w:p w14:paraId="55977F8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0035F9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3A511EA" w14:textId="77777777" w:rsidTr="00B945D5">
        <w:trPr>
          <w:trHeight w:val="317"/>
        </w:trPr>
        <w:tc>
          <w:tcPr>
            <w:tcW w:w="2915" w:type="dxa"/>
            <w:shd w:val="clear" w:color="auto" w:fill="B8B8B8"/>
            <w:vAlign w:val="center"/>
          </w:tcPr>
          <w:p w14:paraId="25F01CF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079469A2"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30B1F65" w14:textId="77777777" w:rsidTr="00B945D5">
        <w:trPr>
          <w:trHeight w:val="326"/>
        </w:trPr>
        <w:tc>
          <w:tcPr>
            <w:tcW w:w="10490" w:type="dxa"/>
            <w:gridSpan w:val="2"/>
            <w:shd w:val="clear" w:color="auto" w:fill="B8B8B8"/>
            <w:vAlign w:val="center"/>
          </w:tcPr>
          <w:p w14:paraId="4EAD2256"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5F47195A" w14:textId="77777777" w:rsidTr="00B945D5">
        <w:trPr>
          <w:trHeight w:val="371"/>
        </w:trPr>
        <w:tc>
          <w:tcPr>
            <w:tcW w:w="2915" w:type="dxa"/>
            <w:shd w:val="clear" w:color="auto" w:fill="B8B8B8"/>
            <w:vAlign w:val="center"/>
          </w:tcPr>
          <w:p w14:paraId="3CC063F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Тип компанії:</w:t>
            </w:r>
          </w:p>
          <w:p w14:paraId="3BC7173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F0840" w:rsidRPr="004317FE" w14:paraId="7F168954" w14:textId="77777777" w:rsidTr="00B945D5">
              <w:trPr>
                <w:trHeight w:val="371"/>
              </w:trPr>
              <w:tc>
                <w:tcPr>
                  <w:tcW w:w="3859" w:type="dxa"/>
                  <w:tcBorders>
                    <w:left w:val="single" w:sz="12" w:space="0" w:color="auto"/>
                  </w:tcBorders>
                  <w:shd w:val="clear" w:color="auto" w:fill="FFFFFF" w:themeFill="background1"/>
                  <w:hideMark/>
                </w:tcPr>
                <w:p w14:paraId="5FD2DD8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3788FBC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1D30C21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7291AA7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5944879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3512A44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27349A9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281AB30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352BAC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37D5519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0DA714A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5DCEF5A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67B2ABA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4C6F46E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63FF2E8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4FA9F15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459CD58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2CB848A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34C6FEE3"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12D1F5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4B18DE8B"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
                <w:p w14:paraId="141E5756"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6B0933B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5B12CE0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7B76997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Non-</w:t>
                  </w:r>
                  <w:proofErr w:type="spellStart"/>
                  <w:r w:rsidR="000F0840" w:rsidRPr="004317FE">
                    <w:rPr>
                      <w:rFonts w:ascii="Avenir Next Cyr" w:eastAsia="SimSun" w:hAnsi="Avenir Next Cyr"/>
                      <w:i/>
                      <w:iCs/>
                      <w:sz w:val="18"/>
                      <w:szCs w:val="17"/>
                      <w:lang w:val="uk-UA" w:eastAsia="ja-JP"/>
                    </w:rPr>
                    <w:t>profit</w:t>
                  </w:r>
                  <w:proofErr w:type="spellEnd"/>
                </w:p>
                <w:p w14:paraId="0FEA498B"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2A140EC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5E877B0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0E877EC2"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1E9F45D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F3B9305" w14:textId="77777777" w:rsidTr="00B945D5">
        <w:trPr>
          <w:trHeight w:val="344"/>
        </w:trPr>
        <w:tc>
          <w:tcPr>
            <w:tcW w:w="2915" w:type="dxa"/>
            <w:shd w:val="clear" w:color="auto" w:fill="B8B8B8"/>
            <w:vAlign w:val="center"/>
          </w:tcPr>
          <w:p w14:paraId="45A48024"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52D4B4E0"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452BE05F"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3F4B8509"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24F30880" w14:textId="77777777" w:rsidTr="00B945D5">
        <w:trPr>
          <w:trHeight w:val="344"/>
        </w:trPr>
        <w:tc>
          <w:tcPr>
            <w:tcW w:w="2915" w:type="dxa"/>
            <w:shd w:val="clear" w:color="auto" w:fill="B8B8B8"/>
            <w:vAlign w:val="center"/>
          </w:tcPr>
          <w:p w14:paraId="3B83FE1C"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51B8431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3A70DB7" w14:textId="77777777" w:rsidTr="00B945D5">
        <w:trPr>
          <w:trHeight w:val="344"/>
        </w:trPr>
        <w:tc>
          <w:tcPr>
            <w:tcW w:w="2915" w:type="dxa"/>
            <w:shd w:val="clear" w:color="auto" w:fill="B8B8B8"/>
            <w:vAlign w:val="center"/>
          </w:tcPr>
          <w:p w14:paraId="1A99D7FD"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AFFD55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2AE68F5" w14:textId="77777777" w:rsidTr="00B945D5">
        <w:trPr>
          <w:trHeight w:val="344"/>
        </w:trPr>
        <w:tc>
          <w:tcPr>
            <w:tcW w:w="2915" w:type="dxa"/>
            <w:shd w:val="clear" w:color="auto" w:fill="B8B8B8"/>
            <w:vAlign w:val="center"/>
          </w:tcPr>
          <w:p w14:paraId="1AC6136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BE31BC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9553588" w14:textId="77777777" w:rsidTr="00B945D5">
        <w:trPr>
          <w:trHeight w:val="344"/>
        </w:trPr>
        <w:tc>
          <w:tcPr>
            <w:tcW w:w="10490" w:type="dxa"/>
            <w:gridSpan w:val="2"/>
            <w:shd w:val="clear" w:color="auto" w:fill="B8B8B8"/>
            <w:vAlign w:val="center"/>
          </w:tcPr>
          <w:p w14:paraId="47FD3E8B"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05617487" w14:textId="77777777" w:rsidTr="00B945D5">
        <w:trPr>
          <w:trHeight w:val="344"/>
        </w:trPr>
        <w:tc>
          <w:tcPr>
            <w:tcW w:w="2915" w:type="dxa"/>
            <w:shd w:val="clear" w:color="auto" w:fill="B8B8B8"/>
            <w:vAlign w:val="center"/>
          </w:tcPr>
          <w:p w14:paraId="34F396D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FEEC0A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9A5071E" w14:textId="77777777" w:rsidTr="00B945D5">
        <w:trPr>
          <w:trHeight w:val="344"/>
        </w:trPr>
        <w:tc>
          <w:tcPr>
            <w:tcW w:w="2915" w:type="dxa"/>
            <w:shd w:val="clear" w:color="auto" w:fill="B8B8B8"/>
            <w:vAlign w:val="center"/>
          </w:tcPr>
          <w:p w14:paraId="06C018D1"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284BF2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7BABA46" w14:textId="77777777" w:rsidTr="00B945D5">
        <w:trPr>
          <w:trHeight w:val="344"/>
        </w:trPr>
        <w:tc>
          <w:tcPr>
            <w:tcW w:w="2915" w:type="dxa"/>
            <w:shd w:val="clear" w:color="auto" w:fill="B8B8B8"/>
            <w:vAlign w:val="center"/>
          </w:tcPr>
          <w:p w14:paraId="1B0ED13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227D9B47"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62F0916" w14:textId="77777777" w:rsidTr="00B945D5">
        <w:trPr>
          <w:trHeight w:val="344"/>
        </w:trPr>
        <w:tc>
          <w:tcPr>
            <w:tcW w:w="2915" w:type="dxa"/>
            <w:shd w:val="clear" w:color="auto" w:fill="B8B8B8"/>
            <w:vAlign w:val="center"/>
          </w:tcPr>
          <w:p w14:paraId="6188F43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E0D7AD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1D056E7" w14:textId="77777777" w:rsidTr="00B945D5">
        <w:trPr>
          <w:trHeight w:val="407"/>
        </w:trPr>
        <w:tc>
          <w:tcPr>
            <w:tcW w:w="10490" w:type="dxa"/>
            <w:gridSpan w:val="2"/>
            <w:shd w:val="clear" w:color="auto" w:fill="B8B8B8"/>
            <w:vAlign w:val="center"/>
          </w:tcPr>
          <w:p w14:paraId="157C6F8E"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0F0840" w:rsidRPr="004317FE" w14:paraId="189839D8" w14:textId="77777777" w:rsidTr="00B945D5">
        <w:trPr>
          <w:trHeight w:val="407"/>
        </w:trPr>
        <w:tc>
          <w:tcPr>
            <w:tcW w:w="2915" w:type="dxa"/>
            <w:shd w:val="clear" w:color="auto" w:fill="B8B8B8"/>
            <w:vAlign w:val="center"/>
          </w:tcPr>
          <w:p w14:paraId="10A2BE3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4E687689"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2783A0A" w14:textId="77777777" w:rsidTr="00B945D5">
        <w:trPr>
          <w:trHeight w:val="317"/>
        </w:trPr>
        <w:tc>
          <w:tcPr>
            <w:tcW w:w="2915" w:type="dxa"/>
            <w:shd w:val="clear" w:color="auto" w:fill="B8B8B8"/>
            <w:vAlign w:val="center"/>
          </w:tcPr>
          <w:p w14:paraId="22EFBF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628AD0C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D2E4998" w14:textId="77777777" w:rsidTr="00B945D5">
        <w:trPr>
          <w:trHeight w:val="317"/>
        </w:trPr>
        <w:tc>
          <w:tcPr>
            <w:tcW w:w="2915" w:type="dxa"/>
            <w:shd w:val="clear" w:color="auto" w:fill="B8B8B8"/>
            <w:vAlign w:val="center"/>
          </w:tcPr>
          <w:p w14:paraId="595739A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024B48A3"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7325A8A" w14:textId="77777777" w:rsidTr="00B945D5">
        <w:trPr>
          <w:trHeight w:val="326"/>
        </w:trPr>
        <w:tc>
          <w:tcPr>
            <w:tcW w:w="10490" w:type="dxa"/>
            <w:gridSpan w:val="2"/>
            <w:shd w:val="clear" w:color="auto" w:fill="B8B8B8"/>
            <w:vAlign w:val="center"/>
          </w:tcPr>
          <w:p w14:paraId="13C9FE6D"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1E7CB2AC" w14:textId="77777777" w:rsidTr="00B945D5">
        <w:trPr>
          <w:trHeight w:val="371"/>
        </w:trPr>
        <w:tc>
          <w:tcPr>
            <w:tcW w:w="2915" w:type="dxa"/>
            <w:shd w:val="clear" w:color="auto" w:fill="B8B8B8"/>
            <w:vAlign w:val="center"/>
          </w:tcPr>
          <w:p w14:paraId="71C829C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26F7F31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F0840" w:rsidRPr="004317FE" w14:paraId="555FFDCD" w14:textId="77777777" w:rsidTr="00B945D5">
              <w:trPr>
                <w:trHeight w:val="371"/>
              </w:trPr>
              <w:tc>
                <w:tcPr>
                  <w:tcW w:w="3859" w:type="dxa"/>
                  <w:tcBorders>
                    <w:left w:val="single" w:sz="12" w:space="0" w:color="auto"/>
                  </w:tcBorders>
                  <w:shd w:val="clear" w:color="auto" w:fill="FFFFFF" w:themeFill="background1"/>
                  <w:hideMark/>
                </w:tcPr>
                <w:p w14:paraId="11348E2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283DF96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6C95EE0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4EDAA92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35978EF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1253644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2439EE00"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5D6C4E6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1F091F3D"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3C001BC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6B35CEF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0A51023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60CECBD3"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786E414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38CC3D8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0E60548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2098AB7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1BF7EDC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116A699A"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3A61FF2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5C865C93"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299A525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20558C6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0CF8191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24E87B9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05DA8569"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2B3CC50B"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5E989443"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776067E" w14:textId="77777777" w:rsidTr="00B945D5">
        <w:trPr>
          <w:trHeight w:val="344"/>
        </w:trPr>
        <w:tc>
          <w:tcPr>
            <w:tcW w:w="2915" w:type="dxa"/>
            <w:shd w:val="clear" w:color="auto" w:fill="B8B8B8"/>
            <w:vAlign w:val="center"/>
          </w:tcPr>
          <w:p w14:paraId="30DF2C4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CB277A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65A650E2"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3879E5EA"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2523050D" w14:textId="77777777" w:rsidTr="00B945D5">
        <w:trPr>
          <w:trHeight w:val="344"/>
        </w:trPr>
        <w:tc>
          <w:tcPr>
            <w:tcW w:w="2915" w:type="dxa"/>
            <w:shd w:val="clear" w:color="auto" w:fill="B8B8B8"/>
            <w:vAlign w:val="center"/>
          </w:tcPr>
          <w:p w14:paraId="45E3EA5D"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53A2BC6A"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A9F246A" w14:textId="77777777" w:rsidTr="00B945D5">
        <w:trPr>
          <w:trHeight w:val="344"/>
        </w:trPr>
        <w:tc>
          <w:tcPr>
            <w:tcW w:w="2915" w:type="dxa"/>
            <w:shd w:val="clear" w:color="auto" w:fill="B8B8B8"/>
            <w:vAlign w:val="center"/>
          </w:tcPr>
          <w:p w14:paraId="4B8595B2"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ECC9C9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DB3224A" w14:textId="77777777" w:rsidTr="00B945D5">
        <w:trPr>
          <w:trHeight w:val="344"/>
        </w:trPr>
        <w:tc>
          <w:tcPr>
            <w:tcW w:w="2915" w:type="dxa"/>
            <w:shd w:val="clear" w:color="auto" w:fill="B8B8B8"/>
            <w:vAlign w:val="center"/>
          </w:tcPr>
          <w:p w14:paraId="7644EA1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CD68B84"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2A47113" w14:textId="77777777" w:rsidTr="00B945D5">
        <w:trPr>
          <w:trHeight w:val="344"/>
        </w:trPr>
        <w:tc>
          <w:tcPr>
            <w:tcW w:w="10490" w:type="dxa"/>
            <w:gridSpan w:val="2"/>
            <w:shd w:val="clear" w:color="auto" w:fill="B8B8B8"/>
            <w:vAlign w:val="center"/>
          </w:tcPr>
          <w:p w14:paraId="3C375AD5"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253D9F12" w14:textId="77777777" w:rsidTr="00B945D5">
        <w:trPr>
          <w:trHeight w:val="344"/>
        </w:trPr>
        <w:tc>
          <w:tcPr>
            <w:tcW w:w="2915" w:type="dxa"/>
            <w:shd w:val="clear" w:color="auto" w:fill="B8B8B8"/>
            <w:vAlign w:val="center"/>
          </w:tcPr>
          <w:p w14:paraId="6992BB9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D3494CF"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232A00C" w14:textId="77777777" w:rsidTr="00B945D5">
        <w:trPr>
          <w:trHeight w:val="344"/>
        </w:trPr>
        <w:tc>
          <w:tcPr>
            <w:tcW w:w="2915" w:type="dxa"/>
            <w:shd w:val="clear" w:color="auto" w:fill="B8B8B8"/>
            <w:vAlign w:val="center"/>
          </w:tcPr>
          <w:p w14:paraId="480C2F2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67A0586"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14364C0A" w14:textId="77777777" w:rsidTr="00B945D5">
        <w:trPr>
          <w:trHeight w:val="344"/>
        </w:trPr>
        <w:tc>
          <w:tcPr>
            <w:tcW w:w="2915" w:type="dxa"/>
            <w:shd w:val="clear" w:color="auto" w:fill="B8B8B8"/>
            <w:vAlign w:val="center"/>
          </w:tcPr>
          <w:p w14:paraId="4B32D9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78C76338"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C718B5E" w14:textId="77777777" w:rsidTr="00B945D5">
        <w:trPr>
          <w:trHeight w:val="344"/>
        </w:trPr>
        <w:tc>
          <w:tcPr>
            <w:tcW w:w="2915" w:type="dxa"/>
            <w:shd w:val="clear" w:color="auto" w:fill="B8B8B8"/>
            <w:vAlign w:val="center"/>
          </w:tcPr>
          <w:p w14:paraId="020FD6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49D2A6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CD3E447" w14:textId="77777777" w:rsidTr="00B945D5">
        <w:trPr>
          <w:trHeight w:val="407"/>
        </w:trPr>
        <w:tc>
          <w:tcPr>
            <w:tcW w:w="10490" w:type="dxa"/>
            <w:gridSpan w:val="2"/>
            <w:shd w:val="clear" w:color="auto" w:fill="B8B8B8"/>
            <w:vAlign w:val="center"/>
          </w:tcPr>
          <w:p w14:paraId="7AFC519D" w14:textId="77777777" w:rsidR="000F0840" w:rsidRPr="004317FE" w:rsidRDefault="000F0840" w:rsidP="00B945D5">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0F0840" w:rsidRPr="004317FE" w14:paraId="6575C162" w14:textId="77777777" w:rsidTr="00B945D5">
        <w:trPr>
          <w:trHeight w:val="407"/>
        </w:trPr>
        <w:tc>
          <w:tcPr>
            <w:tcW w:w="2915" w:type="dxa"/>
            <w:shd w:val="clear" w:color="auto" w:fill="B8B8B8"/>
            <w:vAlign w:val="center"/>
          </w:tcPr>
          <w:p w14:paraId="27E9558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3D82FEC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7B311730" w14:textId="77777777" w:rsidTr="00B945D5">
        <w:trPr>
          <w:trHeight w:val="317"/>
        </w:trPr>
        <w:tc>
          <w:tcPr>
            <w:tcW w:w="2915" w:type="dxa"/>
            <w:shd w:val="clear" w:color="auto" w:fill="B8B8B8"/>
            <w:vAlign w:val="center"/>
          </w:tcPr>
          <w:p w14:paraId="7188AE4E"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2393E125"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5A2A88BD" w14:textId="77777777" w:rsidTr="00B945D5">
        <w:trPr>
          <w:trHeight w:val="317"/>
        </w:trPr>
        <w:tc>
          <w:tcPr>
            <w:tcW w:w="2915" w:type="dxa"/>
            <w:shd w:val="clear" w:color="auto" w:fill="B8B8B8"/>
            <w:vAlign w:val="center"/>
          </w:tcPr>
          <w:p w14:paraId="255388F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10BA67BD"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F6F83EA" w14:textId="77777777" w:rsidTr="00B945D5">
        <w:trPr>
          <w:trHeight w:val="326"/>
        </w:trPr>
        <w:tc>
          <w:tcPr>
            <w:tcW w:w="10490" w:type="dxa"/>
            <w:gridSpan w:val="2"/>
            <w:shd w:val="clear" w:color="auto" w:fill="B8B8B8"/>
            <w:vAlign w:val="center"/>
          </w:tcPr>
          <w:p w14:paraId="2CCC94A7" w14:textId="77777777" w:rsidR="000F0840" w:rsidRPr="004317FE" w:rsidRDefault="000F0840" w:rsidP="00B945D5">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F0840" w:rsidRPr="004317FE" w14:paraId="35CB2F15" w14:textId="77777777" w:rsidTr="00B945D5">
        <w:trPr>
          <w:trHeight w:val="371"/>
        </w:trPr>
        <w:tc>
          <w:tcPr>
            <w:tcW w:w="2915" w:type="dxa"/>
            <w:shd w:val="clear" w:color="auto" w:fill="B8B8B8"/>
            <w:vAlign w:val="center"/>
          </w:tcPr>
          <w:p w14:paraId="34247928"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648C28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F0840" w:rsidRPr="004317FE" w14:paraId="64A8818D" w14:textId="77777777" w:rsidTr="00B945D5">
              <w:trPr>
                <w:trHeight w:val="371"/>
              </w:trPr>
              <w:tc>
                <w:tcPr>
                  <w:tcW w:w="3859" w:type="dxa"/>
                  <w:tcBorders>
                    <w:left w:val="single" w:sz="12" w:space="0" w:color="auto"/>
                  </w:tcBorders>
                  <w:shd w:val="clear" w:color="auto" w:fill="FFFFFF" w:themeFill="background1"/>
                  <w:hideMark/>
                </w:tcPr>
                <w:p w14:paraId="605AB9E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Brand </w:t>
                  </w:r>
                  <w:proofErr w:type="spellStart"/>
                  <w:r w:rsidR="000F0840" w:rsidRPr="004317FE">
                    <w:rPr>
                      <w:rFonts w:ascii="Avenir Next Cyr" w:eastAsia="SimSun" w:hAnsi="Avenir Next Cyr"/>
                      <w:i/>
                      <w:iCs/>
                      <w:sz w:val="18"/>
                      <w:szCs w:val="17"/>
                      <w:lang w:val="uk-UA" w:eastAsia="ja-JP"/>
                    </w:rPr>
                    <w:t>Identity</w:t>
                  </w:r>
                  <w:proofErr w:type="spellEnd"/>
                </w:p>
                <w:p w14:paraId="139BF56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Агентство : Business-</w:t>
                  </w:r>
                  <w:proofErr w:type="spellStart"/>
                  <w:r w:rsidR="000F0840" w:rsidRPr="004317FE">
                    <w:rPr>
                      <w:rFonts w:ascii="Avenir Next Cyr" w:eastAsia="SimSun" w:hAnsi="Avenir Next Cyr"/>
                      <w:i/>
                      <w:iCs/>
                      <w:sz w:val="18"/>
                      <w:szCs w:val="17"/>
                      <w:lang w:val="uk-UA" w:eastAsia="ja-JP"/>
                    </w:rPr>
                    <w:t>to</w:t>
                  </w:r>
                  <w:proofErr w:type="spellEnd"/>
                  <w:r w:rsidR="000F0840" w:rsidRPr="004317FE">
                    <w:rPr>
                      <w:rFonts w:ascii="Avenir Next Cyr" w:eastAsia="SimSun" w:hAnsi="Avenir Next Cyr"/>
                      <w:i/>
                      <w:iCs/>
                      <w:sz w:val="18"/>
                      <w:szCs w:val="17"/>
                      <w:lang w:val="uk-UA" w:eastAsia="ja-JP"/>
                    </w:rPr>
                    <w:t>-Business </w:t>
                  </w:r>
                </w:p>
                <w:p w14:paraId="6121E8E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Data / </w:t>
                  </w:r>
                  <w:proofErr w:type="spellStart"/>
                  <w:r w:rsidR="000F0840" w:rsidRPr="004317FE">
                    <w:rPr>
                      <w:rFonts w:ascii="Avenir Next Cyr" w:eastAsia="SimSun" w:hAnsi="Avenir Next Cyr"/>
                      <w:i/>
                      <w:iCs/>
                      <w:sz w:val="18"/>
                      <w:szCs w:val="17"/>
                      <w:lang w:val="uk-UA" w:eastAsia="ja-JP"/>
                    </w:rPr>
                    <w:t>Programmatic</w:t>
                  </w:r>
                  <w:proofErr w:type="spellEnd"/>
                </w:p>
                <w:p w14:paraId="6CF19FA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Design </w:t>
                  </w:r>
                </w:p>
                <w:p w14:paraId="0C8644B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Digital / </w:t>
                  </w:r>
                  <w:proofErr w:type="spellStart"/>
                  <w:r w:rsidR="000F0840" w:rsidRPr="004317FE">
                    <w:rPr>
                      <w:rFonts w:ascii="Avenir Next Cyr" w:eastAsia="SimSun" w:hAnsi="Avenir Next Cyr"/>
                      <w:i/>
                      <w:iCs/>
                      <w:sz w:val="18"/>
                      <w:szCs w:val="17"/>
                      <w:lang w:val="uk-UA" w:eastAsia="ja-JP"/>
                    </w:rPr>
                    <w:t>Interactive</w:t>
                  </w:r>
                  <w:proofErr w:type="spellEnd"/>
                  <w:r w:rsidR="000F0840" w:rsidRPr="004317FE">
                    <w:rPr>
                      <w:rFonts w:ascii="Avenir Next Cyr" w:eastAsia="SimSun" w:hAnsi="Avenir Next Cyr"/>
                      <w:i/>
                      <w:iCs/>
                      <w:sz w:val="18"/>
                      <w:szCs w:val="17"/>
                      <w:lang w:val="uk-UA" w:eastAsia="ja-JP"/>
                    </w:rPr>
                    <w:t> </w:t>
                  </w:r>
                </w:p>
                <w:p w14:paraId="160747A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Direct</w:t>
                  </w:r>
                  <w:proofErr w:type="spellEnd"/>
                  <w:r w:rsidR="000F0840" w:rsidRPr="004317FE">
                    <w:rPr>
                      <w:rFonts w:ascii="Avenir Next Cyr" w:eastAsia="SimSun" w:hAnsi="Avenir Next Cyr"/>
                      <w:i/>
                      <w:iCs/>
                      <w:sz w:val="18"/>
                      <w:szCs w:val="17"/>
                      <w:lang w:val="uk-UA" w:eastAsia="ja-JP"/>
                    </w:rPr>
                    <w:t xml:space="preserve"> Marketing </w:t>
                  </w:r>
                </w:p>
                <w:p w14:paraId="305467F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Experiential</w:t>
                  </w:r>
                  <w:proofErr w:type="spellEnd"/>
                  <w:r w:rsidR="000F0840" w:rsidRPr="004317FE">
                    <w:rPr>
                      <w:rFonts w:ascii="Avenir Next Cyr" w:eastAsia="SimSun" w:hAnsi="Avenir Next Cyr"/>
                      <w:i/>
                      <w:iCs/>
                      <w:sz w:val="18"/>
                      <w:szCs w:val="17"/>
                      <w:lang w:val="uk-UA" w:eastAsia="ja-JP"/>
                    </w:rPr>
                    <w:t xml:space="preserve"> / </w:t>
                  </w:r>
                  <w:proofErr w:type="spellStart"/>
                  <w:r w:rsidR="000F0840" w:rsidRPr="004317FE">
                    <w:rPr>
                      <w:rFonts w:ascii="Avenir Next Cyr" w:eastAsia="SimSun" w:hAnsi="Avenir Next Cyr"/>
                      <w:i/>
                      <w:iCs/>
                      <w:sz w:val="18"/>
                      <w:szCs w:val="17"/>
                      <w:lang w:val="uk-UA" w:eastAsia="ja-JP"/>
                    </w:rPr>
                    <w:t>Event</w:t>
                  </w:r>
                  <w:proofErr w:type="spellEnd"/>
                  <w:r w:rsidR="000F0840" w:rsidRPr="004317FE">
                    <w:rPr>
                      <w:rFonts w:ascii="Avenir Next Cyr" w:eastAsia="SimSun" w:hAnsi="Avenir Next Cyr"/>
                      <w:i/>
                      <w:iCs/>
                      <w:sz w:val="18"/>
                      <w:szCs w:val="17"/>
                      <w:lang w:val="uk-UA" w:eastAsia="ja-JP"/>
                    </w:rPr>
                    <w:t>  </w:t>
                  </w:r>
                </w:p>
                <w:p w14:paraId="3126806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Full-Service</w:t>
                  </w:r>
                  <w:proofErr w:type="spellEnd"/>
                  <w:r w:rsidR="000F0840" w:rsidRPr="004317FE">
                    <w:rPr>
                      <w:rFonts w:ascii="Avenir Next Cyr" w:eastAsia="SimSun" w:hAnsi="Avenir Next Cyr"/>
                      <w:i/>
                      <w:iCs/>
                      <w:sz w:val="18"/>
                      <w:szCs w:val="17"/>
                      <w:lang w:val="uk-UA" w:eastAsia="ja-JP"/>
                    </w:rPr>
                    <w:t> / Creative</w:t>
                  </w:r>
                </w:p>
                <w:p w14:paraId="2D198075"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Guerilla</w:t>
                  </w:r>
                  <w:proofErr w:type="spellEnd"/>
                </w:p>
                <w:p w14:paraId="4661DE72"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Health</w:t>
                  </w:r>
                  <w:proofErr w:type="spellEnd"/>
                  <w:r w:rsidR="000F0840" w:rsidRPr="004317FE">
                    <w:rPr>
                      <w:rFonts w:ascii="Avenir Next Cyr" w:eastAsia="SimSun" w:hAnsi="Avenir Next Cyr"/>
                      <w:i/>
                      <w:iCs/>
                      <w:sz w:val="18"/>
                      <w:szCs w:val="17"/>
                      <w:lang w:val="uk-UA" w:eastAsia="ja-JP"/>
                    </w:rPr>
                    <w:t>  </w:t>
                  </w:r>
                </w:p>
                <w:p w14:paraId="339FA25E"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In-House</w:t>
                  </w:r>
                  <w:proofErr w:type="spellEnd"/>
                </w:p>
                <w:p w14:paraId="0E24B9A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Media  </w:t>
                  </w:r>
                </w:p>
                <w:p w14:paraId="31F31CC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Multicultural</w:t>
                  </w:r>
                  <w:proofErr w:type="spellEnd"/>
                  <w:r w:rsidR="000F0840" w:rsidRPr="004317FE">
                    <w:rPr>
                      <w:rFonts w:ascii="Avenir Next Cyr" w:eastAsia="SimSun" w:hAnsi="Avenir Next Cyr"/>
                      <w:i/>
                      <w:iCs/>
                      <w:sz w:val="18"/>
                      <w:szCs w:val="17"/>
                      <w:lang w:val="uk-UA" w:eastAsia="ja-JP"/>
                    </w:rPr>
                    <w:t>  </w:t>
                  </w:r>
                </w:p>
                <w:p w14:paraId="56A3C15A"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w:t>
                  </w:r>
                  <w:proofErr w:type="spellStart"/>
                  <w:r w:rsidR="000F0840" w:rsidRPr="004317FE">
                    <w:rPr>
                      <w:rFonts w:ascii="Avenir Next Cyr" w:eastAsia="SimSun" w:hAnsi="Avenir Next Cyr"/>
                      <w:i/>
                      <w:iCs/>
                      <w:sz w:val="18"/>
                      <w:szCs w:val="17"/>
                      <w:lang w:val="uk-UA" w:eastAsia="ja-JP"/>
                    </w:rPr>
                    <w:t>Performance</w:t>
                  </w:r>
                  <w:proofErr w:type="spellEnd"/>
                  <w:r w:rsidR="000F0840" w:rsidRPr="004317FE">
                    <w:rPr>
                      <w:rFonts w:ascii="Avenir Next Cyr" w:eastAsia="SimSun" w:hAnsi="Avenir Next Cyr"/>
                      <w:i/>
                      <w:iCs/>
                      <w:sz w:val="18"/>
                      <w:szCs w:val="17"/>
                      <w:lang w:val="uk-UA" w:eastAsia="ja-JP"/>
                    </w:rPr>
                    <w:t xml:space="preserve"> Marketing</w:t>
                  </w:r>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Production </w:t>
                  </w:r>
                </w:p>
                <w:p w14:paraId="633D895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Promotional</w:t>
                  </w:r>
                  <w:proofErr w:type="spellEnd"/>
                  <w:r w:rsidR="000F0840" w:rsidRPr="004317FE">
                    <w:rPr>
                      <w:rFonts w:ascii="Avenir Next Cyr" w:eastAsia="SimSun" w:hAnsi="Avenir Next Cyr"/>
                      <w:i/>
                      <w:iCs/>
                      <w:sz w:val="18"/>
                      <w:szCs w:val="17"/>
                      <w:lang w:val="uk-UA" w:eastAsia="ja-JP"/>
                    </w:rPr>
                    <w:t>  </w:t>
                  </w:r>
                </w:p>
                <w:p w14:paraId="4ACA9AC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Public</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Relations</w:t>
                  </w:r>
                  <w:proofErr w:type="spellEnd"/>
                  <w:r w:rsidR="000F0840" w:rsidRPr="004317FE">
                    <w:rPr>
                      <w:rFonts w:ascii="Avenir Next Cyr" w:eastAsia="SimSun" w:hAnsi="Avenir Next Cyr"/>
                      <w:i/>
                      <w:iCs/>
                      <w:sz w:val="18"/>
                      <w:szCs w:val="17"/>
                      <w:lang w:val="uk-UA" w:eastAsia="ja-JP"/>
                    </w:rPr>
                    <w:t>  </w:t>
                  </w:r>
                </w:p>
                <w:p w14:paraId="59A1C69F"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Агентство : </w:t>
                  </w:r>
                  <w:proofErr w:type="spellStart"/>
                  <w:r w:rsidR="000F0840" w:rsidRPr="004317FE">
                    <w:rPr>
                      <w:rFonts w:ascii="Avenir Next Cyr" w:eastAsia="SimSun" w:hAnsi="Avenir Next Cyr"/>
                      <w:i/>
                      <w:iCs/>
                      <w:sz w:val="18"/>
                      <w:szCs w:val="17"/>
                      <w:lang w:val="uk-UA" w:eastAsia="ja-JP"/>
                    </w:rPr>
                    <w:t>Shopper</w:t>
                  </w:r>
                  <w:proofErr w:type="spellEnd"/>
                  <w:r w:rsidR="000F0840" w:rsidRPr="004317FE">
                    <w:rPr>
                      <w:rFonts w:ascii="Avenir Next Cyr" w:eastAsia="SimSun" w:hAnsi="Avenir Next Cyr"/>
                      <w:i/>
                      <w:iCs/>
                      <w:sz w:val="18"/>
                      <w:szCs w:val="17"/>
                      <w:lang w:val="uk-UA" w:eastAsia="ja-JP"/>
                    </w:rPr>
                    <w:t xml:space="preserve"> Marketing / </w:t>
                  </w:r>
                  <w:proofErr w:type="spellStart"/>
                  <w:r w:rsidR="000F0840" w:rsidRPr="004317FE">
                    <w:rPr>
                      <w:rFonts w:ascii="Avenir Next Cyr" w:eastAsia="SimSun" w:hAnsi="Avenir Next Cyr"/>
                      <w:i/>
                      <w:iCs/>
                      <w:sz w:val="18"/>
                      <w:szCs w:val="17"/>
                      <w:lang w:val="uk-UA" w:eastAsia="ja-JP"/>
                    </w:rPr>
                    <w:t>Commerce</w:t>
                  </w:r>
                  <w:proofErr w:type="spellEnd"/>
                  <w:r w:rsidR="000F0840" w:rsidRPr="004317FE">
                    <w:rPr>
                      <w:rFonts w:ascii="Avenir Next Cyr" w:eastAsia="SimSun" w:hAnsi="Avenir Next Cyr"/>
                      <w:i/>
                      <w:iCs/>
                      <w:sz w:val="18"/>
                      <w:szCs w:val="17"/>
                      <w:lang w:val="uk-UA" w:eastAsia="ja-JP"/>
                    </w:rPr>
                    <w:t> </w:t>
                  </w:r>
                </w:p>
                <w:p w14:paraId="2E4DB048"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 Агентство : Інше</w:t>
                  </w:r>
                </w:p>
                <w:p w14:paraId="757090EC" w14:textId="77777777" w:rsidR="000F0840" w:rsidRPr="004317FE" w:rsidRDefault="000F0840"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A74949C"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Ad</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or</w:t>
                  </w:r>
                  <w:proofErr w:type="spellEnd"/>
                  <w:r w:rsidR="000F0840" w:rsidRPr="004317FE">
                    <w:rPr>
                      <w:rFonts w:ascii="Avenir Next Cyr" w:eastAsia="SimSun" w:hAnsi="Avenir Next Cyr"/>
                      <w:i/>
                      <w:iCs/>
                      <w:sz w:val="18"/>
                      <w:szCs w:val="17"/>
                      <w:lang w:val="uk-UA" w:eastAsia="ja-JP"/>
                    </w:rPr>
                    <w:t xml:space="preserve"> Mar </w:t>
                  </w:r>
                  <w:proofErr w:type="spellStart"/>
                  <w:r w:rsidR="000F0840" w:rsidRPr="004317FE">
                    <w:rPr>
                      <w:rFonts w:ascii="Avenir Next Cyr" w:eastAsia="SimSun" w:hAnsi="Avenir Next Cyr"/>
                      <w:i/>
                      <w:iCs/>
                      <w:sz w:val="18"/>
                      <w:szCs w:val="17"/>
                      <w:lang w:val="uk-UA" w:eastAsia="ja-JP"/>
                    </w:rPr>
                    <w:t>Tech</w:t>
                  </w:r>
                  <w:proofErr w:type="spellEnd"/>
                  <w:r w:rsidR="000F0840" w:rsidRPr="004317FE">
                    <w:rPr>
                      <w:rFonts w:ascii="Avenir Next Cyr" w:eastAsia="SimSun" w:hAnsi="Avenir Next Cyr"/>
                      <w:i/>
                      <w:iCs/>
                      <w:sz w:val="18"/>
                      <w:szCs w:val="17"/>
                      <w:lang w:val="uk-UA" w:eastAsia="ja-JP"/>
                    </w:rPr>
                    <w:t> </w:t>
                  </w:r>
                </w:p>
                <w:p w14:paraId="65760DA5" w14:textId="77777777" w:rsidR="000F0840" w:rsidRPr="004317FE" w:rsidRDefault="0002629E" w:rsidP="00B945D5">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Brand / </w:t>
                  </w:r>
                  <w:proofErr w:type="spellStart"/>
                  <w:r w:rsidR="000F0840" w:rsidRPr="004317FE">
                    <w:rPr>
                      <w:rFonts w:ascii="Avenir Next Cyr" w:eastAsia="SimSun" w:hAnsi="Avenir Next Cyr"/>
                      <w:i/>
                      <w:iCs/>
                      <w:sz w:val="18"/>
                      <w:szCs w:val="17"/>
                      <w:lang w:val="uk-UA" w:eastAsia="ja-JP"/>
                    </w:rPr>
                    <w:t>Client</w:t>
                  </w:r>
                  <w:proofErr w:type="spellEnd"/>
                  <w:r w:rsidR="000F0840" w:rsidRPr="004317FE">
                    <w:rPr>
                      <w:rFonts w:ascii="Avenir Next Cyr" w:eastAsia="SimSun" w:hAnsi="Avenir Next Cyr"/>
                      <w:i/>
                      <w:iCs/>
                      <w:sz w:val="18"/>
                      <w:szCs w:val="17"/>
                      <w:lang w:val="uk-UA" w:eastAsia="ja-JP"/>
                    </w:rPr>
                    <w:t> </w:t>
                  </w:r>
                  <w:proofErr w:type="spellStart"/>
                  <w:r w:rsidR="000F0840" w:rsidRPr="004317FE">
                    <w:rPr>
                      <w:rFonts w:ascii="Avenir Next Cyr" w:eastAsia="SimSun" w:hAnsi="Avenir Next Cyr"/>
                      <w:i/>
                      <w:iCs/>
                      <w:sz w:val="18"/>
                      <w:szCs w:val="17"/>
                      <w:lang w:val="uk-UA" w:eastAsia="ja-JP"/>
                    </w:rPr>
                    <w:t>Consultancy</w:t>
                  </w:r>
                  <w:proofErr w:type="spellEnd"/>
                  <w:r w:rsidR="000F0840" w:rsidRPr="004317FE">
                    <w:rPr>
                      <w:rFonts w:ascii="Avenir Next Cyr" w:eastAsia="SimSun" w:hAnsi="Avenir Next Cyr"/>
                      <w:i/>
                      <w:iCs/>
                      <w:sz w:val="18"/>
                      <w:szCs w:val="17"/>
                      <w:lang w:val="uk-UA" w:eastAsia="ja-JP"/>
                    </w:rPr>
                    <w:t>  </w:t>
                  </w:r>
                </w:p>
                <w:p w14:paraId="7CF65F36"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Educational</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Institution</w:t>
                  </w:r>
                  <w:proofErr w:type="spellEnd"/>
                  <w:r w:rsidR="000F0840" w:rsidRPr="004317FE">
                    <w:rPr>
                      <w:rFonts w:ascii="Avenir Next Cyr" w:eastAsia="SimSun" w:hAnsi="Avenir Next Cyr"/>
                      <w:i/>
                      <w:iCs/>
                      <w:sz w:val="18"/>
                      <w:szCs w:val="17"/>
                      <w:lang w:val="uk-UA" w:eastAsia="ja-JP"/>
                    </w:rPr>
                    <w:t>  </w:t>
                  </w:r>
                </w:p>
                <w:p w14:paraId="12AF868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 xml:space="preserve">Media </w:t>
                  </w:r>
                  <w:proofErr w:type="spellStart"/>
                  <w:r w:rsidR="000F0840" w:rsidRPr="004317FE">
                    <w:rPr>
                      <w:rFonts w:ascii="Avenir Next Cyr" w:eastAsia="SimSun" w:hAnsi="Avenir Next Cyr"/>
                      <w:i/>
                      <w:iCs/>
                      <w:sz w:val="18"/>
                      <w:szCs w:val="17"/>
                      <w:lang w:val="uk-UA" w:eastAsia="ja-JP"/>
                    </w:rPr>
                    <w:t>Owner</w:t>
                  </w:r>
                  <w:proofErr w:type="spellEnd"/>
                  <w:r w:rsidR="000F0840" w:rsidRPr="004317FE">
                    <w:rPr>
                      <w:rFonts w:ascii="Avenir Next Cyr" w:eastAsia="SimSun" w:hAnsi="Avenir Next Cyr"/>
                      <w:i/>
                      <w:iCs/>
                      <w:sz w:val="18"/>
                      <w:szCs w:val="17"/>
                      <w:lang w:val="uk-UA" w:eastAsia="ja-JP"/>
                    </w:rPr>
                    <w:t> </w:t>
                  </w:r>
                </w:p>
                <w:p w14:paraId="72C83F01"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Research</w:t>
                  </w:r>
                  <w:proofErr w:type="spellEnd"/>
                  <w:r w:rsidR="000F0840" w:rsidRPr="004317FE">
                    <w:rPr>
                      <w:rFonts w:ascii="Avenir Next Cyr" w:eastAsia="SimSun" w:hAnsi="Avenir Next Cyr"/>
                      <w:i/>
                      <w:iCs/>
                      <w:sz w:val="18"/>
                      <w:szCs w:val="17"/>
                      <w:lang w:val="uk-UA" w:eastAsia="ja-JP"/>
                    </w:rPr>
                    <w:t xml:space="preserve"> </w:t>
                  </w:r>
                  <w:proofErr w:type="spellStart"/>
                  <w:r w:rsidR="000F0840" w:rsidRPr="004317FE">
                    <w:rPr>
                      <w:rFonts w:ascii="Avenir Next Cyr" w:eastAsia="SimSun" w:hAnsi="Avenir Next Cyr"/>
                      <w:i/>
                      <w:iCs/>
                      <w:sz w:val="18"/>
                      <w:szCs w:val="17"/>
                      <w:lang w:val="uk-UA" w:eastAsia="ja-JP"/>
                    </w:rPr>
                    <w:t>Company</w:t>
                  </w:r>
                  <w:proofErr w:type="spellEnd"/>
                  <w:r w:rsidR="000F0840" w:rsidRPr="004317FE">
                    <w:rPr>
                      <w:rFonts w:ascii="Avenir Next Cyr" w:eastAsia="SimSun" w:hAnsi="Avenir Next Cyr"/>
                      <w:i/>
                      <w:iCs/>
                      <w:sz w:val="18"/>
                      <w:szCs w:val="17"/>
                      <w:lang w:val="uk-UA" w:eastAsia="ja-JP"/>
                    </w:rPr>
                    <w:t>  </w:t>
                  </w:r>
                </w:p>
                <w:p w14:paraId="07260D64"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Retailer</w:t>
                  </w:r>
                  <w:proofErr w:type="spellEnd"/>
                </w:p>
                <w:p w14:paraId="59DC6AE7" w14:textId="77777777" w:rsidR="000F0840" w:rsidRPr="004317FE" w:rsidRDefault="0002629E" w:rsidP="00B945D5">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proofErr w:type="spellStart"/>
                  <w:r w:rsidR="000F0840" w:rsidRPr="004317FE">
                    <w:rPr>
                      <w:rFonts w:ascii="Avenir Next Cyr" w:eastAsia="SimSun" w:hAnsi="Avenir Next Cyr"/>
                      <w:i/>
                      <w:iCs/>
                      <w:sz w:val="18"/>
                      <w:szCs w:val="17"/>
                      <w:lang w:val="uk-UA" w:eastAsia="ja-JP"/>
                    </w:rPr>
                    <w:t>Startup</w:t>
                  </w:r>
                  <w:proofErr w:type="spellEnd"/>
                  <w:r w:rsidR="000F0840"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
                          <w:sz w:val="18"/>
                          <w:szCs w:val="18"/>
                          <w:lang w:val="uk-UA"/>
                        </w:rPr>
                        <w:t>☐</w:t>
                      </w:r>
                    </w:sdtContent>
                  </w:sdt>
                  <w:r w:rsidR="000F0840" w:rsidRPr="004317FE">
                    <w:rPr>
                      <w:rFonts w:ascii="Avenir Next Cyr" w:hAnsi="Avenir Next Cyr"/>
                      <w:b/>
                      <w:sz w:val="18"/>
                      <w:szCs w:val="18"/>
                      <w:lang w:val="uk-UA"/>
                    </w:rPr>
                    <w:t xml:space="preserve">  </w:t>
                  </w:r>
                  <w:r w:rsidR="000F0840" w:rsidRPr="004317FE">
                    <w:rPr>
                      <w:rFonts w:ascii="Avenir Next Cyr" w:eastAsia="SimSun" w:hAnsi="Avenir Next Cyr"/>
                      <w:i/>
                      <w:iCs/>
                      <w:sz w:val="18"/>
                      <w:szCs w:val="17"/>
                      <w:lang w:val="uk-UA" w:eastAsia="ja-JP"/>
                    </w:rPr>
                    <w:t>Інше</w:t>
                  </w:r>
                </w:p>
                <w:p w14:paraId="77FDF4E2" w14:textId="77777777" w:rsidR="000F0840" w:rsidRPr="004317FE" w:rsidRDefault="000F0840" w:rsidP="00B945D5">
                  <w:pPr>
                    <w:spacing w:before="120" w:after="120" w:line="240" w:lineRule="auto"/>
                    <w:rPr>
                      <w:rFonts w:ascii="Avenir Next Cyr" w:hAnsi="Avenir Next Cyr"/>
                      <w:i/>
                      <w:iCs/>
                      <w:color w:val="auto"/>
                      <w:sz w:val="18"/>
                      <w:szCs w:val="17"/>
                      <w:lang w:val="uk-UA"/>
                    </w:rPr>
                  </w:pPr>
                </w:p>
              </w:tc>
            </w:tr>
          </w:tbl>
          <w:p w14:paraId="2F7EFD6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4D70EEBA" w14:textId="77777777" w:rsidTr="00B945D5">
        <w:trPr>
          <w:trHeight w:val="344"/>
        </w:trPr>
        <w:tc>
          <w:tcPr>
            <w:tcW w:w="2915" w:type="dxa"/>
            <w:shd w:val="clear" w:color="auto" w:fill="B8B8B8"/>
            <w:vAlign w:val="center"/>
          </w:tcPr>
          <w:p w14:paraId="4ED9FEF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1C17F8E5"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5EB41985" w14:textId="77777777" w:rsidR="000F0840" w:rsidRPr="004317FE" w:rsidRDefault="0002629E" w:rsidP="00B945D5">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1-50 працівників /</w:t>
            </w:r>
            <w:r w:rsidR="000F0840"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lang w:val="uk-UA"/>
              </w:rPr>
              <w:t xml:space="preserve"> </w:t>
            </w:r>
            <w:r w:rsidR="000F0840" w:rsidRPr="004317FE">
              <w:rPr>
                <w:rFonts w:ascii="Avenir Next Cyr" w:hAnsi="Avenir Next Cyr"/>
                <w:bCs/>
                <w:sz w:val="18"/>
                <w:szCs w:val="18"/>
                <w:lang w:val="uk-UA"/>
              </w:rPr>
              <w:t xml:space="preserve">51-200 працівників / </w:t>
            </w:r>
            <w:r w:rsidR="000F0840"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0F0840" w:rsidRPr="004317FE">
                  <w:rPr>
                    <w:rFonts w:ascii="Segoe UI Symbol" w:eastAsia="MS Gothic" w:hAnsi="Segoe UI Symbol" w:cs="Segoe UI Symbol"/>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201-500 працівників /</w:t>
            </w:r>
          </w:p>
          <w:p w14:paraId="3E43E33A" w14:textId="77777777" w:rsidR="000F0840" w:rsidRPr="004317FE" w:rsidRDefault="0002629E" w:rsidP="00B945D5">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0F0840" w:rsidRPr="004317FE">
                  <w:rPr>
                    <w:rFonts w:ascii="MS Gothic" w:eastAsia="MS Gothic" w:hAnsi="MS Gothic"/>
                    <w:bCs/>
                    <w:color w:val="auto"/>
                    <w:lang w:val="uk-UA"/>
                  </w:rPr>
                  <w:t>☐</w:t>
                </w:r>
              </w:sdtContent>
            </w:sdt>
            <w:r w:rsidR="000F0840" w:rsidRPr="004317FE">
              <w:rPr>
                <w:rFonts w:ascii="Avenir Next Cyr" w:hAnsi="Avenir Next Cyr"/>
                <w:bCs/>
                <w:color w:val="auto"/>
                <w:lang w:val="uk-UA"/>
              </w:rPr>
              <w:t xml:space="preserve">  </w:t>
            </w:r>
            <w:r w:rsidR="000F0840" w:rsidRPr="004317FE">
              <w:rPr>
                <w:rFonts w:ascii="Avenir Next Cyr" w:hAnsi="Avenir Next Cyr"/>
                <w:bCs/>
                <w:sz w:val="18"/>
                <w:szCs w:val="18"/>
                <w:lang w:val="uk-UA"/>
              </w:rPr>
              <w:t>500+ працівників</w:t>
            </w:r>
          </w:p>
        </w:tc>
      </w:tr>
      <w:tr w:rsidR="000F0840" w:rsidRPr="004317FE" w14:paraId="559B193E" w14:textId="77777777" w:rsidTr="00B945D5">
        <w:trPr>
          <w:trHeight w:val="344"/>
        </w:trPr>
        <w:tc>
          <w:tcPr>
            <w:tcW w:w="2915" w:type="dxa"/>
            <w:shd w:val="clear" w:color="auto" w:fill="B8B8B8"/>
            <w:vAlign w:val="center"/>
          </w:tcPr>
          <w:p w14:paraId="00833A6E"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cs="Tahoma"/>
                <w:b/>
                <w:color w:val="auto"/>
                <w:sz w:val="19"/>
                <w:szCs w:val="19"/>
                <w:lang w:val="uk-UA"/>
              </w:rPr>
              <w:t>Вебсайт</w:t>
            </w:r>
            <w:proofErr w:type="spellEnd"/>
            <w:r w:rsidRPr="004317FE">
              <w:rPr>
                <w:rFonts w:ascii="Avenir Next Cyr" w:hAnsi="Avenir Next Cyr" w:cs="Tahoma"/>
                <w:b/>
                <w:color w:val="auto"/>
                <w:sz w:val="19"/>
                <w:szCs w:val="19"/>
                <w:lang w:val="uk-UA"/>
              </w:rPr>
              <w:t>:</w:t>
            </w:r>
          </w:p>
        </w:tc>
        <w:tc>
          <w:tcPr>
            <w:tcW w:w="7575" w:type="dxa"/>
          </w:tcPr>
          <w:p w14:paraId="45652DCE"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0ACBA9BC" w14:textId="77777777" w:rsidTr="00B945D5">
        <w:trPr>
          <w:trHeight w:val="344"/>
        </w:trPr>
        <w:tc>
          <w:tcPr>
            <w:tcW w:w="2915" w:type="dxa"/>
            <w:shd w:val="clear" w:color="auto" w:fill="B8B8B8"/>
            <w:vAlign w:val="center"/>
          </w:tcPr>
          <w:p w14:paraId="3A2449EC"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1D34B9E1"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65831E6C" w14:textId="77777777" w:rsidTr="00B945D5">
        <w:trPr>
          <w:trHeight w:val="344"/>
        </w:trPr>
        <w:tc>
          <w:tcPr>
            <w:tcW w:w="2915" w:type="dxa"/>
            <w:shd w:val="clear" w:color="auto" w:fill="B8B8B8"/>
            <w:vAlign w:val="center"/>
          </w:tcPr>
          <w:p w14:paraId="423B3F3A"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75F57B2B"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CA7BCEA" w14:textId="77777777" w:rsidTr="00B945D5">
        <w:trPr>
          <w:trHeight w:val="344"/>
        </w:trPr>
        <w:tc>
          <w:tcPr>
            <w:tcW w:w="10490" w:type="dxa"/>
            <w:gridSpan w:val="2"/>
            <w:shd w:val="clear" w:color="auto" w:fill="B8B8B8"/>
            <w:vAlign w:val="center"/>
          </w:tcPr>
          <w:p w14:paraId="72331489"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 xml:space="preserve">Оргкомітет </w:t>
            </w:r>
            <w:proofErr w:type="spellStart"/>
            <w:r w:rsidRPr="004317FE">
              <w:rPr>
                <w:rFonts w:ascii="Avenir Next Cyr" w:hAnsi="Avenir Next Cyr"/>
                <w:i/>
                <w:color w:val="auto"/>
                <w:sz w:val="17"/>
                <w:szCs w:val="17"/>
                <w:lang w:val="uk-UA"/>
              </w:rPr>
              <w:t>Effie</w:t>
            </w:r>
            <w:proofErr w:type="spellEnd"/>
            <w:r w:rsidRPr="004317FE">
              <w:rPr>
                <w:rFonts w:ascii="Avenir Next Cyr" w:hAnsi="Avenir Next Cyr"/>
                <w:i/>
                <w:color w:val="auto"/>
                <w:sz w:val="17"/>
                <w:szCs w:val="17"/>
                <w:lang w:val="uk-UA"/>
              </w:rPr>
              <w:t xml:space="preserv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F0840" w:rsidRPr="004317FE" w14:paraId="5CAB9A7D" w14:textId="77777777" w:rsidTr="00B945D5">
        <w:trPr>
          <w:trHeight w:val="344"/>
        </w:trPr>
        <w:tc>
          <w:tcPr>
            <w:tcW w:w="2915" w:type="dxa"/>
            <w:shd w:val="clear" w:color="auto" w:fill="B8B8B8"/>
            <w:vAlign w:val="center"/>
          </w:tcPr>
          <w:p w14:paraId="3A071B46"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DAE2419" w14:textId="77777777" w:rsidR="000F0840" w:rsidRPr="004317FE" w:rsidRDefault="000F0840" w:rsidP="00B945D5">
            <w:pPr>
              <w:spacing w:before="120" w:after="120" w:line="240" w:lineRule="auto"/>
              <w:rPr>
                <w:rFonts w:ascii="Avenir Next Cyr" w:hAnsi="Avenir Next Cyr"/>
                <w:b/>
                <w:color w:val="auto"/>
                <w:sz w:val="18"/>
                <w:szCs w:val="18"/>
                <w:lang w:val="uk-UA"/>
              </w:rPr>
            </w:pPr>
          </w:p>
        </w:tc>
      </w:tr>
      <w:tr w:rsidR="000F0840" w:rsidRPr="004317FE" w14:paraId="2FCEEA55" w14:textId="77777777" w:rsidTr="00B945D5">
        <w:trPr>
          <w:trHeight w:val="344"/>
        </w:trPr>
        <w:tc>
          <w:tcPr>
            <w:tcW w:w="2915" w:type="dxa"/>
            <w:shd w:val="clear" w:color="auto" w:fill="B8B8B8"/>
            <w:vAlign w:val="center"/>
          </w:tcPr>
          <w:p w14:paraId="3E528B39"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7FB3CD1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324ED914" w14:textId="77777777" w:rsidTr="00B945D5">
        <w:trPr>
          <w:trHeight w:val="344"/>
        </w:trPr>
        <w:tc>
          <w:tcPr>
            <w:tcW w:w="2915" w:type="dxa"/>
            <w:shd w:val="clear" w:color="auto" w:fill="B8B8B8"/>
            <w:vAlign w:val="center"/>
          </w:tcPr>
          <w:p w14:paraId="30007ABF"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proofErr w:type="spellStart"/>
            <w:r w:rsidRPr="004317FE">
              <w:rPr>
                <w:rFonts w:ascii="Avenir Next Cyr" w:hAnsi="Avenir Next Cyr" w:cs="Tahoma"/>
                <w:b/>
                <w:color w:val="auto"/>
                <w:sz w:val="19"/>
                <w:szCs w:val="19"/>
                <w:lang w:val="uk-UA"/>
              </w:rPr>
              <w:t>Email</w:t>
            </w:r>
            <w:proofErr w:type="spellEnd"/>
            <w:r w:rsidRPr="004317FE">
              <w:rPr>
                <w:rFonts w:ascii="Avenir Next Cyr" w:hAnsi="Avenir Next Cyr" w:cs="Tahoma"/>
                <w:b/>
                <w:color w:val="auto"/>
                <w:sz w:val="19"/>
                <w:szCs w:val="19"/>
                <w:lang w:val="uk-UA"/>
              </w:rPr>
              <w:t>:</w:t>
            </w:r>
          </w:p>
        </w:tc>
        <w:tc>
          <w:tcPr>
            <w:tcW w:w="7575" w:type="dxa"/>
          </w:tcPr>
          <w:p w14:paraId="1D71D040" w14:textId="77777777" w:rsidR="000F0840" w:rsidRPr="004317FE" w:rsidRDefault="000F0840" w:rsidP="00B945D5">
            <w:pPr>
              <w:spacing w:before="120" w:after="120" w:line="240" w:lineRule="auto"/>
              <w:rPr>
                <w:rFonts w:ascii="Avenir Next Cyr" w:hAnsi="Avenir Next Cyr"/>
                <w:b/>
                <w:sz w:val="18"/>
                <w:szCs w:val="18"/>
                <w:lang w:val="uk-UA"/>
              </w:rPr>
            </w:pPr>
          </w:p>
        </w:tc>
      </w:tr>
      <w:tr w:rsidR="000F0840" w:rsidRPr="004317FE" w14:paraId="2357ECC6" w14:textId="77777777" w:rsidTr="00B945D5">
        <w:trPr>
          <w:trHeight w:val="344"/>
        </w:trPr>
        <w:tc>
          <w:tcPr>
            <w:tcW w:w="2915" w:type="dxa"/>
            <w:shd w:val="clear" w:color="auto" w:fill="B8B8B8"/>
            <w:vAlign w:val="center"/>
          </w:tcPr>
          <w:p w14:paraId="15EAA617" w14:textId="77777777" w:rsidR="000F0840" w:rsidRPr="004317FE" w:rsidRDefault="000F0840" w:rsidP="00B945D5">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5F28151" w14:textId="77777777" w:rsidR="000F0840" w:rsidRPr="004317FE" w:rsidRDefault="000F0840" w:rsidP="00B945D5">
            <w:pPr>
              <w:spacing w:before="120" w:after="120" w:line="240" w:lineRule="auto"/>
              <w:rPr>
                <w:rFonts w:ascii="Avenir Next Cyr" w:hAnsi="Avenir Next Cyr"/>
                <w:b/>
                <w:sz w:val="18"/>
                <w:szCs w:val="18"/>
                <w:lang w:val="uk-UA"/>
              </w:rPr>
            </w:pPr>
          </w:p>
        </w:tc>
      </w:tr>
    </w:tbl>
    <w:p w14:paraId="7F23346E" w14:textId="678300F5" w:rsidR="000F0840" w:rsidRDefault="000F0840" w:rsidP="000F0840">
      <w:pPr>
        <w:spacing w:before="120" w:after="120" w:line="240" w:lineRule="auto"/>
        <w:rPr>
          <w:rFonts w:asciiTheme="minorHAnsi" w:hAnsiTheme="minorHAnsi"/>
          <w:b/>
          <w:color w:val="auto"/>
          <w:sz w:val="19"/>
          <w:szCs w:val="19"/>
          <w:lang w:val="uk-UA"/>
        </w:rPr>
      </w:pPr>
    </w:p>
    <w:p w14:paraId="27C89CD5" w14:textId="77777777" w:rsidR="000F0840" w:rsidRPr="000F0840" w:rsidRDefault="000F0840" w:rsidP="000F0840">
      <w:pPr>
        <w:spacing w:before="120" w:after="120" w:line="240" w:lineRule="auto"/>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0F0840" w:rsidRPr="00C011FF" w14:paraId="571DBEC7" w14:textId="77777777" w:rsidTr="00B945D5">
        <w:trPr>
          <w:gridAfter w:val="1"/>
          <w:wAfter w:w="140" w:type="dxa"/>
        </w:trPr>
        <w:tc>
          <w:tcPr>
            <w:tcW w:w="10518" w:type="dxa"/>
            <w:tcBorders>
              <w:top w:val="nil"/>
              <w:left w:val="nil"/>
              <w:bottom w:val="nil"/>
              <w:right w:val="nil"/>
            </w:tcBorders>
            <w:shd w:val="clear" w:color="auto" w:fill="000000" w:themeFill="text1"/>
          </w:tcPr>
          <w:p w14:paraId="049F4B43" w14:textId="77777777" w:rsidR="000F0840" w:rsidRPr="004317FE" w:rsidRDefault="000F0840" w:rsidP="00B945D5">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6E170102" w14:textId="77777777" w:rsidR="000F0840" w:rsidRPr="004317FE" w:rsidRDefault="000F0840" w:rsidP="00B945D5">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В нижчезазначених полях можна вносити основні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10-ти осіб та додаткові індивідуальні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30-ти осіб, що зробили певний внесок у кейс. Усі перераховані нижче особи повинні бути членами команд (поточними чи колишніми) тих компаній, </w:t>
            </w:r>
            <w:proofErr w:type="spellStart"/>
            <w:r w:rsidRPr="004317FE">
              <w:rPr>
                <w:rFonts w:ascii="Avenir Next Cyr" w:hAnsi="Avenir Next Cyr"/>
                <w:b/>
                <w:color w:val="FFFFFF" w:themeColor="background1"/>
                <w:sz w:val="19"/>
                <w:szCs w:val="19"/>
                <w:lang w:val="uk-UA"/>
              </w:rPr>
              <w:t>кредитси</w:t>
            </w:r>
            <w:proofErr w:type="spellEnd"/>
            <w:r w:rsidRPr="004317FE">
              <w:rPr>
                <w:rFonts w:ascii="Avenir Next Cyr" w:hAnsi="Avenir Next Cyr"/>
                <w:b/>
                <w:color w:val="FFFFFF" w:themeColor="background1"/>
                <w:sz w:val="19"/>
                <w:szCs w:val="19"/>
                <w:lang w:val="uk-UA"/>
              </w:rPr>
              <w:t xml:space="preserve"> яких вказані в цьому додатку.</w:t>
            </w:r>
            <w:r w:rsidRPr="004317FE">
              <w:rPr>
                <w:rFonts w:ascii="Avenir Next Cyr" w:hAnsi="Avenir Next Cyr"/>
                <w:b/>
                <w:color w:val="FFFFFF" w:themeColor="background1"/>
                <w:sz w:val="19"/>
                <w:szCs w:val="19"/>
                <w:lang w:val="uk-UA"/>
              </w:rPr>
              <w:br/>
            </w:r>
          </w:p>
          <w:p w14:paraId="038EA85C" w14:textId="77777777" w:rsidR="000F0840" w:rsidRPr="004317FE" w:rsidRDefault="000F0840" w:rsidP="00B945D5">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Політика </w:t>
            </w:r>
            <w:proofErr w:type="spellStart"/>
            <w:r w:rsidRPr="004317FE">
              <w:rPr>
                <w:rFonts w:ascii="Avenir Next Cyr" w:hAnsi="Avenir Next Cyr"/>
                <w:b/>
                <w:color w:val="FFFFFF" w:themeColor="background1"/>
                <w:sz w:val="19"/>
                <w:szCs w:val="19"/>
                <w:lang w:val="uk-UA"/>
              </w:rPr>
              <w:t>Effie</w:t>
            </w:r>
            <w:proofErr w:type="spellEnd"/>
            <w:r w:rsidRPr="004317FE">
              <w:rPr>
                <w:rFonts w:ascii="Avenir Next Cyr" w:hAnsi="Avenir Next Cyr"/>
                <w:b/>
                <w:color w:val="FFFFFF" w:themeColor="background1"/>
                <w:sz w:val="19"/>
                <w:szCs w:val="19"/>
                <w:lang w:val="uk-UA"/>
              </w:rPr>
              <w:t xml:space="preserv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w:t>
            </w:r>
            <w:proofErr w:type="spellStart"/>
            <w:r w:rsidRPr="004317FE">
              <w:rPr>
                <w:rFonts w:ascii="Avenir Next Cyr" w:hAnsi="Avenir Next Cyr"/>
                <w:b/>
                <w:color w:val="FFFFFF" w:themeColor="background1"/>
                <w:sz w:val="19"/>
                <w:szCs w:val="19"/>
                <w:lang w:val="uk-UA"/>
              </w:rPr>
              <w:t>кредитcи</w:t>
            </w:r>
            <w:proofErr w:type="spellEnd"/>
            <w:r w:rsidRPr="004317FE">
              <w:rPr>
                <w:rFonts w:ascii="Avenir Next Cyr" w:hAnsi="Avenir Next Cyr"/>
                <w:b/>
                <w:color w:val="FFFFFF" w:themeColor="background1"/>
                <w:sz w:val="19"/>
                <w:szCs w:val="19"/>
                <w:lang w:val="uk-UA"/>
              </w:rPr>
              <w:t xml:space="preserve"> після того, як заявку було подано. Доповнення приймаються лише в кожному конкретному випадку. Жодні 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Pr="004317FE">
              <w:rPr>
                <w:rFonts w:ascii="Avenir Next Cyr" w:hAnsi="Avenir Next Cyr"/>
                <w:b/>
                <w:color w:val="FFFFFF" w:themeColor="background1"/>
                <w:sz w:val="19"/>
                <w:szCs w:val="19"/>
                <w:u w:val="single"/>
                <w:lang w:val="uk-UA"/>
              </w:rPr>
              <w:br/>
            </w:r>
          </w:p>
          <w:p w14:paraId="12DD8400" w14:textId="77777777" w:rsidR="000F0840" w:rsidRPr="004317FE" w:rsidRDefault="000F0840" w:rsidP="00B945D5">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w:t>
            </w:r>
            <w:proofErr w:type="spellStart"/>
            <w:r w:rsidRPr="004317FE">
              <w:rPr>
                <w:rFonts w:ascii="Avenir Next Cyr" w:hAnsi="Avenir Next Cyr"/>
                <w:b/>
                <w:color w:val="FFFFFF" w:themeColor="background1"/>
                <w:sz w:val="19"/>
                <w:szCs w:val="19"/>
                <w:lang w:val="uk-UA"/>
              </w:rPr>
              <w:t>кредитсів</w:t>
            </w:r>
            <w:proofErr w:type="spellEnd"/>
            <w:r w:rsidRPr="004317FE">
              <w:rPr>
                <w:rFonts w:ascii="Avenir Next Cyr" w:hAnsi="Avenir Next Cyr"/>
                <w:b/>
                <w:color w:val="FFFFFF" w:themeColor="background1"/>
                <w:sz w:val="19"/>
                <w:szCs w:val="19"/>
                <w:lang w:val="uk-UA"/>
              </w:rPr>
              <w:t xml:space="preserve"> є єдиними особами, які будуть оголошені публічно, якщо ваш кейс стане фіналістом чи переможцем конкурсу. </w:t>
            </w:r>
          </w:p>
        </w:tc>
      </w:tr>
      <w:tr w:rsidR="000F0840" w:rsidRPr="004317FE" w14:paraId="02B50D34" w14:textId="77777777" w:rsidTr="00B945D5">
        <w:trPr>
          <w:trHeight w:val="261"/>
        </w:trPr>
        <w:tc>
          <w:tcPr>
            <w:tcW w:w="10658" w:type="dxa"/>
            <w:gridSpan w:val="2"/>
            <w:tcBorders>
              <w:top w:val="nil"/>
              <w:left w:val="nil"/>
              <w:bottom w:val="nil"/>
              <w:right w:val="nil"/>
            </w:tcBorders>
            <w:shd w:val="clear" w:color="auto" w:fill="auto"/>
          </w:tcPr>
          <w:p w14:paraId="2B2CBCC6" w14:textId="77777777" w:rsidR="000F0840" w:rsidRPr="004317FE" w:rsidRDefault="000F0840" w:rsidP="00B945D5">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0F0840" w:rsidRPr="004317FE" w14:paraId="5791C321" w14:textId="77777777" w:rsidTr="00B945D5">
              <w:trPr>
                <w:trHeight w:val="1036"/>
              </w:trPr>
              <w:tc>
                <w:tcPr>
                  <w:tcW w:w="10348" w:type="dxa"/>
                  <w:shd w:val="clear" w:color="auto" w:fill="A6A6A6" w:themeFill="background1" w:themeFillShade="A6"/>
                  <w:vAlign w:val="center"/>
                </w:tcPr>
                <w:p w14:paraId="6E52C1A8"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77DC400A" w14:textId="77777777" w:rsidR="000F0840" w:rsidRPr="004317FE" w:rsidRDefault="000F0840" w:rsidP="00B945D5">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lastRenderedPageBreak/>
                    <w:t xml:space="preserve">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на сайті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Awards Ukraine в розділі «Переможці» та в міжнародній базі </w:t>
                  </w:r>
                  <w:hyperlink r:id="rId30" w:tgtFrame="blank" w:history="1">
                    <w:proofErr w:type="spellStart"/>
                    <w:r w:rsidRPr="004317FE">
                      <w:rPr>
                        <w:rStyle w:val="40"/>
                        <w:rFonts w:ascii="Avenir Next Cyr" w:hAnsi="Avenir Next Cyr"/>
                        <w:b/>
                        <w:bCs/>
                        <w:i/>
                        <w:iCs/>
                        <w:sz w:val="19"/>
                        <w:szCs w:val="19"/>
                        <w:u w:val="single"/>
                        <w:lang w:val="uk-UA"/>
                      </w:rPr>
                      <w:t>Case</w:t>
                    </w:r>
                    <w:proofErr w:type="spellEnd"/>
                    <w:r w:rsidRPr="004317FE">
                      <w:rPr>
                        <w:rStyle w:val="40"/>
                        <w:rFonts w:ascii="Avenir Next Cyr" w:hAnsi="Avenir Next Cyr"/>
                        <w:b/>
                        <w:bCs/>
                        <w:i/>
                        <w:iCs/>
                        <w:sz w:val="19"/>
                        <w:szCs w:val="19"/>
                        <w:u w:val="single"/>
                        <w:lang w:val="uk-UA"/>
                      </w:rPr>
                      <w:t xml:space="preserve"> </w:t>
                    </w:r>
                    <w:proofErr w:type="spellStart"/>
                    <w:r w:rsidRPr="004317FE">
                      <w:rPr>
                        <w:rStyle w:val="40"/>
                        <w:rFonts w:ascii="Avenir Next Cyr" w:hAnsi="Avenir Next Cyr"/>
                        <w:b/>
                        <w:bCs/>
                        <w:i/>
                        <w:iCs/>
                        <w:sz w:val="19"/>
                        <w:szCs w:val="19"/>
                        <w:u w:val="single"/>
                        <w:lang w:val="uk-UA"/>
                      </w:rPr>
                      <w:t>Library</w:t>
                    </w:r>
                    <w:proofErr w:type="spellEnd"/>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0F0840" w:rsidRPr="004317FE" w14:paraId="0EAB5D98" w14:textId="77777777" w:rsidTr="00B945D5">
              <w:tc>
                <w:tcPr>
                  <w:tcW w:w="5242" w:type="dxa"/>
                  <w:gridSpan w:val="2"/>
                  <w:shd w:val="clear" w:color="auto" w:fill="auto"/>
                </w:tcPr>
                <w:p w14:paraId="0DF7C0CD"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lastRenderedPageBreak/>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74AC3CF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0F0840" w:rsidRPr="004317FE" w14:paraId="179EFD69" w14:textId="77777777" w:rsidTr="00B945D5">
              <w:tc>
                <w:tcPr>
                  <w:tcW w:w="1813" w:type="dxa"/>
                  <w:shd w:val="clear" w:color="auto" w:fill="auto"/>
                </w:tcPr>
                <w:p w14:paraId="5F325AEC"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29D6ED3F"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355857BD"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192ABCF0"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3E2AAE0B" w14:textId="77777777" w:rsidTr="00B945D5">
              <w:tc>
                <w:tcPr>
                  <w:tcW w:w="1813" w:type="dxa"/>
                  <w:shd w:val="clear" w:color="auto" w:fill="auto"/>
                </w:tcPr>
                <w:p w14:paraId="496C5DCA"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5D56F482"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6BEF0F2B"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4D25CCB2"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7C5D6205" w14:textId="77777777" w:rsidTr="00B945D5">
              <w:tc>
                <w:tcPr>
                  <w:tcW w:w="1813" w:type="dxa"/>
                  <w:shd w:val="clear" w:color="auto" w:fill="auto"/>
                </w:tcPr>
                <w:p w14:paraId="0663AC9F"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38E21452"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54326F58"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DE66FD7"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20283FE6" w14:textId="77777777" w:rsidTr="00B945D5">
              <w:tc>
                <w:tcPr>
                  <w:tcW w:w="1813" w:type="dxa"/>
                  <w:shd w:val="clear" w:color="auto" w:fill="auto"/>
                </w:tcPr>
                <w:p w14:paraId="25864EA2"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2C835739"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5B5EC4A" w14:textId="77777777" w:rsidR="000F0840" w:rsidRPr="004317FE" w:rsidRDefault="000F0840" w:rsidP="00B945D5">
                  <w:pPr>
                    <w:pStyle w:val="MediumShading1-Accent11"/>
                    <w:spacing w:before="120" w:after="120"/>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6F36B0C4" w14:textId="77777777" w:rsidR="000F0840" w:rsidRPr="004317FE" w:rsidRDefault="000F0840" w:rsidP="00B945D5">
                  <w:pPr>
                    <w:pStyle w:val="MediumShading1-Accent11"/>
                    <w:spacing w:before="120" w:after="120"/>
                    <w:rPr>
                      <w:rFonts w:ascii="Avenir Next Cyr" w:hAnsi="Avenir Next Cyr"/>
                      <w:color w:val="auto"/>
                      <w:sz w:val="18"/>
                      <w:szCs w:val="18"/>
                      <w:lang w:val="uk-UA"/>
                    </w:rPr>
                  </w:pPr>
                </w:p>
              </w:tc>
            </w:tr>
            <w:tr w:rsidR="000F0840" w:rsidRPr="004317FE" w14:paraId="1D032EA9" w14:textId="77777777" w:rsidTr="00B945D5">
              <w:tc>
                <w:tcPr>
                  <w:tcW w:w="5242" w:type="dxa"/>
                  <w:gridSpan w:val="2"/>
                  <w:shd w:val="clear" w:color="auto" w:fill="auto"/>
                </w:tcPr>
                <w:p w14:paraId="4328153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73C30E2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0F0840" w:rsidRPr="004317FE" w14:paraId="310F7C0D" w14:textId="77777777" w:rsidTr="00B945D5">
              <w:tc>
                <w:tcPr>
                  <w:tcW w:w="1813" w:type="dxa"/>
                  <w:shd w:val="clear" w:color="auto" w:fill="auto"/>
                </w:tcPr>
                <w:p w14:paraId="1E21D54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13009E87"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9CE5353"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1B5F460F"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27758A0" w14:textId="77777777" w:rsidTr="00B945D5">
              <w:tc>
                <w:tcPr>
                  <w:tcW w:w="1813" w:type="dxa"/>
                  <w:shd w:val="clear" w:color="auto" w:fill="auto"/>
                </w:tcPr>
                <w:p w14:paraId="3A16C6F4"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16DB5C61"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873B1A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097256C4"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21E1E9C" w14:textId="77777777" w:rsidTr="00B945D5">
              <w:tc>
                <w:tcPr>
                  <w:tcW w:w="1813" w:type="dxa"/>
                  <w:shd w:val="clear" w:color="auto" w:fill="auto"/>
                </w:tcPr>
                <w:p w14:paraId="378FA72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1D0D33E8"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E8D0B7F"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3FED42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67F8C2AE" w14:textId="77777777" w:rsidTr="00B945D5">
              <w:tc>
                <w:tcPr>
                  <w:tcW w:w="1813" w:type="dxa"/>
                  <w:shd w:val="clear" w:color="auto" w:fill="auto"/>
                </w:tcPr>
                <w:p w14:paraId="588907DC"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1BFF5DD1"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EBECBB5"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68999BBE"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63545BB" w14:textId="77777777" w:rsidTr="00B945D5">
              <w:tc>
                <w:tcPr>
                  <w:tcW w:w="5242" w:type="dxa"/>
                  <w:gridSpan w:val="2"/>
                  <w:shd w:val="clear" w:color="auto" w:fill="auto"/>
                </w:tcPr>
                <w:p w14:paraId="4D517450"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48E7F881"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0F0840" w:rsidRPr="004317FE" w14:paraId="51C133DC" w14:textId="77777777" w:rsidTr="00B945D5">
              <w:tc>
                <w:tcPr>
                  <w:tcW w:w="1813" w:type="dxa"/>
                  <w:shd w:val="clear" w:color="auto" w:fill="auto"/>
                </w:tcPr>
                <w:p w14:paraId="44C0DABE"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359493A0"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FF02A7B"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5B9A83D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12250BA1" w14:textId="77777777" w:rsidTr="00B945D5">
              <w:tc>
                <w:tcPr>
                  <w:tcW w:w="1813" w:type="dxa"/>
                  <w:shd w:val="clear" w:color="auto" w:fill="auto"/>
                </w:tcPr>
                <w:p w14:paraId="7BEF6DD0"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B54BE2C"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D107054"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2AB2384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54711837" w14:textId="77777777" w:rsidTr="00B945D5">
              <w:tc>
                <w:tcPr>
                  <w:tcW w:w="1813" w:type="dxa"/>
                  <w:shd w:val="clear" w:color="auto" w:fill="auto"/>
                </w:tcPr>
                <w:p w14:paraId="323BD630"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3C94B9D8"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30AA551B"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18FCB25"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95F57BA" w14:textId="77777777" w:rsidTr="00B945D5">
              <w:tc>
                <w:tcPr>
                  <w:tcW w:w="1813" w:type="dxa"/>
                  <w:shd w:val="clear" w:color="auto" w:fill="auto"/>
                </w:tcPr>
                <w:p w14:paraId="11BAE4A7"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49E2990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514C05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5824731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026AD042" w14:textId="77777777" w:rsidTr="00B945D5">
              <w:tc>
                <w:tcPr>
                  <w:tcW w:w="5242" w:type="dxa"/>
                  <w:gridSpan w:val="2"/>
                  <w:shd w:val="clear" w:color="auto" w:fill="auto"/>
                </w:tcPr>
                <w:p w14:paraId="29B53A69"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288E9EB2"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0F0840" w:rsidRPr="004317FE" w14:paraId="408E1923" w14:textId="77777777" w:rsidTr="00B945D5">
              <w:tc>
                <w:tcPr>
                  <w:tcW w:w="1813" w:type="dxa"/>
                  <w:shd w:val="clear" w:color="auto" w:fill="auto"/>
                </w:tcPr>
                <w:p w14:paraId="56C4334A"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3FF08A6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9F99CAF"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47FC9933"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45C30AD3" w14:textId="77777777" w:rsidTr="00B945D5">
              <w:tc>
                <w:tcPr>
                  <w:tcW w:w="1813" w:type="dxa"/>
                  <w:shd w:val="clear" w:color="auto" w:fill="auto"/>
                </w:tcPr>
                <w:p w14:paraId="266724D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5DFE014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4832C0C"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673DB7DA"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F8D3BDE" w14:textId="77777777" w:rsidTr="00B945D5">
              <w:tc>
                <w:tcPr>
                  <w:tcW w:w="1813" w:type="dxa"/>
                  <w:shd w:val="clear" w:color="auto" w:fill="auto"/>
                </w:tcPr>
                <w:p w14:paraId="66831851"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4E48C93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95B60F9"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1A41A2F"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13E3CA49" w14:textId="77777777" w:rsidTr="00B945D5">
              <w:tc>
                <w:tcPr>
                  <w:tcW w:w="1813" w:type="dxa"/>
                  <w:shd w:val="clear" w:color="auto" w:fill="auto"/>
                </w:tcPr>
                <w:p w14:paraId="583E6F5D"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6E433A12"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417A4F9"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3A20B59B"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503EA7F1" w14:textId="77777777" w:rsidTr="00B945D5">
              <w:tc>
                <w:tcPr>
                  <w:tcW w:w="5242" w:type="dxa"/>
                  <w:gridSpan w:val="2"/>
                  <w:shd w:val="clear" w:color="auto" w:fill="auto"/>
                </w:tcPr>
                <w:p w14:paraId="24D4173B"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778BFB8F" w14:textId="77777777" w:rsidR="000F0840" w:rsidRPr="004317FE" w:rsidRDefault="000F0840" w:rsidP="00B945D5">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0F0840" w:rsidRPr="004317FE" w14:paraId="1A649002" w14:textId="77777777" w:rsidTr="00B945D5">
              <w:tc>
                <w:tcPr>
                  <w:tcW w:w="1813" w:type="dxa"/>
                  <w:shd w:val="clear" w:color="auto" w:fill="auto"/>
                </w:tcPr>
                <w:p w14:paraId="0EBDA04C"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lastRenderedPageBreak/>
                    <w:t>Ім’я та прізвище:</w:t>
                  </w:r>
                </w:p>
              </w:tc>
              <w:tc>
                <w:tcPr>
                  <w:tcW w:w="3429" w:type="dxa"/>
                  <w:shd w:val="clear" w:color="auto" w:fill="auto"/>
                </w:tcPr>
                <w:p w14:paraId="1BBB2BA0"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76854C73"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72D2C1DF"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1D047991" w14:textId="77777777" w:rsidTr="00B945D5">
              <w:tc>
                <w:tcPr>
                  <w:tcW w:w="1813" w:type="dxa"/>
                  <w:shd w:val="clear" w:color="auto" w:fill="auto"/>
                </w:tcPr>
                <w:p w14:paraId="1EF56A48"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47FAFF8F"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32ADBA8"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1E39732E"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527079A9" w14:textId="77777777" w:rsidTr="00B945D5">
              <w:tc>
                <w:tcPr>
                  <w:tcW w:w="1813" w:type="dxa"/>
                  <w:shd w:val="clear" w:color="auto" w:fill="auto"/>
                </w:tcPr>
                <w:p w14:paraId="4FB86F97"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19DCB5E"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D8FDB58"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2DEA519"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r w:rsidR="000F0840" w:rsidRPr="004317FE" w14:paraId="208E3DCB" w14:textId="77777777" w:rsidTr="00B945D5">
              <w:tc>
                <w:tcPr>
                  <w:tcW w:w="1813" w:type="dxa"/>
                  <w:shd w:val="clear" w:color="auto" w:fill="auto"/>
                </w:tcPr>
                <w:p w14:paraId="3FF83078" w14:textId="77777777" w:rsidR="000F0840" w:rsidRPr="004317FE" w:rsidRDefault="000F0840" w:rsidP="00B945D5">
                  <w:pPr>
                    <w:pStyle w:val="MediumShading1-Accent11"/>
                    <w:spacing w:before="120" w:after="120"/>
                    <w:rPr>
                      <w:rFonts w:ascii="Avenir Next Cyr" w:hAnsi="Avenir Next Cyr"/>
                      <w:b/>
                      <w:color w:val="auto"/>
                      <w:sz w:val="19"/>
                      <w:szCs w:val="20"/>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429" w:type="dxa"/>
                  <w:shd w:val="clear" w:color="auto" w:fill="auto"/>
                </w:tcPr>
                <w:p w14:paraId="2F6850E6"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FF45135" w14:textId="77777777" w:rsidR="000F0840" w:rsidRPr="004317FE" w:rsidRDefault="000F0840" w:rsidP="00B945D5">
                  <w:pPr>
                    <w:pStyle w:val="MediumShading1-Accent11"/>
                    <w:spacing w:before="120" w:after="120"/>
                    <w:rPr>
                      <w:rFonts w:ascii="Avenir Next Cyr" w:hAnsi="Avenir Next Cyr"/>
                      <w:b/>
                      <w:color w:val="auto"/>
                      <w:sz w:val="19"/>
                      <w:szCs w:val="19"/>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3573" w:type="dxa"/>
                  <w:shd w:val="clear" w:color="auto" w:fill="auto"/>
                </w:tcPr>
                <w:p w14:paraId="6ADC4D4C" w14:textId="77777777" w:rsidR="000F0840" w:rsidRPr="004317FE" w:rsidRDefault="000F0840" w:rsidP="00B945D5">
                  <w:pPr>
                    <w:pStyle w:val="MediumShading1-Accent11"/>
                    <w:spacing w:before="120" w:after="120"/>
                    <w:rPr>
                      <w:rFonts w:ascii="Avenir Next Cyr" w:hAnsi="Avenir Next Cyr"/>
                      <w:color w:val="auto"/>
                      <w:sz w:val="19"/>
                      <w:szCs w:val="19"/>
                      <w:lang w:val="uk-UA"/>
                    </w:rPr>
                  </w:pPr>
                </w:p>
              </w:tc>
            </w:tr>
          </w:tbl>
          <w:p w14:paraId="0BE55EDB" w14:textId="77777777" w:rsidR="000F0840" w:rsidRPr="004317FE" w:rsidRDefault="000F0840" w:rsidP="00B945D5">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0F0840" w:rsidRPr="004317FE" w14:paraId="4915CA06" w14:textId="77777777" w:rsidTr="00B945D5">
              <w:trPr>
                <w:trHeight w:val="1054"/>
              </w:trPr>
              <w:tc>
                <w:tcPr>
                  <w:tcW w:w="10790" w:type="dxa"/>
                  <w:shd w:val="clear" w:color="auto" w:fill="BFBFBF" w:themeFill="background1" w:themeFillShade="BF"/>
                  <w:vAlign w:val="center"/>
                </w:tcPr>
                <w:p w14:paraId="79749D52" w14:textId="77777777" w:rsidR="000F0840" w:rsidRPr="004317FE" w:rsidRDefault="000F0840" w:rsidP="00B945D5">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ДОДАТКОВІ ІНДИВІДУАЛЬНІ КРЕДИТСИ</w:t>
                  </w:r>
                </w:p>
                <w:p w14:paraId="09C4419D" w14:textId="77777777" w:rsidR="000F0840" w:rsidRPr="004317FE" w:rsidRDefault="000F0840" w:rsidP="00B945D5">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будуть опубліковані тільки в міжнародній базі </w:t>
                  </w:r>
                  <w:hyperlink r:id="rId31" w:tgtFrame="blank" w:history="1">
                    <w:proofErr w:type="spellStart"/>
                    <w:r w:rsidRPr="004317FE">
                      <w:rPr>
                        <w:rStyle w:val="40"/>
                        <w:rFonts w:ascii="Avenir Next Cyr" w:hAnsi="Avenir Next Cyr"/>
                        <w:i/>
                        <w:iCs/>
                        <w:sz w:val="19"/>
                        <w:szCs w:val="19"/>
                        <w:u w:val="single"/>
                        <w:shd w:val="clear" w:color="auto" w:fill="BFBFBF" w:themeFill="background1" w:themeFillShade="BF"/>
                        <w:lang w:val="uk-UA"/>
                      </w:rPr>
                      <w:t>Case</w:t>
                    </w:r>
                    <w:proofErr w:type="spellEnd"/>
                    <w:r w:rsidRPr="004317FE">
                      <w:rPr>
                        <w:rStyle w:val="40"/>
                        <w:rFonts w:ascii="Avenir Next Cyr" w:hAnsi="Avenir Next Cyr"/>
                        <w:i/>
                        <w:iCs/>
                        <w:sz w:val="19"/>
                        <w:szCs w:val="19"/>
                        <w:u w:val="single"/>
                        <w:shd w:val="clear" w:color="auto" w:fill="BFBFBF" w:themeFill="background1" w:themeFillShade="BF"/>
                        <w:lang w:val="uk-UA"/>
                      </w:rPr>
                      <w:t xml:space="preserve"> </w:t>
                    </w:r>
                    <w:proofErr w:type="spellStart"/>
                    <w:r w:rsidRPr="004317FE">
                      <w:rPr>
                        <w:rStyle w:val="40"/>
                        <w:rFonts w:ascii="Avenir Next Cyr" w:hAnsi="Avenir Next Cyr"/>
                        <w:i/>
                        <w:iCs/>
                        <w:sz w:val="19"/>
                        <w:szCs w:val="19"/>
                        <w:u w:val="single"/>
                        <w:shd w:val="clear" w:color="auto" w:fill="BFBFBF" w:themeFill="background1" w:themeFillShade="BF"/>
                        <w:lang w:val="uk-UA"/>
                      </w:rPr>
                      <w:t>Library</w:t>
                    </w:r>
                    <w:proofErr w:type="spellEnd"/>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w:t>
                  </w:r>
                  <w:proofErr w:type="spellStart"/>
                  <w:r w:rsidRPr="004317FE">
                    <w:rPr>
                      <w:rFonts w:ascii="Avenir Next Cyr" w:hAnsi="Avenir Next Cyr"/>
                      <w:i/>
                      <w:color w:val="auto"/>
                      <w:sz w:val="19"/>
                      <w:szCs w:val="19"/>
                      <w:lang w:val="uk-UA"/>
                    </w:rPr>
                    <w:t>Effie</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Worldwide</w:t>
                  </w:r>
                  <w:proofErr w:type="spellEnd"/>
                  <w:r w:rsidRPr="004317FE">
                    <w:rPr>
                      <w:rFonts w:ascii="Avenir Next Cyr" w:hAnsi="Avenir Next Cyr"/>
                      <w:i/>
                      <w:color w:val="auto"/>
                      <w:sz w:val="19"/>
                      <w:szCs w:val="19"/>
                      <w:lang w:val="uk-UA"/>
                    </w:rPr>
                    <w:t xml:space="preserve">. Вказані особи повинні бути поточними чи колишніми членами команд тих компаній,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яких вказані. Ви можете </w:t>
                  </w:r>
                  <w:proofErr w:type="spellStart"/>
                  <w:r w:rsidRPr="004317FE">
                    <w:rPr>
                      <w:rFonts w:ascii="Avenir Next Cyr" w:hAnsi="Avenir Next Cyr"/>
                      <w:i/>
                      <w:color w:val="auto"/>
                      <w:sz w:val="19"/>
                      <w:szCs w:val="19"/>
                      <w:lang w:val="uk-UA"/>
                    </w:rPr>
                    <w:t>внести</w:t>
                  </w:r>
                  <w:proofErr w:type="spellEnd"/>
                  <w:r w:rsidRPr="004317FE">
                    <w:rPr>
                      <w:rFonts w:ascii="Avenir Next Cyr" w:hAnsi="Avenir Next Cyr"/>
                      <w:i/>
                      <w:color w:val="auto"/>
                      <w:sz w:val="19"/>
                      <w:szCs w:val="19"/>
                      <w:lang w:val="uk-UA"/>
                    </w:rPr>
                    <w:t xml:space="preserve"> </w:t>
                  </w:r>
                  <w:proofErr w:type="spellStart"/>
                  <w:r w:rsidRPr="004317FE">
                    <w:rPr>
                      <w:rFonts w:ascii="Avenir Next Cyr" w:hAnsi="Avenir Next Cyr"/>
                      <w:i/>
                      <w:color w:val="auto"/>
                      <w:sz w:val="19"/>
                      <w:szCs w:val="19"/>
                      <w:lang w:val="uk-UA"/>
                    </w:rPr>
                    <w:t>кредитси</w:t>
                  </w:r>
                  <w:proofErr w:type="spellEnd"/>
                  <w:r w:rsidRPr="004317FE">
                    <w:rPr>
                      <w:rFonts w:ascii="Avenir Next Cyr" w:hAnsi="Avenir Next Cyr"/>
                      <w:i/>
                      <w:color w:val="auto"/>
                      <w:sz w:val="19"/>
                      <w:szCs w:val="19"/>
                      <w:lang w:val="uk-UA"/>
                    </w:rPr>
                    <w:t xml:space="preserve">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0F0840" w:rsidRPr="004317FE" w14:paraId="65A7873A" w14:textId="77777777" w:rsidTr="00B945D5">
              <w:tc>
                <w:tcPr>
                  <w:tcW w:w="3371" w:type="dxa"/>
                  <w:gridSpan w:val="2"/>
                  <w:shd w:val="clear" w:color="auto" w:fill="auto"/>
                </w:tcPr>
                <w:p w14:paraId="63F4258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2851056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474964A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0F0840" w:rsidRPr="004317FE" w14:paraId="107B14EC" w14:textId="77777777" w:rsidTr="00B945D5">
              <w:trPr>
                <w:trHeight w:val="20"/>
              </w:trPr>
              <w:tc>
                <w:tcPr>
                  <w:tcW w:w="1130" w:type="dxa"/>
                  <w:shd w:val="clear" w:color="auto" w:fill="auto"/>
                </w:tcPr>
                <w:p w14:paraId="66FBA21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5E87683C"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0BB6B1FF"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7AD74233"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2F139211"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1CD7739D"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33678C8F" w14:textId="77777777" w:rsidTr="00B945D5">
              <w:tc>
                <w:tcPr>
                  <w:tcW w:w="1130" w:type="dxa"/>
                  <w:shd w:val="clear" w:color="auto" w:fill="auto"/>
                </w:tcPr>
                <w:p w14:paraId="5CDE4EC4"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57809569"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7AF0BFAC"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00F62439"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7DD84032"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6C23C5C8"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384551B6" w14:textId="77777777" w:rsidTr="00B945D5">
              <w:tc>
                <w:tcPr>
                  <w:tcW w:w="1130" w:type="dxa"/>
                  <w:shd w:val="clear" w:color="auto" w:fill="auto"/>
                </w:tcPr>
                <w:p w14:paraId="26880A04"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4BF4FA8B"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103C7E17"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7BBDF8CA"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41FE65AD" w14:textId="77777777" w:rsidR="000F0840" w:rsidRPr="004317FE" w:rsidRDefault="000F0840" w:rsidP="00B945D5">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578F8745"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43EC400F" w14:textId="77777777" w:rsidTr="00B945D5">
              <w:tc>
                <w:tcPr>
                  <w:tcW w:w="1130" w:type="dxa"/>
                  <w:shd w:val="clear" w:color="auto" w:fill="auto"/>
                </w:tcPr>
                <w:p w14:paraId="565C7F51"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241" w:type="dxa"/>
                  <w:shd w:val="clear" w:color="auto" w:fill="auto"/>
                </w:tcPr>
                <w:p w14:paraId="358D3C37"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0" w:type="dxa"/>
                  <w:shd w:val="clear" w:color="auto" w:fill="auto"/>
                </w:tcPr>
                <w:p w14:paraId="064BD224"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67" w:type="dxa"/>
                  <w:shd w:val="clear" w:color="auto" w:fill="auto"/>
                </w:tcPr>
                <w:p w14:paraId="25C95F7C" w14:textId="77777777" w:rsidR="000F0840" w:rsidRPr="004317FE" w:rsidRDefault="000F0840" w:rsidP="00B945D5">
                  <w:pPr>
                    <w:spacing w:before="120" w:after="120" w:line="240" w:lineRule="auto"/>
                    <w:rPr>
                      <w:rFonts w:ascii="Avenir Next Cyr" w:hAnsi="Avenir Next Cyr"/>
                      <w:color w:val="auto"/>
                      <w:sz w:val="18"/>
                      <w:szCs w:val="18"/>
                      <w:lang w:val="uk-UA"/>
                    </w:rPr>
                  </w:pPr>
                </w:p>
              </w:tc>
              <w:tc>
                <w:tcPr>
                  <w:tcW w:w="1134" w:type="dxa"/>
                  <w:shd w:val="clear" w:color="auto" w:fill="auto"/>
                </w:tcPr>
                <w:p w14:paraId="3960D890" w14:textId="77777777" w:rsidR="000F0840" w:rsidRPr="004317FE" w:rsidRDefault="000F0840" w:rsidP="00B945D5">
                  <w:pPr>
                    <w:spacing w:before="120" w:after="120" w:line="240" w:lineRule="auto"/>
                    <w:rPr>
                      <w:rFonts w:ascii="Avenir Next Cyr" w:hAnsi="Avenir Next Cyr"/>
                      <w:b/>
                      <w:color w:val="auto"/>
                      <w:sz w:val="18"/>
                      <w:szCs w:val="18"/>
                      <w:lang w:val="uk-UA"/>
                    </w:rPr>
                  </w:pPr>
                  <w:proofErr w:type="spellStart"/>
                  <w:r w:rsidRPr="004317FE">
                    <w:rPr>
                      <w:rFonts w:ascii="Avenir Next Cyr" w:hAnsi="Avenir Next Cyr"/>
                      <w:b/>
                      <w:color w:val="auto"/>
                      <w:sz w:val="18"/>
                      <w:szCs w:val="18"/>
                      <w:lang w:val="uk-UA"/>
                    </w:rPr>
                    <w:t>Email</w:t>
                  </w:r>
                  <w:proofErr w:type="spellEnd"/>
                  <w:r w:rsidRPr="004317FE">
                    <w:rPr>
                      <w:rFonts w:ascii="Avenir Next Cyr" w:hAnsi="Avenir Next Cyr"/>
                      <w:b/>
                      <w:color w:val="auto"/>
                      <w:sz w:val="18"/>
                      <w:szCs w:val="18"/>
                      <w:lang w:val="uk-UA"/>
                    </w:rPr>
                    <w:t>:</w:t>
                  </w:r>
                </w:p>
              </w:tc>
              <w:tc>
                <w:tcPr>
                  <w:tcW w:w="2412" w:type="dxa"/>
                  <w:shd w:val="clear" w:color="auto" w:fill="auto"/>
                </w:tcPr>
                <w:p w14:paraId="5360CED9" w14:textId="77777777" w:rsidR="000F0840" w:rsidRPr="004317FE" w:rsidRDefault="000F0840" w:rsidP="00B945D5">
                  <w:pPr>
                    <w:spacing w:before="120" w:after="120" w:line="240" w:lineRule="auto"/>
                    <w:rPr>
                      <w:rFonts w:ascii="Avenir Next Cyr" w:hAnsi="Avenir Next Cyr"/>
                      <w:color w:val="auto"/>
                      <w:sz w:val="18"/>
                      <w:szCs w:val="18"/>
                      <w:lang w:val="uk-UA"/>
                    </w:rPr>
                  </w:pPr>
                </w:p>
              </w:tc>
            </w:tr>
            <w:tr w:rsidR="000F0840" w:rsidRPr="004317FE" w14:paraId="185C6336" w14:textId="77777777" w:rsidTr="00B945D5">
              <w:tc>
                <w:tcPr>
                  <w:tcW w:w="3371" w:type="dxa"/>
                  <w:gridSpan w:val="2"/>
                  <w:shd w:val="clear" w:color="auto" w:fill="auto"/>
                </w:tcPr>
                <w:p w14:paraId="5962687F"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2F4FC34E"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220441C8"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0F0840" w:rsidRPr="004317FE" w14:paraId="6062BC82" w14:textId="77777777" w:rsidTr="00B945D5">
              <w:tc>
                <w:tcPr>
                  <w:tcW w:w="1130" w:type="dxa"/>
                  <w:shd w:val="clear" w:color="auto" w:fill="auto"/>
                </w:tcPr>
                <w:p w14:paraId="2B56C20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A5E048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3E03FD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CFD75D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29F94E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6F21025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FF53AC2" w14:textId="77777777" w:rsidTr="00B945D5">
              <w:tc>
                <w:tcPr>
                  <w:tcW w:w="1130" w:type="dxa"/>
                  <w:shd w:val="clear" w:color="auto" w:fill="auto"/>
                </w:tcPr>
                <w:p w14:paraId="46E6B46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BA3797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978480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466F7D3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E24B1C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0C4FB9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AEBC223" w14:textId="77777777" w:rsidTr="00B945D5">
              <w:tc>
                <w:tcPr>
                  <w:tcW w:w="1130" w:type="dxa"/>
                  <w:shd w:val="clear" w:color="auto" w:fill="auto"/>
                </w:tcPr>
                <w:p w14:paraId="3DDBE8F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884FFF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15C24A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6F6316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DD1C1A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2FF65A9"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189DA70" w14:textId="77777777" w:rsidTr="00B945D5">
              <w:tc>
                <w:tcPr>
                  <w:tcW w:w="1130" w:type="dxa"/>
                  <w:shd w:val="clear" w:color="auto" w:fill="auto"/>
                </w:tcPr>
                <w:p w14:paraId="618385F7"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DB74FF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4C846F0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0FA462B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06CEEE3"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E154877"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B316809" w14:textId="77777777" w:rsidTr="00B945D5">
              <w:tc>
                <w:tcPr>
                  <w:tcW w:w="3371" w:type="dxa"/>
                  <w:gridSpan w:val="2"/>
                  <w:shd w:val="clear" w:color="auto" w:fill="auto"/>
                </w:tcPr>
                <w:p w14:paraId="508DF96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#7</w:t>
                  </w:r>
                </w:p>
              </w:tc>
              <w:tc>
                <w:tcPr>
                  <w:tcW w:w="3597" w:type="dxa"/>
                  <w:gridSpan w:val="2"/>
                  <w:shd w:val="clear" w:color="auto" w:fill="auto"/>
                </w:tcPr>
                <w:p w14:paraId="71A55129"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6E2777F2"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0F0840" w:rsidRPr="004317FE" w14:paraId="0CD8D39E" w14:textId="77777777" w:rsidTr="00B945D5">
              <w:tc>
                <w:tcPr>
                  <w:tcW w:w="1130" w:type="dxa"/>
                  <w:shd w:val="clear" w:color="auto" w:fill="auto"/>
                </w:tcPr>
                <w:p w14:paraId="31711B7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5B37FB0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DA6F28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58B1C4A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6D1542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1796BCE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6427FFA" w14:textId="77777777" w:rsidTr="00B945D5">
              <w:tc>
                <w:tcPr>
                  <w:tcW w:w="1130" w:type="dxa"/>
                  <w:shd w:val="clear" w:color="auto" w:fill="auto"/>
                </w:tcPr>
                <w:p w14:paraId="753AF9A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Посада:</w:t>
                  </w:r>
                </w:p>
              </w:tc>
              <w:tc>
                <w:tcPr>
                  <w:tcW w:w="2241" w:type="dxa"/>
                  <w:shd w:val="clear" w:color="auto" w:fill="auto"/>
                </w:tcPr>
                <w:p w14:paraId="7287C69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DDB848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4977DC86"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653E45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B6B810C"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CC281C5" w14:textId="77777777" w:rsidTr="00B945D5">
              <w:tc>
                <w:tcPr>
                  <w:tcW w:w="1130" w:type="dxa"/>
                  <w:shd w:val="clear" w:color="auto" w:fill="auto"/>
                </w:tcPr>
                <w:p w14:paraId="503472C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07236D9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75312AE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A46C377"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7C5A23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3EE01A9"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6A593E3" w14:textId="77777777" w:rsidTr="00B945D5">
              <w:tc>
                <w:tcPr>
                  <w:tcW w:w="1130" w:type="dxa"/>
                  <w:shd w:val="clear" w:color="auto" w:fill="auto"/>
                </w:tcPr>
                <w:p w14:paraId="6CF9201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2C50A457"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CBD67DC"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9463CF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69E762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82676BA"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F88A014" w14:textId="77777777" w:rsidTr="00B945D5">
              <w:tc>
                <w:tcPr>
                  <w:tcW w:w="3371" w:type="dxa"/>
                  <w:gridSpan w:val="2"/>
                  <w:shd w:val="clear" w:color="auto" w:fill="auto"/>
                </w:tcPr>
                <w:p w14:paraId="29274EE5"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#10</w:t>
                  </w:r>
                </w:p>
              </w:tc>
              <w:tc>
                <w:tcPr>
                  <w:tcW w:w="3597" w:type="dxa"/>
                  <w:gridSpan w:val="2"/>
                  <w:shd w:val="clear" w:color="auto" w:fill="auto"/>
                </w:tcPr>
                <w:p w14:paraId="640A827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023B7F20"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0F0840" w:rsidRPr="004317FE" w14:paraId="5FC75642" w14:textId="77777777" w:rsidTr="00B945D5">
              <w:tc>
                <w:tcPr>
                  <w:tcW w:w="1130" w:type="dxa"/>
                  <w:shd w:val="clear" w:color="auto" w:fill="auto"/>
                </w:tcPr>
                <w:p w14:paraId="7771F49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9C1F13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050B90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43D6414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D92A8B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E604F19"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4CB4A85" w14:textId="77777777" w:rsidTr="00B945D5">
              <w:tc>
                <w:tcPr>
                  <w:tcW w:w="1130" w:type="dxa"/>
                  <w:shd w:val="clear" w:color="auto" w:fill="auto"/>
                </w:tcPr>
                <w:p w14:paraId="7D451C8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5F657A1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309534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7CC372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06D097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21117C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6CA2732" w14:textId="77777777" w:rsidTr="00B945D5">
              <w:tc>
                <w:tcPr>
                  <w:tcW w:w="1130" w:type="dxa"/>
                  <w:shd w:val="clear" w:color="auto" w:fill="auto"/>
                </w:tcPr>
                <w:p w14:paraId="35F6C6D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73780D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755DA2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039E9FD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766281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251CA3F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CF5FF10" w14:textId="77777777" w:rsidTr="00B945D5">
              <w:tc>
                <w:tcPr>
                  <w:tcW w:w="1130" w:type="dxa"/>
                  <w:shd w:val="clear" w:color="auto" w:fill="auto"/>
                </w:tcPr>
                <w:p w14:paraId="244E906B"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750717E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C2C3017"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363DA6E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639409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D6EC13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6510CB7" w14:textId="77777777" w:rsidTr="00B945D5">
              <w:tc>
                <w:tcPr>
                  <w:tcW w:w="3371" w:type="dxa"/>
                  <w:gridSpan w:val="2"/>
                  <w:shd w:val="clear" w:color="auto" w:fill="auto"/>
                </w:tcPr>
                <w:p w14:paraId="34470498"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238817C2"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37042D7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0F0840" w:rsidRPr="004317FE" w14:paraId="5725B001" w14:textId="77777777" w:rsidTr="00B945D5">
              <w:tc>
                <w:tcPr>
                  <w:tcW w:w="1130" w:type="dxa"/>
                  <w:shd w:val="clear" w:color="auto" w:fill="auto"/>
                </w:tcPr>
                <w:p w14:paraId="5E61A43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2E4D23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7F61E08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8EF4C4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F4DD9F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8AEDB74"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A688692" w14:textId="77777777" w:rsidTr="00B945D5">
              <w:tc>
                <w:tcPr>
                  <w:tcW w:w="1130" w:type="dxa"/>
                  <w:shd w:val="clear" w:color="auto" w:fill="auto"/>
                </w:tcPr>
                <w:p w14:paraId="5BDDFF6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6E9C524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7E0E818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D8B25C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E351D2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6AB7306"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34FBE46" w14:textId="77777777" w:rsidTr="00B945D5">
              <w:tc>
                <w:tcPr>
                  <w:tcW w:w="1130" w:type="dxa"/>
                  <w:shd w:val="clear" w:color="auto" w:fill="auto"/>
                </w:tcPr>
                <w:p w14:paraId="56FF5D4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1DA9C57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508E57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1158809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B490F3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CD8C6D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418465C" w14:textId="77777777" w:rsidTr="00B945D5">
              <w:tc>
                <w:tcPr>
                  <w:tcW w:w="1130" w:type="dxa"/>
                  <w:shd w:val="clear" w:color="auto" w:fill="auto"/>
                </w:tcPr>
                <w:p w14:paraId="554383C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A236F5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C7334B8"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4ABA680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C36F2E5"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1311272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A5A7B24" w14:textId="77777777" w:rsidTr="00B945D5">
              <w:tc>
                <w:tcPr>
                  <w:tcW w:w="3371" w:type="dxa"/>
                  <w:gridSpan w:val="2"/>
                  <w:shd w:val="clear" w:color="auto" w:fill="auto"/>
                </w:tcPr>
                <w:p w14:paraId="024FF192"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4FF31FB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3D1499BB"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0F0840" w:rsidRPr="004317FE" w14:paraId="3299461D" w14:textId="77777777" w:rsidTr="00B945D5">
              <w:tc>
                <w:tcPr>
                  <w:tcW w:w="1130" w:type="dxa"/>
                  <w:shd w:val="clear" w:color="auto" w:fill="auto"/>
                </w:tcPr>
                <w:p w14:paraId="5C32F69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A2B930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4B4D4B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850D0B7"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F63AF5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E4B1CB6"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27AD5381" w14:textId="77777777" w:rsidTr="00B945D5">
              <w:tc>
                <w:tcPr>
                  <w:tcW w:w="1130" w:type="dxa"/>
                  <w:shd w:val="clear" w:color="auto" w:fill="auto"/>
                </w:tcPr>
                <w:p w14:paraId="3D2391C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89BCDC5"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C31AF9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92945F0"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F6CD01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C78F71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962C841" w14:textId="77777777" w:rsidTr="00B945D5">
              <w:tc>
                <w:tcPr>
                  <w:tcW w:w="1130" w:type="dxa"/>
                  <w:shd w:val="clear" w:color="auto" w:fill="auto"/>
                </w:tcPr>
                <w:p w14:paraId="3F693D4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3609639"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B6FE2D8"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3E5E660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67C708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2EF508E3"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5ED413CE" w14:textId="77777777" w:rsidTr="00B945D5">
              <w:tc>
                <w:tcPr>
                  <w:tcW w:w="1130" w:type="dxa"/>
                  <w:shd w:val="clear" w:color="auto" w:fill="auto"/>
                </w:tcPr>
                <w:p w14:paraId="2DA92CA6"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4E229746"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0123066"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74D775F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8D59EC9"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63949E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7D128DF" w14:textId="77777777" w:rsidTr="00B945D5">
              <w:tc>
                <w:tcPr>
                  <w:tcW w:w="3371" w:type="dxa"/>
                  <w:gridSpan w:val="2"/>
                  <w:shd w:val="clear" w:color="auto" w:fill="auto"/>
                </w:tcPr>
                <w:p w14:paraId="0908A23A"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#19</w:t>
                  </w:r>
                </w:p>
              </w:tc>
              <w:tc>
                <w:tcPr>
                  <w:tcW w:w="3597" w:type="dxa"/>
                  <w:gridSpan w:val="2"/>
                  <w:shd w:val="clear" w:color="auto" w:fill="auto"/>
                </w:tcPr>
                <w:p w14:paraId="2B443D20"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73E9B4F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0F0840" w:rsidRPr="004317FE" w14:paraId="6571524F" w14:textId="77777777" w:rsidTr="00B945D5">
              <w:tc>
                <w:tcPr>
                  <w:tcW w:w="1130" w:type="dxa"/>
                  <w:shd w:val="clear" w:color="auto" w:fill="auto"/>
                </w:tcPr>
                <w:p w14:paraId="5E19E0A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1CB76B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596892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4B19416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2EE5C1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D4FB220"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2951653" w14:textId="77777777" w:rsidTr="00B945D5">
              <w:tc>
                <w:tcPr>
                  <w:tcW w:w="1130" w:type="dxa"/>
                  <w:shd w:val="clear" w:color="auto" w:fill="auto"/>
                </w:tcPr>
                <w:p w14:paraId="476F94F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EB3842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67E1A8A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70F07D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6ADD89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065C00BD"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656C19E8" w14:textId="77777777" w:rsidTr="00B945D5">
              <w:tc>
                <w:tcPr>
                  <w:tcW w:w="1130" w:type="dxa"/>
                  <w:shd w:val="clear" w:color="auto" w:fill="auto"/>
                </w:tcPr>
                <w:p w14:paraId="7C86227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0E48DB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1B1E5E29"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70EFDD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52D351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25A834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150CF80" w14:textId="77777777" w:rsidTr="00B945D5">
              <w:tc>
                <w:tcPr>
                  <w:tcW w:w="1130" w:type="dxa"/>
                  <w:shd w:val="clear" w:color="auto" w:fill="auto"/>
                </w:tcPr>
                <w:p w14:paraId="7F2AB99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251DC9D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2D41E30"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1E96C0F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1874F5E3"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A09B42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276A6E1C" w14:textId="77777777" w:rsidTr="00B945D5">
              <w:tc>
                <w:tcPr>
                  <w:tcW w:w="3371" w:type="dxa"/>
                  <w:gridSpan w:val="2"/>
                  <w:shd w:val="clear" w:color="auto" w:fill="auto"/>
                </w:tcPr>
                <w:p w14:paraId="54353618"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18691355"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12176AD7"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0F0840" w:rsidRPr="004317FE" w14:paraId="2269E018" w14:textId="77777777" w:rsidTr="00B945D5">
              <w:tc>
                <w:tcPr>
                  <w:tcW w:w="1130" w:type="dxa"/>
                  <w:shd w:val="clear" w:color="auto" w:fill="auto"/>
                </w:tcPr>
                <w:p w14:paraId="390EDDE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A637D1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5C2F8E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43D49BE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E6EA84A"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63B0CE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3EBC064" w14:textId="77777777" w:rsidTr="00B945D5">
              <w:tc>
                <w:tcPr>
                  <w:tcW w:w="1130" w:type="dxa"/>
                  <w:shd w:val="clear" w:color="auto" w:fill="auto"/>
                </w:tcPr>
                <w:p w14:paraId="52C6AFB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B4FE5C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32E1AF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ACE621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2A968BD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6C805FE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76B66BC" w14:textId="77777777" w:rsidTr="00B945D5">
              <w:tc>
                <w:tcPr>
                  <w:tcW w:w="1130" w:type="dxa"/>
                  <w:shd w:val="clear" w:color="auto" w:fill="auto"/>
                </w:tcPr>
                <w:p w14:paraId="56407AE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02B7705F"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25EA36F"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13B0B8A3"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DA8117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3B3E52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0A67E964" w14:textId="77777777" w:rsidTr="00B945D5">
              <w:tc>
                <w:tcPr>
                  <w:tcW w:w="1130" w:type="dxa"/>
                  <w:shd w:val="clear" w:color="auto" w:fill="auto"/>
                </w:tcPr>
                <w:p w14:paraId="0E50F20C"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52626F3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551FF1B"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55B46C06"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05A10B62"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E3E62F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F869465" w14:textId="77777777" w:rsidTr="00B945D5">
              <w:tc>
                <w:tcPr>
                  <w:tcW w:w="3371" w:type="dxa"/>
                  <w:gridSpan w:val="2"/>
                  <w:shd w:val="clear" w:color="auto" w:fill="auto"/>
                </w:tcPr>
                <w:p w14:paraId="4F71494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4814886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56C2857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0F0840" w:rsidRPr="004317FE" w14:paraId="55716C4B" w14:textId="77777777" w:rsidTr="00B945D5">
              <w:tc>
                <w:tcPr>
                  <w:tcW w:w="1130" w:type="dxa"/>
                  <w:shd w:val="clear" w:color="auto" w:fill="auto"/>
                </w:tcPr>
                <w:p w14:paraId="68F7DE0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80E803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2F58F873"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340180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4CE6FD51"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490E36B"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19085FEA" w14:textId="77777777" w:rsidTr="00B945D5">
              <w:tc>
                <w:tcPr>
                  <w:tcW w:w="1130" w:type="dxa"/>
                  <w:shd w:val="clear" w:color="auto" w:fill="auto"/>
                </w:tcPr>
                <w:p w14:paraId="7B544CB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6C0FEFA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A69DE8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A8A49B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63BC50D"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6E038B6A"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DA87404" w14:textId="77777777" w:rsidTr="00B945D5">
              <w:tc>
                <w:tcPr>
                  <w:tcW w:w="1130" w:type="dxa"/>
                  <w:shd w:val="clear" w:color="auto" w:fill="auto"/>
                </w:tcPr>
                <w:p w14:paraId="715457F7"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4BBF954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FCE3955"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57A2D5E"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B2B77E4"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DA352B2"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197C79A" w14:textId="77777777" w:rsidTr="00B945D5">
              <w:tc>
                <w:tcPr>
                  <w:tcW w:w="1130" w:type="dxa"/>
                  <w:shd w:val="clear" w:color="auto" w:fill="auto"/>
                </w:tcPr>
                <w:p w14:paraId="4277B94F"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060CEF48"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9445FFE"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0F236E04"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5D4041A7"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05239856"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EC5EE9B" w14:textId="77777777" w:rsidTr="00B945D5">
              <w:tc>
                <w:tcPr>
                  <w:tcW w:w="3371" w:type="dxa"/>
                  <w:gridSpan w:val="2"/>
                  <w:shd w:val="clear" w:color="auto" w:fill="auto"/>
                </w:tcPr>
                <w:p w14:paraId="76D126CC"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#28</w:t>
                  </w:r>
                </w:p>
              </w:tc>
              <w:tc>
                <w:tcPr>
                  <w:tcW w:w="3597" w:type="dxa"/>
                  <w:gridSpan w:val="2"/>
                  <w:shd w:val="clear" w:color="auto" w:fill="auto"/>
                </w:tcPr>
                <w:p w14:paraId="50CA67BB"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7FFA4214" w14:textId="77777777" w:rsidR="000F0840" w:rsidRPr="004317FE" w:rsidRDefault="000F0840" w:rsidP="00B945D5">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0F0840" w:rsidRPr="004317FE" w14:paraId="7E751AA7" w14:textId="77777777" w:rsidTr="00B945D5">
              <w:tc>
                <w:tcPr>
                  <w:tcW w:w="1130" w:type="dxa"/>
                  <w:shd w:val="clear" w:color="auto" w:fill="auto"/>
                </w:tcPr>
                <w:p w14:paraId="4A5F752B"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4B1EC9B0"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772C415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7D2E591"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0BDD26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D3D9475"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7E4177CD" w14:textId="77777777" w:rsidTr="00B945D5">
              <w:tc>
                <w:tcPr>
                  <w:tcW w:w="1130" w:type="dxa"/>
                  <w:shd w:val="clear" w:color="auto" w:fill="auto"/>
                </w:tcPr>
                <w:p w14:paraId="6D8C63D0"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3DDE192D"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0C789B8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9F27AA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3657595E"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00C2DAF"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36DDFA3A" w14:textId="77777777" w:rsidTr="00B945D5">
              <w:tc>
                <w:tcPr>
                  <w:tcW w:w="1130" w:type="dxa"/>
                  <w:shd w:val="clear" w:color="auto" w:fill="auto"/>
                </w:tcPr>
                <w:p w14:paraId="309DDC86"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Назва компанії:</w:t>
                  </w:r>
                </w:p>
              </w:tc>
              <w:tc>
                <w:tcPr>
                  <w:tcW w:w="2241" w:type="dxa"/>
                  <w:shd w:val="clear" w:color="auto" w:fill="auto"/>
                </w:tcPr>
                <w:p w14:paraId="3321CDA2"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32DA883C"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04A92B1C"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68E78552" w14:textId="77777777" w:rsidR="000F0840" w:rsidRPr="004317FE" w:rsidRDefault="000F0840" w:rsidP="00B945D5">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14F284D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r w:rsidR="000F0840" w:rsidRPr="004317FE" w14:paraId="4648DA02" w14:textId="77777777" w:rsidTr="00B945D5">
              <w:tc>
                <w:tcPr>
                  <w:tcW w:w="1130" w:type="dxa"/>
                  <w:shd w:val="clear" w:color="auto" w:fill="auto"/>
                </w:tcPr>
                <w:p w14:paraId="7CD554AA"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241" w:type="dxa"/>
                  <w:shd w:val="clear" w:color="auto" w:fill="auto"/>
                </w:tcPr>
                <w:p w14:paraId="1F1DF68B"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0" w:type="dxa"/>
                  <w:shd w:val="clear" w:color="auto" w:fill="auto"/>
                </w:tcPr>
                <w:p w14:paraId="5B8804D7"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67" w:type="dxa"/>
                  <w:shd w:val="clear" w:color="auto" w:fill="auto"/>
                </w:tcPr>
                <w:p w14:paraId="0C2E9DDA" w14:textId="77777777" w:rsidR="000F0840" w:rsidRPr="004317FE" w:rsidRDefault="000F0840" w:rsidP="00B945D5">
                  <w:pPr>
                    <w:spacing w:before="120" w:after="120" w:line="240" w:lineRule="auto"/>
                    <w:rPr>
                      <w:rFonts w:ascii="Avenir Next Cyr" w:hAnsi="Avenir Next Cyr"/>
                      <w:color w:val="auto"/>
                      <w:sz w:val="19"/>
                      <w:szCs w:val="19"/>
                      <w:lang w:val="uk-UA"/>
                    </w:rPr>
                  </w:pPr>
                </w:p>
              </w:tc>
              <w:tc>
                <w:tcPr>
                  <w:tcW w:w="1134" w:type="dxa"/>
                  <w:shd w:val="clear" w:color="auto" w:fill="auto"/>
                </w:tcPr>
                <w:p w14:paraId="736A5D54" w14:textId="77777777" w:rsidR="000F0840" w:rsidRPr="004317FE" w:rsidRDefault="000F0840" w:rsidP="00B945D5">
                  <w:pPr>
                    <w:spacing w:before="120" w:after="120" w:line="240" w:lineRule="auto"/>
                    <w:rPr>
                      <w:rFonts w:ascii="Avenir Next Cyr" w:hAnsi="Avenir Next Cyr"/>
                      <w:b/>
                      <w:color w:val="auto"/>
                      <w:sz w:val="19"/>
                      <w:szCs w:val="19"/>
                      <w:lang w:val="uk-UA"/>
                    </w:rPr>
                  </w:pPr>
                  <w:proofErr w:type="spellStart"/>
                  <w:r w:rsidRPr="004317FE">
                    <w:rPr>
                      <w:rFonts w:ascii="Avenir Next Cyr" w:hAnsi="Avenir Next Cyr"/>
                      <w:b/>
                      <w:color w:val="auto"/>
                      <w:sz w:val="19"/>
                      <w:szCs w:val="20"/>
                      <w:lang w:val="uk-UA"/>
                    </w:rPr>
                    <w:t>Email</w:t>
                  </w:r>
                  <w:proofErr w:type="spellEnd"/>
                  <w:r w:rsidRPr="004317FE">
                    <w:rPr>
                      <w:rFonts w:ascii="Avenir Next Cyr" w:hAnsi="Avenir Next Cyr"/>
                      <w:b/>
                      <w:color w:val="auto"/>
                      <w:sz w:val="19"/>
                      <w:szCs w:val="20"/>
                      <w:lang w:val="uk-UA"/>
                    </w:rPr>
                    <w:t>:</w:t>
                  </w:r>
                </w:p>
              </w:tc>
              <w:tc>
                <w:tcPr>
                  <w:tcW w:w="2412" w:type="dxa"/>
                  <w:shd w:val="clear" w:color="auto" w:fill="auto"/>
                </w:tcPr>
                <w:p w14:paraId="528B5501" w14:textId="77777777" w:rsidR="000F0840" w:rsidRPr="004317FE" w:rsidRDefault="000F0840" w:rsidP="00B945D5">
                  <w:pPr>
                    <w:spacing w:before="120" w:after="120" w:line="240" w:lineRule="auto"/>
                    <w:rPr>
                      <w:rFonts w:ascii="Avenir Next Cyr" w:hAnsi="Avenir Next Cyr"/>
                      <w:color w:val="auto"/>
                      <w:sz w:val="19"/>
                      <w:szCs w:val="19"/>
                      <w:lang w:val="uk-UA"/>
                    </w:rPr>
                  </w:pPr>
                </w:p>
              </w:tc>
            </w:tr>
          </w:tbl>
          <w:p w14:paraId="73E065FA" w14:textId="77777777" w:rsidR="000F0840" w:rsidRPr="004317FE" w:rsidRDefault="000F0840" w:rsidP="00B945D5">
            <w:pPr>
              <w:pStyle w:val="MediumShading1-Accent11"/>
              <w:spacing w:before="120" w:after="120"/>
              <w:rPr>
                <w:rFonts w:asciiTheme="minorHAnsi" w:hAnsiTheme="minorHAnsi"/>
                <w:sz w:val="16"/>
                <w:szCs w:val="16"/>
                <w:lang w:val="uk-UA"/>
              </w:rPr>
            </w:pPr>
          </w:p>
        </w:tc>
      </w:tr>
    </w:tbl>
    <w:p w14:paraId="76C82E39" w14:textId="77777777" w:rsidR="000F0840" w:rsidRPr="004317FE" w:rsidRDefault="000F0840" w:rsidP="000F0840">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0F0840" w:rsidRPr="00C011FF" w14:paraId="429F5049" w14:textId="77777777" w:rsidTr="00B945D5">
        <w:trPr>
          <w:trHeight w:val="690"/>
        </w:trPr>
        <w:tc>
          <w:tcPr>
            <w:tcW w:w="245" w:type="dxa"/>
            <w:tcMar>
              <w:left w:w="105" w:type="dxa"/>
              <w:right w:w="105" w:type="dxa"/>
            </w:tcMar>
            <w:vAlign w:val="center"/>
          </w:tcPr>
          <w:p w14:paraId="78A23299" w14:textId="77777777" w:rsidR="000F0840" w:rsidRPr="004317FE" w:rsidRDefault="000F0840" w:rsidP="00B945D5">
            <w:pPr>
              <w:rPr>
                <w:rFonts w:eastAsia="Avenir Next" w:cs="Avenir Next"/>
                <w:sz w:val="22"/>
                <w:szCs w:val="22"/>
                <w:lang w:val="uk-UA"/>
              </w:rPr>
            </w:pPr>
          </w:p>
        </w:tc>
        <w:tc>
          <w:tcPr>
            <w:tcW w:w="10244" w:type="dxa"/>
            <w:tcMar>
              <w:left w:w="105" w:type="dxa"/>
              <w:right w:w="105" w:type="dxa"/>
            </w:tcMar>
            <w:vAlign w:val="center"/>
          </w:tcPr>
          <w:p w14:paraId="017C0C1A"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0EE8DFF2" w14:textId="77777777" w:rsidR="000F0840" w:rsidRPr="004317FE" w:rsidRDefault="000F0840" w:rsidP="00B945D5">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w:t>
            </w:r>
            <w:proofErr w:type="spellStart"/>
            <w:r w:rsidRPr="004317FE">
              <w:rPr>
                <w:rFonts w:ascii="Avenir Next Cyr" w:eastAsia="Avenir Next" w:hAnsi="Avenir Next Cyr" w:cs="Avenir Next"/>
                <w:sz w:val="19"/>
                <w:szCs w:val="19"/>
                <w:lang w:val="uk-UA"/>
              </w:rPr>
              <w:t>ій</w:t>
            </w:r>
            <w:proofErr w:type="spellEnd"/>
            <w:r w:rsidRPr="004317FE">
              <w:rPr>
                <w:rFonts w:ascii="Avenir Next Cyr" w:eastAsia="Avenir Next" w:hAnsi="Avenir Next Cyr" w:cs="Avenir Next"/>
                <w:sz w:val="19"/>
                <w:szCs w:val="19"/>
                <w:lang w:val="uk-UA"/>
              </w:rPr>
              <w:t>) (2 максимум) і компанії-клієнта(</w:t>
            </w:r>
            <w:proofErr w:type="spellStart"/>
            <w:r w:rsidRPr="004317FE">
              <w:rPr>
                <w:rFonts w:ascii="Avenir Next Cyr" w:eastAsia="Avenir Next" w:hAnsi="Avenir Next Cyr" w:cs="Avenir Next"/>
                <w:sz w:val="19"/>
                <w:szCs w:val="19"/>
                <w:lang w:val="uk-UA"/>
              </w:rPr>
              <w:t>ів</w:t>
            </w:r>
            <w:proofErr w:type="spellEnd"/>
            <w:r w:rsidRPr="004317FE">
              <w:rPr>
                <w:rFonts w:ascii="Avenir Next Cyr" w:eastAsia="Avenir Next" w:hAnsi="Avenir Next Cyr" w:cs="Avenir Next"/>
                <w:sz w:val="19"/>
                <w:szCs w:val="19"/>
                <w:lang w:val="uk-UA"/>
              </w:rPr>
              <w:t>)(2 максимум).</w:t>
            </w:r>
          </w:p>
          <w:p w14:paraId="16E3F79F" w14:textId="77777777" w:rsidR="000F0840" w:rsidRPr="004317FE" w:rsidRDefault="000F0840" w:rsidP="00B945D5">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 завантажити версії .</w:t>
            </w:r>
            <w:proofErr w:type="spellStart"/>
            <w:r w:rsidRPr="004317FE">
              <w:rPr>
                <w:rFonts w:ascii="Avenir Next Cyr" w:eastAsia="Avenir Next" w:hAnsi="Avenir Next Cyr" w:cs="Avenir Next"/>
                <w:sz w:val="19"/>
                <w:szCs w:val="19"/>
                <w:lang w:val="uk-UA"/>
              </w:rPr>
              <w:t>ai</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eps</w:t>
            </w:r>
            <w:proofErr w:type="spellEnd"/>
            <w:r w:rsidRPr="004317FE">
              <w:rPr>
                <w:rFonts w:ascii="Avenir Next Cyr" w:eastAsia="Avenir Next" w:hAnsi="Avenir Next Cyr" w:cs="Avenir Next"/>
                <w:sz w:val="19"/>
                <w:szCs w:val="19"/>
                <w:lang w:val="uk-UA"/>
              </w:rPr>
              <w:t xml:space="preserve"> або .</w:t>
            </w:r>
            <w:proofErr w:type="spellStart"/>
            <w:r w:rsidRPr="004317FE">
              <w:rPr>
                <w:rFonts w:ascii="Avenir Next Cyr" w:eastAsia="Avenir Next" w:hAnsi="Avenir Next Cyr" w:cs="Avenir Next"/>
                <w:sz w:val="19"/>
                <w:szCs w:val="19"/>
                <w:lang w:val="uk-UA"/>
              </w:rPr>
              <w:t>jpg</w:t>
            </w:r>
            <w:proofErr w:type="spellEnd"/>
            <w:r w:rsidRPr="004317FE">
              <w:rPr>
                <w:rFonts w:ascii="Avenir Next Cyr" w:eastAsia="Avenir Next" w:hAnsi="Avenir Next Cyr" w:cs="Avenir Next"/>
                <w:sz w:val="19"/>
                <w:szCs w:val="19"/>
                <w:lang w:val="uk-UA"/>
              </w:rPr>
              <w:t>/.</w:t>
            </w:r>
            <w:proofErr w:type="spellStart"/>
            <w:r w:rsidRPr="004317FE">
              <w:rPr>
                <w:rFonts w:ascii="Avenir Next Cyr" w:eastAsia="Avenir Next" w:hAnsi="Avenir Next Cyr" w:cs="Avenir Next"/>
                <w:sz w:val="19"/>
                <w:szCs w:val="19"/>
                <w:lang w:val="uk-UA"/>
              </w:rPr>
              <w:t>jpeg</w:t>
            </w:r>
            <w:proofErr w:type="spellEnd"/>
            <w:r w:rsidRPr="004317FE">
              <w:rPr>
                <w:rFonts w:ascii="Avenir Next Cyr" w:eastAsia="Avenir Next" w:hAnsi="Avenir Next Cyr" w:cs="Avenir Next"/>
                <w:sz w:val="19"/>
                <w:szCs w:val="19"/>
                <w:lang w:val="uk-UA"/>
              </w:rPr>
              <w:t>.</w:t>
            </w:r>
          </w:p>
        </w:tc>
      </w:tr>
    </w:tbl>
    <w:p w14:paraId="74D7E795" w14:textId="77777777" w:rsidR="000F0840" w:rsidRPr="004317FE" w:rsidRDefault="000F0840" w:rsidP="000F0840">
      <w:pPr>
        <w:spacing w:before="120" w:after="120" w:line="240" w:lineRule="auto"/>
        <w:rPr>
          <w:rFonts w:asciiTheme="minorHAnsi" w:hAnsiTheme="minorHAnsi"/>
          <w:b/>
          <w:color w:val="auto"/>
          <w:sz w:val="28"/>
          <w:szCs w:val="28"/>
          <w:lang w:val="uk-UA"/>
        </w:rPr>
      </w:pPr>
    </w:p>
    <w:p w14:paraId="19DC263C" w14:textId="77777777" w:rsidR="000F0840" w:rsidRPr="004317FE" w:rsidRDefault="000F0840" w:rsidP="000F0840">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2DB37CE0" w14:textId="77777777" w:rsidR="000F0840" w:rsidRPr="004317FE" w:rsidRDefault="000F0840" w:rsidP="000F0840">
      <w:pPr>
        <w:ind w:left="284"/>
        <w:rPr>
          <w:rFonts w:ascii="Avenir Next Cyr" w:eastAsia="Avenir Next" w:hAnsi="Avenir Next Cyr" w:cs="Avenir Next"/>
          <w:color w:val="000000" w:themeColor="text1"/>
          <w:sz w:val="22"/>
          <w:szCs w:val="22"/>
          <w:lang w:val="uk-UA"/>
        </w:rPr>
      </w:pP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w:t>
      </w:r>
      <w:proofErr w:type="spellStart"/>
      <w:r w:rsidRPr="004317FE">
        <w:rPr>
          <w:rFonts w:ascii="Avenir Next Cyr" w:eastAsia="Avenir Next" w:hAnsi="Avenir Next Cyr" w:cs="Avenir Next"/>
          <w:color w:val="000000" w:themeColor="text1"/>
          <w:sz w:val="22"/>
          <w:szCs w:val="22"/>
          <w:lang w:val="uk-UA"/>
        </w:rPr>
        <w:t>Worldwide</w:t>
      </w:r>
      <w:proofErr w:type="spellEnd"/>
      <w:r w:rsidRPr="004317FE">
        <w:rPr>
          <w:rFonts w:ascii="Avenir Next Cyr" w:eastAsia="Avenir Next" w:hAnsi="Avenir Next Cyr" w:cs="Avenir Next"/>
          <w:color w:val="000000" w:themeColor="text1"/>
          <w:sz w:val="22"/>
          <w:szCs w:val="22"/>
          <w:lang w:val="uk-UA"/>
        </w:rPr>
        <w:t xml:space="preserv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w:t>
      </w:r>
      <w:proofErr w:type="spellStart"/>
      <w:r w:rsidRPr="004317FE">
        <w:rPr>
          <w:rFonts w:ascii="Avenir Next Cyr" w:eastAsia="Avenir Next" w:hAnsi="Avenir Next Cyr" w:cs="Avenir Next"/>
          <w:color w:val="000000" w:themeColor="text1"/>
          <w:sz w:val="22"/>
          <w:szCs w:val="22"/>
          <w:lang w:val="uk-UA"/>
        </w:rPr>
        <w:t>Effie</w:t>
      </w:r>
      <w:proofErr w:type="spellEnd"/>
      <w:r w:rsidRPr="004317FE">
        <w:rPr>
          <w:rFonts w:ascii="Avenir Next Cyr" w:eastAsia="Avenir Next" w:hAnsi="Avenir Next Cyr" w:cs="Avenir Next"/>
          <w:color w:val="000000" w:themeColor="text1"/>
          <w:sz w:val="22"/>
          <w:szCs w:val="22"/>
          <w:lang w:val="uk-UA"/>
        </w:rPr>
        <w:t xml:space="preserve"> покладається на готовність учасників конкурсної програми поділитися своїми кейсами з галуззю.</w:t>
      </w:r>
    </w:p>
    <w:p w14:paraId="59CA763D" w14:textId="77777777" w:rsidR="000F0840" w:rsidRPr="004317FE" w:rsidRDefault="000F0840" w:rsidP="000F0840">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 xml:space="preserve">Зверніть увагу, дозвіл на публікацію стосується лише текстової форми заявки. Короткий опис кейсу, </w:t>
      </w:r>
      <w:proofErr w:type="spellStart"/>
      <w:r w:rsidRPr="004317FE">
        <w:rPr>
          <w:rFonts w:ascii="Avenir Next Cyr" w:eastAsia="Avenir Next" w:hAnsi="Avenir Next Cyr" w:cs="Avenir Next"/>
          <w:color w:val="000000" w:themeColor="text1"/>
          <w:sz w:val="22"/>
          <w:szCs w:val="22"/>
          <w:lang w:val="uk-UA"/>
        </w:rPr>
        <w:t>Statement</w:t>
      </w:r>
      <w:proofErr w:type="spellEnd"/>
      <w:r w:rsidRPr="004317FE">
        <w:rPr>
          <w:rFonts w:ascii="Avenir Next Cyr" w:eastAsia="Avenir Next" w:hAnsi="Avenir Next Cyr" w:cs="Avenir Next"/>
          <w:color w:val="000000" w:themeColor="text1"/>
          <w:sz w:val="22"/>
          <w:szCs w:val="22"/>
          <w:lang w:val="uk-UA"/>
        </w:rPr>
        <w:t xml:space="preserve"> of </w:t>
      </w:r>
      <w:proofErr w:type="spellStart"/>
      <w:r w:rsidRPr="004317FE">
        <w:rPr>
          <w:rFonts w:ascii="Avenir Next Cyr" w:eastAsia="Avenir Next" w:hAnsi="Avenir Next Cyr" w:cs="Avenir Next"/>
          <w:color w:val="000000" w:themeColor="text1"/>
          <w:sz w:val="22"/>
          <w:szCs w:val="22"/>
          <w:lang w:val="uk-UA"/>
        </w:rPr>
        <w:t>Effectiveness</w:t>
      </w:r>
      <w:proofErr w:type="spellEnd"/>
      <w:r w:rsidRPr="004317FE">
        <w:rPr>
          <w:rFonts w:ascii="Avenir Next Cyr" w:eastAsia="Avenir Next" w:hAnsi="Avenir Next Cyr" w:cs="Avenir Next"/>
          <w:color w:val="000000" w:themeColor="text1"/>
          <w:sz w:val="22"/>
          <w:szCs w:val="22"/>
          <w:lang w:val="uk-UA"/>
        </w:rPr>
        <w:t xml:space="preserve">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0F0840" w:rsidRPr="00C011FF" w14:paraId="6FB97509" w14:textId="77777777" w:rsidTr="00B945D5">
        <w:trPr>
          <w:trHeight w:val="1080"/>
        </w:trPr>
        <w:tc>
          <w:tcPr>
            <w:tcW w:w="10489" w:type="dxa"/>
            <w:gridSpan w:val="3"/>
            <w:tcMar>
              <w:left w:w="105" w:type="dxa"/>
              <w:right w:w="105" w:type="dxa"/>
            </w:tcMar>
            <w:vAlign w:val="center"/>
          </w:tcPr>
          <w:p w14:paraId="4726EC55"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t xml:space="preserve">ДОЗВІЛ ПУБЛІКАЦІЇ ТЕКСТОВОЇ ЗАЯВКИ </w:t>
            </w:r>
          </w:p>
          <w:p w14:paraId="3B45617B" w14:textId="77777777" w:rsidR="000F0840" w:rsidRPr="004317FE" w:rsidRDefault="000F0840" w:rsidP="00B945D5">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w:t>
            </w:r>
            <w:proofErr w:type="spellStart"/>
            <w:r w:rsidRPr="004317FE">
              <w:rPr>
                <w:rFonts w:ascii="Avenir Next Cyr" w:eastAsia="Avenir Next" w:hAnsi="Avenir Next Cyr" w:cs="Avenir Next"/>
                <w:sz w:val="22"/>
                <w:szCs w:val="22"/>
                <w:lang w:val="uk-UA"/>
              </w:rPr>
              <w:t>Worldwide</w:t>
            </w:r>
            <w:proofErr w:type="spellEnd"/>
            <w:r w:rsidRPr="004317FE">
              <w:rPr>
                <w:rFonts w:ascii="Avenir Next Cyr" w:eastAsia="Avenir Next" w:hAnsi="Avenir Next Cyr" w:cs="Avenir Next"/>
                <w:sz w:val="22"/>
                <w:szCs w:val="22"/>
                <w:lang w:val="uk-UA"/>
              </w:rPr>
              <w:t xml:space="preserve"> фіналісти та переможці публікуються в освітніх програмах </w:t>
            </w:r>
            <w:proofErr w:type="spellStart"/>
            <w:r w:rsidRPr="004317FE">
              <w:rPr>
                <w:rFonts w:ascii="Avenir Next Cyr" w:eastAsia="Avenir Next" w:hAnsi="Avenir Next Cyr" w:cs="Avenir Next"/>
                <w:sz w:val="22"/>
                <w:szCs w:val="22"/>
                <w:lang w:val="uk-UA"/>
              </w:rPr>
              <w:t>Effie</w:t>
            </w:r>
            <w:proofErr w:type="spellEnd"/>
            <w:r w:rsidRPr="004317FE">
              <w:rPr>
                <w:rFonts w:ascii="Avenir Next Cyr" w:eastAsia="Avenir Next" w:hAnsi="Avenir Next Cyr" w:cs="Avenir Next"/>
                <w:sz w:val="22"/>
                <w:szCs w:val="22"/>
                <w:lang w:val="uk-UA"/>
              </w:rPr>
              <w:t xml:space="preserve">, зокрема у розділі </w:t>
            </w:r>
            <w:hyperlink r:id="rId32" w:history="1">
              <w:proofErr w:type="spellStart"/>
              <w:r w:rsidRPr="004317FE">
                <w:rPr>
                  <w:rStyle w:val="40"/>
                  <w:rFonts w:ascii="Avenir Next Cyr" w:hAnsi="Avenir Next Cyr"/>
                  <w:b/>
                  <w:bCs/>
                  <w:sz w:val="22"/>
                  <w:szCs w:val="22"/>
                  <w:lang w:val="uk-UA"/>
                </w:rPr>
                <w:t>Case</w:t>
              </w:r>
              <w:proofErr w:type="spellEnd"/>
              <w:r w:rsidRPr="004317FE">
                <w:rPr>
                  <w:rStyle w:val="40"/>
                  <w:rFonts w:ascii="Avenir Next Cyr" w:hAnsi="Avenir Next Cyr"/>
                  <w:b/>
                  <w:bCs/>
                  <w:sz w:val="22"/>
                  <w:szCs w:val="22"/>
                  <w:lang w:val="uk-UA"/>
                </w:rPr>
                <w:t xml:space="preserve"> </w:t>
              </w:r>
              <w:proofErr w:type="spellStart"/>
              <w:r w:rsidRPr="004317FE">
                <w:rPr>
                  <w:rStyle w:val="40"/>
                  <w:rFonts w:ascii="Avenir Next Cyr" w:hAnsi="Avenir Next Cyr"/>
                  <w:b/>
                  <w:bCs/>
                  <w:sz w:val="22"/>
                  <w:szCs w:val="22"/>
                  <w:lang w:val="uk-UA"/>
                </w:rPr>
                <w:t>Library</w:t>
              </w:r>
              <w:proofErr w:type="spellEnd"/>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0F0840" w:rsidRPr="00C011FF" w14:paraId="2996F9DA" w14:textId="77777777" w:rsidTr="00B945D5">
        <w:trPr>
          <w:trHeight w:val="645"/>
        </w:trPr>
        <w:tc>
          <w:tcPr>
            <w:tcW w:w="4402" w:type="dxa"/>
            <w:gridSpan w:val="2"/>
            <w:tcMar>
              <w:left w:w="105" w:type="dxa"/>
              <w:right w:w="105" w:type="dxa"/>
            </w:tcMar>
          </w:tcPr>
          <w:p w14:paraId="38CBD3CE" w14:textId="77777777" w:rsidR="000F0840" w:rsidRPr="004317FE" w:rsidRDefault="000F0840" w:rsidP="00B945D5">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7E895149" w14:textId="77777777" w:rsidR="000F0840" w:rsidRPr="004317FE" w:rsidRDefault="000F0840" w:rsidP="00B945D5">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Pr="004317FE">
              <w:rPr>
                <w:sz w:val="22"/>
                <w:szCs w:val="22"/>
                <w:lang w:val="uk-UA"/>
              </w:rPr>
              <w:br/>
            </w:r>
            <w:r w:rsidRPr="004317FE">
              <w:rPr>
                <w:rFonts w:ascii="Avenir Next Cyr" w:eastAsia="Avenir Next" w:hAnsi="Avenir Next Cyr" w:cs="Avenir Next"/>
                <w:sz w:val="22"/>
                <w:szCs w:val="22"/>
                <w:lang w:val="uk-UA"/>
              </w:rPr>
              <w:t>(Зверніть увагу, ви можете редагувати будь-яку конфіденційну інформацію, але не можете редагувати повністю жоден цілий розділ заявки, включаючи результати).</w:t>
            </w:r>
          </w:p>
          <w:p w14:paraId="75005A59" w14:textId="77777777" w:rsidR="000F0840" w:rsidRPr="004317FE" w:rsidRDefault="000F0840" w:rsidP="00B945D5">
            <w:pPr>
              <w:rPr>
                <w:rFonts w:eastAsia="Avenir Next" w:cs="Avenir Next"/>
                <w:sz w:val="22"/>
                <w:szCs w:val="22"/>
                <w:lang w:val="uk-UA"/>
              </w:rPr>
            </w:pPr>
          </w:p>
        </w:tc>
      </w:tr>
      <w:tr w:rsidR="000F0840" w:rsidRPr="00C011FF" w14:paraId="19480EE7" w14:textId="77777777" w:rsidTr="00B945D5">
        <w:trPr>
          <w:trHeight w:val="690"/>
        </w:trPr>
        <w:tc>
          <w:tcPr>
            <w:tcW w:w="265" w:type="dxa"/>
            <w:tcMar>
              <w:left w:w="105" w:type="dxa"/>
              <w:right w:w="105" w:type="dxa"/>
            </w:tcMar>
            <w:vAlign w:val="center"/>
          </w:tcPr>
          <w:p w14:paraId="1FFBDADE" w14:textId="77777777" w:rsidR="000F0840" w:rsidRPr="004317FE" w:rsidRDefault="000F0840" w:rsidP="00B945D5">
            <w:pPr>
              <w:rPr>
                <w:rFonts w:eastAsia="Avenir Next" w:cs="Avenir Next"/>
                <w:sz w:val="28"/>
                <w:szCs w:val="28"/>
                <w:lang w:val="uk-UA"/>
              </w:rPr>
            </w:pPr>
          </w:p>
        </w:tc>
        <w:tc>
          <w:tcPr>
            <w:tcW w:w="10224" w:type="dxa"/>
            <w:gridSpan w:val="2"/>
            <w:tcMar>
              <w:left w:w="105" w:type="dxa"/>
              <w:right w:w="105" w:type="dxa"/>
            </w:tcMar>
            <w:vAlign w:val="center"/>
          </w:tcPr>
          <w:p w14:paraId="1C0832BE" w14:textId="77777777" w:rsidR="000F0840" w:rsidRPr="004317FE" w:rsidRDefault="000F0840" w:rsidP="00B945D5">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018F706E" w14:textId="77777777" w:rsidR="000F0840" w:rsidRPr="004317FE" w:rsidRDefault="000F0840" w:rsidP="00B945D5">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lastRenderedPageBreak/>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76D8D16C" w14:textId="77777777" w:rsidR="000F0840" w:rsidRPr="004317FE" w:rsidRDefault="000F0840" w:rsidP="00B945D5">
            <w:pPr>
              <w:rPr>
                <w:rFonts w:eastAsia="Avenir Next" w:cs="Avenir Next"/>
                <w:sz w:val="22"/>
                <w:szCs w:val="22"/>
                <w:lang w:val="uk-UA"/>
              </w:rPr>
            </w:pPr>
            <w:r w:rsidRPr="004317FE">
              <w:rPr>
                <w:rFonts w:ascii="Avenir Next Cyr" w:hAnsi="Avenir Next Cyr"/>
                <w:sz w:val="22"/>
                <w:szCs w:val="22"/>
                <w:lang w:val="uk-UA"/>
              </w:rPr>
              <w:t xml:space="preserve">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індивідуальні </w:t>
            </w:r>
            <w:proofErr w:type="spellStart"/>
            <w:r w:rsidRPr="004317FE">
              <w:rPr>
                <w:rFonts w:ascii="Avenir Next Cyr" w:hAnsi="Avenir Next Cyr"/>
                <w:sz w:val="22"/>
                <w:szCs w:val="22"/>
                <w:lang w:val="uk-UA"/>
              </w:rPr>
              <w:t>кредитси</w:t>
            </w:r>
            <w:proofErr w:type="spellEnd"/>
            <w:r w:rsidRPr="004317FE">
              <w:rPr>
                <w:rFonts w:ascii="Avenir Next Cyr" w:hAnsi="Avenir Next Cyr"/>
                <w:sz w:val="22"/>
                <w:szCs w:val="22"/>
                <w:lang w:val="uk-UA"/>
              </w:rPr>
              <w:t xml:space="preserve"> були ретельно розглянуті вищим керівництвом, щоб забезпечити належне визнання внеску всіх ключових стратегічних партнерів для зарахування до </w:t>
            </w:r>
            <w:proofErr w:type="spellStart"/>
            <w:r w:rsidRPr="004317FE">
              <w:rPr>
                <w:rFonts w:ascii="Avenir Next Cyr" w:hAnsi="Avenir Next Cyr"/>
                <w:sz w:val="22"/>
                <w:szCs w:val="22"/>
                <w:lang w:val="uk-UA"/>
              </w:rPr>
              <w:t>Effie</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Index</w:t>
            </w:r>
            <w:proofErr w:type="spellEnd"/>
            <w:r w:rsidRPr="004317FE">
              <w:rPr>
                <w:rFonts w:ascii="Avenir Next Cyr" w:hAnsi="Avenir Next Cyr"/>
                <w:sz w:val="22"/>
                <w:szCs w:val="22"/>
                <w:lang w:val="uk-UA"/>
              </w:rPr>
              <w:t xml:space="preserve"> та нагород.</w:t>
            </w:r>
          </w:p>
          <w:p w14:paraId="76E7158B" w14:textId="77777777" w:rsidR="000F0840" w:rsidRPr="004317FE" w:rsidRDefault="000F0840" w:rsidP="00B945D5">
            <w:pPr>
              <w:rPr>
                <w:rFonts w:ascii="Avenir Next Cyr" w:hAnsi="Avenir Next Cyr"/>
                <w:sz w:val="22"/>
                <w:szCs w:val="22"/>
                <w:lang w:val="uk-UA"/>
              </w:rPr>
            </w:pPr>
            <w:r w:rsidRPr="004317FE">
              <w:rPr>
                <w:rFonts w:ascii="Avenir Next Cyr" w:hAnsi="Avenir Next Cyr"/>
                <w:sz w:val="22"/>
                <w:szCs w:val="22"/>
                <w:lang w:val="uk-UA"/>
              </w:rPr>
              <w:t xml:space="preserve">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Planning</w:t>
            </w:r>
            <w:proofErr w:type="spellEnd"/>
            <w:r w:rsidRPr="004317FE">
              <w:rPr>
                <w:rFonts w:ascii="Avenir Next Cyr" w:hAnsi="Avenir Next Cyr"/>
                <w:sz w:val="22"/>
                <w:szCs w:val="22"/>
                <w:lang w:val="uk-UA"/>
              </w:rPr>
              <w:t xml:space="preserve">, Head of </w:t>
            </w:r>
            <w:proofErr w:type="spellStart"/>
            <w:r w:rsidRPr="004317FE">
              <w:rPr>
                <w:rFonts w:ascii="Avenir Next Cyr" w:hAnsi="Avenir Next Cyr"/>
                <w:sz w:val="22"/>
                <w:szCs w:val="22"/>
                <w:lang w:val="uk-UA"/>
              </w:rPr>
              <w:t>Client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Services</w:t>
            </w:r>
            <w:proofErr w:type="spellEnd"/>
            <w:r w:rsidRPr="004317FE">
              <w:rPr>
                <w:rFonts w:ascii="Avenir Next Cyr" w:hAnsi="Avenir Next Cyr"/>
                <w:sz w:val="22"/>
                <w:szCs w:val="22"/>
                <w:lang w:val="uk-UA"/>
              </w:rPr>
              <w:t xml:space="preserve">, Group </w:t>
            </w:r>
            <w:proofErr w:type="spellStart"/>
            <w:r w:rsidRPr="004317FE">
              <w:rPr>
                <w:rFonts w:ascii="Avenir Next Cyr" w:hAnsi="Avenir Next Cyr"/>
                <w:sz w:val="22"/>
                <w:szCs w:val="22"/>
                <w:lang w:val="uk-UA"/>
              </w:rPr>
              <w:t>Account</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Director</w:t>
            </w:r>
            <w:proofErr w:type="spellEnd"/>
            <w:r w:rsidRPr="004317FE">
              <w:rPr>
                <w:rFonts w:ascii="Avenir Next Cyr" w:hAnsi="Avenir Next Cyr"/>
                <w:sz w:val="22"/>
                <w:szCs w:val="22"/>
                <w:lang w:val="uk-UA"/>
              </w:rPr>
              <w:t xml:space="preserve">, </w:t>
            </w:r>
            <w:proofErr w:type="spellStart"/>
            <w:r w:rsidRPr="004317FE">
              <w:rPr>
                <w:rFonts w:ascii="Avenir Next Cyr" w:hAnsi="Avenir Next Cyr"/>
                <w:sz w:val="22"/>
                <w:szCs w:val="22"/>
                <w:lang w:val="uk-UA"/>
              </w:rPr>
              <w:t>etc</w:t>
            </w:r>
            <w:proofErr w:type="spellEnd"/>
            <w:r w:rsidRPr="004317FE">
              <w:rPr>
                <w:rFonts w:ascii="Avenir Next Cyr" w:hAnsi="Avenir Next Cyr"/>
                <w:sz w:val="22"/>
                <w:szCs w:val="22"/>
                <w:lang w:val="uk-UA"/>
              </w:rPr>
              <w:t>.). Цей документ повинен бути уважно переглянутий в цілому та підписаний у відведеному місці в кінці документа.</w:t>
            </w:r>
          </w:p>
          <w:p w14:paraId="1A325DE0" w14:textId="77777777" w:rsidR="000F0840" w:rsidRPr="004317FE" w:rsidRDefault="000F0840" w:rsidP="00B945D5">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Pr="004317FE">
              <w:rPr>
                <w:sz w:val="22"/>
                <w:szCs w:val="22"/>
                <w:lang w:val="uk-UA"/>
              </w:rPr>
              <w:br/>
            </w:r>
          </w:p>
        </w:tc>
      </w:tr>
      <w:tr w:rsidR="000F0840" w:rsidRPr="00C011FF" w14:paraId="76FF1F16" w14:textId="77777777" w:rsidTr="00B945D5">
        <w:trPr>
          <w:trHeight w:val="690"/>
        </w:trPr>
        <w:tc>
          <w:tcPr>
            <w:tcW w:w="265" w:type="dxa"/>
            <w:tcMar>
              <w:left w:w="105" w:type="dxa"/>
              <w:right w:w="105" w:type="dxa"/>
            </w:tcMar>
            <w:vAlign w:val="center"/>
          </w:tcPr>
          <w:p w14:paraId="7C70740E" w14:textId="77777777" w:rsidR="000F0840" w:rsidRPr="004317FE" w:rsidRDefault="000F0840" w:rsidP="00B945D5">
            <w:pPr>
              <w:rPr>
                <w:rFonts w:eastAsia="Avenir Next" w:cs="Avenir Next"/>
                <w:sz w:val="22"/>
                <w:szCs w:val="22"/>
                <w:lang w:val="uk-UA"/>
              </w:rPr>
            </w:pPr>
          </w:p>
        </w:tc>
        <w:tc>
          <w:tcPr>
            <w:tcW w:w="10224" w:type="dxa"/>
            <w:gridSpan w:val="2"/>
            <w:tcMar>
              <w:left w:w="105" w:type="dxa"/>
              <w:right w:w="105" w:type="dxa"/>
            </w:tcMar>
            <w:vAlign w:val="center"/>
          </w:tcPr>
          <w:p w14:paraId="01212983" w14:textId="77777777" w:rsidR="000F0840" w:rsidRPr="004317FE" w:rsidRDefault="000F0840" w:rsidP="00B945D5">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704233C5" w14:textId="77777777" w:rsidR="000F0840" w:rsidRPr="004317FE" w:rsidRDefault="000F0840" w:rsidP="00B945D5">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36C8FAB7" w14:textId="77777777" w:rsidR="000F0840" w:rsidRPr="004317FE" w:rsidRDefault="000F0840" w:rsidP="00B945D5">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Відмічаючи </w:t>
            </w:r>
            <w:proofErr w:type="spellStart"/>
            <w:r w:rsidRPr="004317FE">
              <w:rPr>
                <w:rFonts w:ascii="Avenir Next Cyr" w:eastAsia="Times New Roman" w:hAnsi="Avenir Next Cyr"/>
                <w:b/>
                <w:bCs/>
                <w:color w:val="000000"/>
                <w:sz w:val="22"/>
                <w:szCs w:val="22"/>
                <w:lang w:val="uk-UA" w:eastAsia="uk-UA"/>
              </w:rPr>
              <w:t>чекбокс</w:t>
            </w:r>
            <w:proofErr w:type="spellEnd"/>
            <w:r w:rsidRPr="004317FE">
              <w:rPr>
                <w:rFonts w:ascii="Avenir Next Cyr" w:eastAsia="Times New Roman" w:hAnsi="Avenir Next Cyr"/>
                <w:b/>
                <w:bCs/>
                <w:color w:val="000000"/>
                <w:sz w:val="22"/>
                <w:szCs w:val="22"/>
                <w:lang w:val="uk-UA" w:eastAsia="uk-UA"/>
              </w:rPr>
              <w:t xml:space="preserve"> нижче, як умову для участі в конкурсі, ви підтверджуєте, що погоджуєтеся з правилами конкурсу:</w:t>
            </w:r>
          </w:p>
          <w:p w14:paraId="5746FDF2"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Усі матеріали заявки, що надані на конкурс, стають власністю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і не повертаються. Ви погоджуєтеся з правилами публікації, викладеними вище.</w:t>
            </w:r>
            <w:r w:rsidRPr="004317FE">
              <w:rPr>
                <w:rFonts w:ascii="Avenir Next Cyr" w:eastAsia="Times New Roman" w:hAnsi="Avenir Next Cyr"/>
                <w:b/>
                <w:bCs/>
                <w:color w:val="000000"/>
                <w:sz w:val="22"/>
                <w:szCs w:val="22"/>
                <w:lang w:val="uk-UA" w:eastAsia="uk-UA"/>
              </w:rPr>
              <w:br/>
            </w:r>
          </w:p>
          <w:p w14:paraId="598900FB"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гарантуєте, що зареєстрована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t xml:space="preserve">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відповідаючи та захищаючись від таких скарг чи претензій, і ви будете наголошувати на невинності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у разі будь-якої </w:t>
            </w:r>
            <w:r w:rsidRPr="004317FE">
              <w:rPr>
                <w:rFonts w:ascii="Avenir Next Cyr" w:eastAsia="Times New Roman" w:hAnsi="Avenir Next Cyr"/>
                <w:b/>
                <w:bCs/>
                <w:color w:val="000000"/>
                <w:sz w:val="22"/>
                <w:szCs w:val="22"/>
                <w:lang w:val="uk-UA" w:eastAsia="uk-UA"/>
              </w:rPr>
              <w:lastRenderedPageBreak/>
              <w:t>такої скарги чи претензії.</w:t>
            </w:r>
            <w:r w:rsidRPr="004317FE">
              <w:rPr>
                <w:rFonts w:ascii="Avenir Next Cyr" w:eastAsia="Times New Roman" w:hAnsi="Avenir Next Cyr"/>
                <w:b/>
                <w:bCs/>
                <w:color w:val="000000"/>
                <w:sz w:val="22"/>
                <w:szCs w:val="22"/>
                <w:lang w:val="uk-UA" w:eastAsia="uk-UA"/>
              </w:rPr>
              <w:br/>
            </w:r>
          </w:p>
          <w:p w14:paraId="77F795BD"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учасників кейсу, власників майна, що зображені в Роботах тощо. Ви негайно повідомите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будь-якої відповідальності.</w:t>
            </w:r>
            <w:r w:rsidRPr="004317FE">
              <w:rPr>
                <w:rFonts w:ascii="Avenir Next Cyr" w:eastAsia="Times New Roman" w:hAnsi="Avenir Next Cyr"/>
                <w:b/>
                <w:bCs/>
                <w:color w:val="000000"/>
                <w:sz w:val="22"/>
                <w:szCs w:val="22"/>
                <w:lang w:val="uk-UA" w:eastAsia="uk-UA"/>
              </w:rPr>
              <w:br/>
            </w:r>
          </w:p>
          <w:p w14:paraId="70387DD3"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w:t>
            </w:r>
            <w:proofErr w:type="spellStart"/>
            <w:r w:rsidRPr="004317FE">
              <w:rPr>
                <w:rFonts w:ascii="Avenir Next Cyr" w:eastAsia="Times New Roman" w:hAnsi="Avenir Next Cyr"/>
                <w:b/>
                <w:bCs/>
                <w:color w:val="000000"/>
                <w:sz w:val="22"/>
                <w:szCs w:val="22"/>
                <w:lang w:val="uk-UA" w:eastAsia="uk-UA"/>
              </w:rPr>
              <w:t>Sustained</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Success</w:t>
            </w:r>
            <w:proofErr w:type="spellEnd"/>
            <w:r w:rsidRPr="004317FE">
              <w:rPr>
                <w:rFonts w:ascii="Avenir Next Cyr" w:eastAsia="Times New Roman" w:hAnsi="Avenir Next Cyr"/>
                <w:b/>
                <w:bCs/>
                <w:color w:val="000000"/>
                <w:sz w:val="22"/>
                <w:szCs w:val="22"/>
                <w:lang w:val="uk-UA" w:eastAsia="uk-UA"/>
              </w:rPr>
              <w:t xml:space="preserve">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які не порушують конфіденційність.</w:t>
            </w:r>
            <w:r w:rsidRPr="004317FE">
              <w:rPr>
                <w:rFonts w:ascii="Avenir Next Cyr" w:eastAsia="Times New Roman" w:hAnsi="Avenir Next Cyr"/>
                <w:b/>
                <w:bCs/>
                <w:color w:val="000000"/>
                <w:sz w:val="22"/>
                <w:szCs w:val="22"/>
                <w:lang w:val="uk-UA" w:eastAsia="uk-UA"/>
              </w:rPr>
              <w:br/>
            </w:r>
          </w:p>
          <w:p w14:paraId="424005C2"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Pr="004317FE">
              <w:rPr>
                <w:rFonts w:ascii="Avenir Next Cyr" w:eastAsia="Times New Roman" w:hAnsi="Avenir Next Cyr"/>
                <w:b/>
                <w:bCs/>
                <w:color w:val="000000"/>
                <w:sz w:val="22"/>
                <w:szCs w:val="22"/>
                <w:lang w:val="uk-UA" w:eastAsia="uk-UA"/>
              </w:rPr>
              <w:br/>
            </w:r>
          </w:p>
          <w:p w14:paraId="2D29B1EE"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Після реєстрації заявки до участі всі надані електронні адреси будуть додані до списку розсилки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Pr="004317FE">
              <w:rPr>
                <w:rFonts w:ascii="Avenir Next Cyr" w:eastAsia="Times New Roman" w:hAnsi="Avenir Next Cyr"/>
                <w:b/>
                <w:bCs/>
                <w:color w:val="000000"/>
                <w:sz w:val="22"/>
                <w:szCs w:val="22"/>
                <w:lang w:val="uk-UA" w:eastAsia="uk-UA"/>
              </w:rPr>
              <w:br/>
            </w:r>
          </w:p>
          <w:p w14:paraId="339BB1C2" w14:textId="77777777" w:rsidR="000F0840" w:rsidRPr="004317FE" w:rsidRDefault="000F0840" w:rsidP="000F0840">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 xml:space="preserve">Ви вказали дані всіх партнерів, які внесли свій вклад у роботу, яка представлена у заявці. Рішення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w:t>
            </w:r>
            <w:proofErr w:type="spellStart"/>
            <w:r w:rsidRPr="004317FE">
              <w:rPr>
                <w:rFonts w:ascii="Avenir Next Cyr" w:eastAsia="Times New Roman" w:hAnsi="Avenir Next Cyr"/>
                <w:b/>
                <w:bCs/>
                <w:color w:val="000000"/>
                <w:sz w:val="22"/>
                <w:szCs w:val="22"/>
                <w:lang w:val="uk-UA" w:eastAsia="uk-UA"/>
              </w:rPr>
              <w:t>Worldwide</w:t>
            </w:r>
            <w:proofErr w:type="spellEnd"/>
            <w:r w:rsidRPr="004317FE">
              <w:rPr>
                <w:rFonts w:ascii="Avenir Next Cyr" w:eastAsia="Times New Roman" w:hAnsi="Avenir Next Cyr"/>
                <w:b/>
                <w:bCs/>
                <w:color w:val="000000"/>
                <w:sz w:val="22"/>
                <w:szCs w:val="22"/>
                <w:lang w:val="uk-UA" w:eastAsia="uk-UA"/>
              </w:rPr>
              <w:t xml:space="preserve"> та </w:t>
            </w:r>
            <w:proofErr w:type="spellStart"/>
            <w:r w:rsidRPr="004317FE">
              <w:rPr>
                <w:rFonts w:ascii="Avenir Next Cyr" w:eastAsia="Times New Roman" w:hAnsi="Avenir Next Cyr"/>
                <w:b/>
                <w:bCs/>
                <w:color w:val="000000"/>
                <w:sz w:val="22"/>
                <w:szCs w:val="22"/>
                <w:lang w:val="uk-UA" w:eastAsia="uk-UA"/>
              </w:rPr>
              <w:t>Effie</w:t>
            </w:r>
            <w:proofErr w:type="spellEnd"/>
            <w:r w:rsidRPr="004317FE">
              <w:rPr>
                <w:rFonts w:ascii="Avenir Next Cyr" w:eastAsia="Times New Roman" w:hAnsi="Avenir Next Cyr"/>
                <w:b/>
                <w:bCs/>
                <w:color w:val="000000"/>
                <w:sz w:val="22"/>
                <w:szCs w:val="22"/>
                <w:lang w:val="uk-UA" w:eastAsia="uk-UA"/>
              </w:rPr>
              <w:t xml:space="preserve"> Awards Ukraine щодо питань, які стосуються конкурсу є остаточним та обов’язковим для виконання.</w:t>
            </w:r>
          </w:p>
        </w:tc>
      </w:tr>
    </w:tbl>
    <w:p w14:paraId="3458975D" w14:textId="77777777" w:rsidR="000F0840" w:rsidRPr="004317FE" w:rsidRDefault="000F0840" w:rsidP="000F0840">
      <w:pPr>
        <w:pStyle w:val="MediumShading1-Accent11"/>
        <w:spacing w:after="120"/>
        <w:rPr>
          <w:rFonts w:asciiTheme="minorHAnsi" w:hAnsiTheme="minorHAnsi"/>
          <w:b/>
          <w:color w:val="auto"/>
          <w:sz w:val="19"/>
          <w:szCs w:val="19"/>
          <w:lang w:val="uk-UA"/>
        </w:rPr>
      </w:pPr>
    </w:p>
    <w:p w14:paraId="78B87823" w14:textId="196AAA01" w:rsidR="000F0840" w:rsidRPr="00584574" w:rsidRDefault="000F0840" w:rsidP="00635AF0">
      <w:pPr>
        <w:spacing w:after="0"/>
        <w:rPr>
          <w:lang w:val="uk-UA"/>
        </w:rPr>
      </w:pPr>
    </w:p>
    <w:sectPr w:rsidR="000F0840" w:rsidRPr="00584574" w:rsidSect="0028208B">
      <w:headerReference w:type="default" r:id="rId33"/>
      <w:footerReference w:type="default" r:id="rId34"/>
      <w:headerReference w:type="first" r:id="rId35"/>
      <w:footerReference w:type="first" r:id="rId36"/>
      <w:pgSz w:w="12240" w:h="15840"/>
      <w:pgMar w:top="720" w:right="720" w:bottom="96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73B0D6" w14:textId="77777777" w:rsidR="0002629E" w:rsidRDefault="0002629E" w:rsidP="0064464F">
      <w:pPr>
        <w:spacing w:after="0" w:line="240" w:lineRule="auto"/>
      </w:pPr>
      <w:r>
        <w:separator/>
      </w:r>
    </w:p>
  </w:endnote>
  <w:endnote w:type="continuationSeparator" w:id="0">
    <w:p w14:paraId="1CDCA329" w14:textId="77777777" w:rsidR="0002629E" w:rsidRDefault="0002629E"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1AD867C9" w:rsidR="008D2947" w:rsidRDefault="008D2947">
    <w:pPr>
      <w:pStyle w:val="af"/>
      <w:rPr>
        <w:rFonts w:ascii="Verdana" w:hAnsi="Verdana"/>
        <w:b/>
        <w:color w:val="808080" w:themeColor="background1" w:themeShade="80"/>
        <w:sz w:val="15"/>
        <w:szCs w:val="15"/>
      </w:rPr>
    </w:pPr>
    <w:r w:rsidRPr="005318BC">
      <w:rPr>
        <w:rFonts w:ascii="Verdana" w:hAnsi="Verdana"/>
        <w:b/>
        <w:noProof/>
        <w:color w:val="808080" w:themeColor="background1" w:themeShade="80"/>
        <w:sz w:val="15"/>
        <w:szCs w:val="15"/>
      </w:rPr>
      <w:drawing>
        <wp:anchor distT="0" distB="0" distL="114300" distR="114300" simplePos="0" relativeHeight="251673600" behindDoc="1" locked="0" layoutInCell="1" allowOverlap="1" wp14:anchorId="0CFA7D19" wp14:editId="1C91E77E">
          <wp:simplePos x="0" y="0"/>
          <wp:positionH relativeFrom="page">
            <wp:align>right</wp:align>
          </wp:positionH>
          <wp:positionV relativeFrom="paragraph">
            <wp:posOffset>-429039</wp:posOffset>
          </wp:positionV>
          <wp:extent cx="8437245" cy="2103755"/>
          <wp:effectExtent l="0" t="0" r="1905" b="0"/>
          <wp:wrapNone/>
          <wp:docPr id="336025516" name="Picture 336025516" descr="A black rectangle with whit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a:graphicData>
          </a:graphic>
        </wp:anchor>
      </w:drawing>
    </w:r>
    <w:r w:rsidRPr="005318BC">
      <w:rPr>
        <w:rFonts w:ascii="Verdana" w:hAnsi="Verdana"/>
        <w:b/>
        <w:noProof/>
        <w:color w:val="808080" w:themeColor="background1" w:themeShade="80"/>
        <w:sz w:val="15"/>
        <w:szCs w:val="15"/>
      </w:rPr>
      <w:drawing>
        <wp:anchor distT="0" distB="0" distL="114300" distR="114300" simplePos="0" relativeHeight="251674624" behindDoc="1" locked="0" layoutInCell="1" allowOverlap="1" wp14:anchorId="43A3871F" wp14:editId="745DE982">
          <wp:simplePos x="0" y="0"/>
          <wp:positionH relativeFrom="column">
            <wp:posOffset>6887210</wp:posOffset>
          </wp:positionH>
          <wp:positionV relativeFrom="paragraph">
            <wp:posOffset>-117475</wp:posOffset>
          </wp:positionV>
          <wp:extent cx="315595" cy="278130"/>
          <wp:effectExtent l="0" t="0" r="8255" b="7620"/>
          <wp:wrapNone/>
          <wp:docPr id="1972306543" name="Picture 1972306543" descr="A brow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15595" cy="278130"/>
                  </a:xfrm>
                  <a:prstGeom prst="rect">
                    <a:avLst/>
                  </a:prstGeom>
                </pic:spPr>
              </pic:pic>
            </a:graphicData>
          </a:graphic>
        </wp:anchor>
      </w:drawing>
    </w:r>
  </w:p>
  <w:p w14:paraId="74BAB4EA" w14:textId="49329EC2" w:rsidR="008D2947" w:rsidRPr="005318BC" w:rsidRDefault="008D2947">
    <w:pPr>
      <w:pStyle w:val="af"/>
      <w:rPr>
        <w:rFonts w:ascii="AvenirNext LT Pro Regular" w:hAnsi="AvenirNext LT Pro Regular"/>
        <w:color w:val="FFFFFF" w:themeColor="background1"/>
      </w:rPr>
    </w:pPr>
    <w:r w:rsidRPr="005318BC">
      <w:rPr>
        <w:rFonts w:ascii="Avenir Next Cyr Medium" w:hAnsi="Avenir Next Cyr Medium"/>
        <w:bCs/>
        <w:color w:val="FFFFFF" w:themeColor="background1"/>
        <w:sz w:val="15"/>
        <w:szCs w:val="15"/>
      </w:rPr>
      <w:t>202</w:t>
    </w:r>
    <w:r>
      <w:rPr>
        <w:rFonts w:ascii="Avenir Next Cyr Medium" w:hAnsi="Avenir Next Cyr Medium"/>
        <w:bCs/>
        <w:color w:val="FFFFFF" w:themeColor="background1"/>
        <w:sz w:val="15"/>
        <w:szCs w:val="15"/>
        <w:lang w:val="uk-UA"/>
      </w:rPr>
      <w:t>5</w:t>
    </w:r>
    <w:r w:rsidRPr="005318BC">
      <w:rPr>
        <w:rFonts w:ascii="Avenir Next Cyr Medium" w:hAnsi="Avenir Next Cyr Medium"/>
        <w:bCs/>
        <w:color w:val="FFFFFF" w:themeColor="background1"/>
        <w:sz w:val="15"/>
        <w:szCs w:val="15"/>
      </w:rPr>
      <w:t xml:space="preserve"> Effie</w:t>
    </w:r>
    <w:r w:rsidRPr="005318BC">
      <w:rPr>
        <w:rFonts w:ascii="Avenir Next LT Pro" w:hAnsi="Avenir Next LT Pro"/>
        <w:bCs/>
        <w:color w:val="FFFFFF" w:themeColor="background1"/>
        <w:sz w:val="15"/>
        <w:szCs w:val="15"/>
      </w:rPr>
      <w:t xml:space="preserve"> Awards Ukraine Sustained Success</w:t>
    </w:r>
    <w:r w:rsidRPr="005318BC">
      <w:rPr>
        <w:rFonts w:asciiTheme="minorHAnsi" w:hAnsiTheme="minorHAnsi"/>
        <w:bCs/>
        <w:color w:val="FFFFFF" w:themeColor="background1"/>
        <w:sz w:val="15"/>
        <w:szCs w:val="15"/>
        <w:lang w:val="uk-UA"/>
      </w:rPr>
      <w:t xml:space="preserve"> </w:t>
    </w:r>
    <w:r w:rsidRPr="005318BC">
      <w:rPr>
        <w:rFonts w:ascii="Avenir Next LT Pro" w:hAnsi="Avenir Next LT Pro"/>
        <w:bCs/>
        <w:color w:val="FFFFFF" w:themeColor="background1"/>
        <w:sz w:val="15"/>
        <w:szCs w:val="15"/>
      </w:rPr>
      <w:t>Entry Form</w:t>
    </w:r>
    <w:r w:rsidRPr="005318BC">
      <w:rPr>
        <w:rFonts w:ascii="AvenirNext LT Pro Regular" w:hAnsi="AvenirNext LT Pro Regular"/>
        <w:color w:val="FFFFFF" w:themeColor="background1"/>
        <w:sz w:val="15"/>
        <w:szCs w:val="15"/>
      </w:rPr>
      <w:tab/>
    </w:r>
    <w:r w:rsidRPr="005318BC">
      <w:rPr>
        <w:rFonts w:ascii="AvenirNext LT Pro Regular" w:hAnsi="AvenirNext LT Pro Regular"/>
        <w:color w:val="FFFFFF" w:themeColor="background1"/>
        <w:sz w:val="15"/>
        <w:szCs w:val="15"/>
      </w:rPr>
      <w:tab/>
    </w:r>
    <w:r w:rsidRPr="005318BC">
      <w:rPr>
        <w:rFonts w:ascii="Avenir Next LT Pro" w:hAnsi="Avenir Next LT Pro"/>
        <w:color w:val="FFFFFF" w:themeColor="background1"/>
        <w:sz w:val="15"/>
        <w:szCs w:val="15"/>
        <w:lang w:val="uk-UA"/>
      </w:rPr>
      <w:t xml:space="preserve">     </w:t>
    </w:r>
    <w:r w:rsidRPr="005318BC">
      <w:rPr>
        <w:rFonts w:ascii="Avenir Next LT Pro" w:hAnsi="Avenir Next LT Pro"/>
        <w:color w:val="FFFFFF" w:themeColor="background1"/>
        <w:sz w:val="15"/>
        <w:szCs w:val="15"/>
      </w:rPr>
      <w:t xml:space="preserve">Page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PAGE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2</w:t>
    </w:r>
    <w:r w:rsidRPr="005318BC">
      <w:rPr>
        <w:rFonts w:ascii="Avenir Next LT Pro" w:hAnsi="Avenir Next LT Pro"/>
        <w:color w:val="FFFFFF" w:themeColor="background1"/>
        <w:sz w:val="15"/>
        <w:szCs w:val="15"/>
      </w:rPr>
      <w:fldChar w:fldCharType="end"/>
    </w:r>
    <w:r w:rsidRPr="005318BC">
      <w:rPr>
        <w:rFonts w:ascii="Avenir Next LT Pro" w:hAnsi="Avenir Next LT Pro"/>
        <w:color w:val="FFFFFF" w:themeColor="background1"/>
        <w:sz w:val="15"/>
        <w:szCs w:val="15"/>
      </w:rPr>
      <w:t xml:space="preserve"> of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NUMPAGES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11</w:t>
    </w:r>
    <w:r w:rsidRPr="005318BC">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6DB32702" w:rsidR="008D2947" w:rsidRDefault="008D2947">
    <w:pPr>
      <w:pStyle w:val="af"/>
      <w:rPr>
        <w:rFonts w:ascii="Verdana" w:hAnsi="Verdana"/>
        <w:b/>
        <w:color w:val="808080" w:themeColor="background1" w:themeShade="80"/>
        <w:sz w:val="15"/>
        <w:szCs w:val="15"/>
      </w:rPr>
    </w:pPr>
    <w:r w:rsidRPr="005318BC">
      <w:rPr>
        <w:rFonts w:ascii="AvenirNext LT Pro Regular" w:hAnsi="AvenirNext LT Pro Regular"/>
        <w:noProof/>
        <w:color w:val="FFFFFF" w:themeColor="background1"/>
        <w:sz w:val="15"/>
        <w:szCs w:val="15"/>
      </w:rPr>
      <w:drawing>
        <wp:anchor distT="0" distB="0" distL="114300" distR="114300" simplePos="0" relativeHeight="251678720" behindDoc="1" locked="0" layoutInCell="1" allowOverlap="1" wp14:anchorId="0EBC7A59" wp14:editId="3CA748F4">
          <wp:simplePos x="0" y="0"/>
          <wp:positionH relativeFrom="column">
            <wp:posOffset>-1047640</wp:posOffset>
          </wp:positionH>
          <wp:positionV relativeFrom="paragraph">
            <wp:posOffset>-503748</wp:posOffset>
          </wp:positionV>
          <wp:extent cx="8437245" cy="2103755"/>
          <wp:effectExtent l="0" t="0" r="1905" b="0"/>
          <wp:wrapNone/>
          <wp:docPr id="4" name="Picture 336025516" descr="A black rectangle with whit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a:graphicData>
          </a:graphic>
        </wp:anchor>
      </w:drawing>
    </w:r>
    <w:r w:rsidRPr="005318BC">
      <w:rPr>
        <w:rFonts w:ascii="AvenirNext LT Pro Regular" w:hAnsi="AvenirNext LT Pro Regular"/>
        <w:noProof/>
        <w:color w:val="FFFFFF" w:themeColor="background1"/>
        <w:sz w:val="15"/>
        <w:szCs w:val="15"/>
      </w:rPr>
      <w:drawing>
        <wp:anchor distT="0" distB="0" distL="114300" distR="114300" simplePos="0" relativeHeight="251679744" behindDoc="1" locked="0" layoutInCell="1" allowOverlap="1" wp14:anchorId="0F248474" wp14:editId="460CA32F">
          <wp:simplePos x="0" y="0"/>
          <wp:positionH relativeFrom="column">
            <wp:posOffset>6899910</wp:posOffset>
          </wp:positionH>
          <wp:positionV relativeFrom="paragraph">
            <wp:posOffset>-96520</wp:posOffset>
          </wp:positionV>
          <wp:extent cx="315595" cy="278130"/>
          <wp:effectExtent l="0" t="0" r="8255" b="7620"/>
          <wp:wrapNone/>
          <wp:docPr id="5" name="Picture 1972306543" descr="A brow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15595" cy="278130"/>
                  </a:xfrm>
                  <a:prstGeom prst="rect">
                    <a:avLst/>
                  </a:prstGeom>
                </pic:spPr>
              </pic:pic>
            </a:graphicData>
          </a:graphic>
        </wp:anchor>
      </w:drawing>
    </w:r>
  </w:p>
  <w:p w14:paraId="74BAB4F2" w14:textId="548B18C6" w:rsidR="008D2947" w:rsidRPr="005318BC" w:rsidRDefault="008D2947">
    <w:pPr>
      <w:pStyle w:val="af"/>
      <w:rPr>
        <w:rFonts w:ascii="AvenirNext LT Pro Regular" w:hAnsi="AvenirNext LT Pro Regular"/>
        <w:b/>
        <w:color w:val="FFFFFF" w:themeColor="background1"/>
        <w:sz w:val="15"/>
        <w:szCs w:val="15"/>
      </w:rPr>
    </w:pPr>
    <w:r w:rsidRPr="005318BC">
      <w:rPr>
        <w:rFonts w:ascii="Avenir Next LT Pro" w:hAnsi="Avenir Next LT Pro"/>
        <w:bCs/>
        <w:color w:val="FFFFFF" w:themeColor="background1"/>
        <w:sz w:val="15"/>
        <w:szCs w:val="15"/>
      </w:rPr>
      <w:t>202</w:t>
    </w:r>
    <w:r>
      <w:rPr>
        <w:rFonts w:ascii="Avenir Next Cyr" w:hAnsi="Avenir Next Cyr"/>
        <w:bCs/>
        <w:color w:val="FFFFFF" w:themeColor="background1"/>
        <w:sz w:val="15"/>
        <w:szCs w:val="15"/>
        <w:lang w:val="uk-UA"/>
      </w:rPr>
      <w:t>5</w:t>
    </w:r>
    <w:r w:rsidRPr="005318BC">
      <w:rPr>
        <w:rFonts w:ascii="Avenir Next LT Pro" w:hAnsi="Avenir Next LT Pro"/>
        <w:bCs/>
        <w:color w:val="FFFFFF" w:themeColor="background1"/>
        <w:sz w:val="15"/>
        <w:szCs w:val="15"/>
      </w:rPr>
      <w:t xml:space="preserve"> Effie Awards Ukraine Sustained Success</w:t>
    </w:r>
    <w:r w:rsidRPr="005318BC">
      <w:rPr>
        <w:rFonts w:asciiTheme="minorHAnsi" w:hAnsiTheme="minorHAnsi"/>
        <w:bCs/>
        <w:color w:val="FFFFFF" w:themeColor="background1"/>
        <w:sz w:val="15"/>
        <w:szCs w:val="15"/>
        <w:lang w:val="uk-UA"/>
      </w:rPr>
      <w:t xml:space="preserve"> </w:t>
    </w:r>
    <w:r w:rsidRPr="005318BC">
      <w:rPr>
        <w:rFonts w:ascii="Avenir Next LT Pro" w:hAnsi="Avenir Next LT Pro"/>
        <w:bCs/>
        <w:color w:val="FFFFFF" w:themeColor="background1"/>
        <w:sz w:val="15"/>
        <w:szCs w:val="15"/>
      </w:rPr>
      <w:t>Entry Form</w:t>
    </w:r>
    <w:r w:rsidRPr="005318BC">
      <w:rPr>
        <w:rFonts w:ascii="AvenirNext LT Pro Regular" w:hAnsi="AvenirNext LT Pro Regular"/>
        <w:color w:val="FFFFFF" w:themeColor="background1"/>
        <w:sz w:val="15"/>
        <w:szCs w:val="15"/>
      </w:rPr>
      <w:tab/>
    </w:r>
    <w:r w:rsidRPr="005318BC">
      <w:rPr>
        <w:rFonts w:ascii="AvenirNext LT Pro Regular" w:hAnsi="AvenirNext LT Pro Regular"/>
        <w:color w:val="FFFFFF" w:themeColor="background1"/>
        <w:sz w:val="15"/>
        <w:szCs w:val="15"/>
      </w:rPr>
      <w:tab/>
    </w:r>
    <w:r w:rsidRPr="005318BC">
      <w:rPr>
        <w:rFonts w:ascii="Avenir Next LT Pro" w:hAnsi="Avenir Next LT Pro"/>
        <w:color w:val="FFFFFF" w:themeColor="background1"/>
        <w:sz w:val="15"/>
        <w:szCs w:val="15"/>
      </w:rPr>
      <w:t xml:space="preserve">Page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PAGE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w:t>
    </w:r>
    <w:r w:rsidRPr="005318BC">
      <w:rPr>
        <w:rFonts w:ascii="Avenir Next LT Pro" w:hAnsi="Avenir Next LT Pro"/>
        <w:color w:val="FFFFFF" w:themeColor="background1"/>
        <w:sz w:val="15"/>
        <w:szCs w:val="15"/>
      </w:rPr>
      <w:fldChar w:fldCharType="end"/>
    </w:r>
    <w:r w:rsidRPr="005318BC">
      <w:rPr>
        <w:rFonts w:ascii="Avenir Next LT Pro" w:hAnsi="Avenir Next LT Pro"/>
        <w:color w:val="FFFFFF" w:themeColor="background1"/>
        <w:sz w:val="15"/>
        <w:szCs w:val="15"/>
      </w:rPr>
      <w:t xml:space="preserve"> of </w:t>
    </w:r>
    <w:r w:rsidRPr="005318BC">
      <w:rPr>
        <w:rFonts w:ascii="Avenir Next LT Pro" w:hAnsi="Avenir Next LT Pro"/>
        <w:b/>
        <w:color w:val="FFFFFF" w:themeColor="background1"/>
        <w:sz w:val="15"/>
        <w:szCs w:val="15"/>
      </w:rPr>
      <w:fldChar w:fldCharType="begin"/>
    </w:r>
    <w:r w:rsidRPr="005318BC">
      <w:rPr>
        <w:rFonts w:ascii="Avenir Next LT Pro" w:hAnsi="Avenir Next LT Pro"/>
        <w:b/>
        <w:color w:val="FFFFFF" w:themeColor="background1"/>
        <w:sz w:val="15"/>
        <w:szCs w:val="15"/>
      </w:rPr>
      <w:instrText xml:space="preserve"> NUMPAGES  </w:instrText>
    </w:r>
    <w:r w:rsidRPr="005318BC">
      <w:rPr>
        <w:rFonts w:ascii="Avenir Next LT Pro" w:hAnsi="Avenir Next LT Pro"/>
        <w:b/>
        <w:color w:val="FFFFFF" w:themeColor="background1"/>
        <w:sz w:val="15"/>
        <w:szCs w:val="15"/>
      </w:rPr>
      <w:fldChar w:fldCharType="separate"/>
    </w:r>
    <w:r w:rsidRPr="005318BC">
      <w:rPr>
        <w:rFonts w:ascii="Avenir Next LT Pro" w:hAnsi="Avenir Next LT Pro"/>
        <w:b/>
        <w:noProof/>
        <w:color w:val="FFFFFF" w:themeColor="background1"/>
        <w:sz w:val="15"/>
        <w:szCs w:val="15"/>
      </w:rPr>
      <w:t>11</w:t>
    </w:r>
    <w:r w:rsidRPr="005318BC">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81D941" w14:textId="77777777" w:rsidR="0002629E" w:rsidRDefault="0002629E" w:rsidP="0064464F">
      <w:pPr>
        <w:spacing w:after="0" w:line="240" w:lineRule="auto"/>
      </w:pPr>
      <w:r>
        <w:separator/>
      </w:r>
    </w:p>
  </w:footnote>
  <w:footnote w:type="continuationSeparator" w:id="0">
    <w:p w14:paraId="021472CF" w14:textId="77777777" w:rsidR="0002629E" w:rsidRDefault="0002629E"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A5419D" w14:textId="5A7B0AA1" w:rsidR="008D2947" w:rsidRPr="00340725" w:rsidRDefault="008D2947" w:rsidP="005318BC">
    <w:pPr>
      <w:pStyle w:val="a4"/>
      <w:spacing w:before="0"/>
      <w:ind w:left="-142"/>
      <w:jc w:val="right"/>
      <w:rPr>
        <w:rFonts w:asciiTheme="minorHAnsi" w:hAnsiTheme="minorHAnsi"/>
        <w:bCs/>
        <w:color w:val="808080" w:themeColor="background1" w:themeShade="80"/>
        <w:sz w:val="18"/>
        <w:szCs w:val="18"/>
      </w:rPr>
    </w:pPr>
    <w:r>
      <w:rPr>
        <w:rFonts w:ascii="Verdana" w:hAnsi="Verdana"/>
        <w:b/>
        <w:noProof/>
        <w:color w:val="000000"/>
        <w:sz w:val="76"/>
        <w:szCs w:val="76"/>
        <w:lang w:val="uk-UA"/>
      </w:rPr>
      <w:drawing>
        <wp:anchor distT="0" distB="0" distL="114300" distR="114300" simplePos="0" relativeHeight="251676672" behindDoc="1" locked="0" layoutInCell="1" allowOverlap="1" wp14:anchorId="6FD2EFA3" wp14:editId="0A40249F">
          <wp:simplePos x="0" y="0"/>
          <wp:positionH relativeFrom="margin">
            <wp:align>left</wp:align>
          </wp:positionH>
          <wp:positionV relativeFrom="paragraph">
            <wp:posOffset>-204324</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sidRPr="00EA3381">
      <w:rPr>
        <w:rFonts w:ascii="Avenir Next Cyr" w:hAnsi="Avenir Next Cyr"/>
        <w:bCs/>
        <w:color w:val="808080" w:themeColor="background1" w:themeShade="80"/>
        <w:sz w:val="18"/>
        <w:szCs w:val="18"/>
        <w:lang w:val="uk-UA"/>
      </w:rPr>
      <w:t>2025 SU</w:t>
    </w:r>
    <w:r w:rsidRPr="00F45A46">
      <w:rPr>
        <w:rFonts w:ascii="Avenir Next LT Pro" w:hAnsi="Avenir Next LT Pro"/>
        <w:bCs/>
        <w:color w:val="808080" w:themeColor="background1" w:themeShade="80"/>
        <w:sz w:val="18"/>
        <w:szCs w:val="18"/>
        <w:lang w:val="uk-UA"/>
      </w:rPr>
      <w:t>STAINED SUCCESS</w:t>
    </w:r>
    <w:r w:rsidRPr="00F45A46">
      <w:rPr>
        <w:rFonts w:asciiTheme="minorHAnsi" w:hAnsiTheme="minorHAnsi"/>
        <w:bCs/>
        <w:color w:val="808080" w:themeColor="background1" w:themeShade="80"/>
        <w:sz w:val="18"/>
        <w:szCs w:val="18"/>
        <w:lang w:val="uk-UA"/>
      </w:rPr>
      <w:t xml:space="preserve"> </w:t>
    </w:r>
    <w:r w:rsidRPr="00F45A46">
      <w:rPr>
        <w:rFonts w:ascii="Avenir Next LT Pro" w:hAnsi="Avenir Next LT Pro"/>
        <w:bCs/>
        <w:color w:val="808080" w:themeColor="background1" w:themeShade="80"/>
        <w:sz w:val="18"/>
        <w:szCs w:val="18"/>
        <w:lang w:val="uk-UA"/>
      </w:rPr>
      <w:t>ENTRY FORM</w:t>
    </w:r>
    <w:r w:rsidR="00340725">
      <w:rPr>
        <w:rFonts w:asciiTheme="minorHAnsi" w:hAnsiTheme="minorHAnsi"/>
        <w:bCs/>
        <w:color w:val="808080" w:themeColor="background1" w:themeShade="80"/>
        <w:sz w:val="18"/>
        <w:szCs w:val="18"/>
        <w:lang w:val="uk-UA"/>
      </w:rPr>
      <w:br/>
    </w:r>
    <w:r w:rsidR="00340725">
      <w:rPr>
        <w:rFonts w:asciiTheme="minorHAnsi" w:hAnsiTheme="minorHAnsi"/>
        <w:bCs/>
        <w:color w:val="808080" w:themeColor="background1" w:themeShade="80"/>
        <w:sz w:val="18"/>
        <w:szCs w:val="18"/>
        <w:lang w:val="uk-UA"/>
      </w:rPr>
      <w:br/>
    </w:r>
  </w:p>
  <w:p w14:paraId="1AAFCAD2" w14:textId="12D1CB1D" w:rsidR="008D2947" w:rsidRPr="005318BC" w:rsidRDefault="008D2947" w:rsidP="005318BC">
    <w:pPr>
      <w:pStyle w:val="a4"/>
      <w:spacing w:before="0"/>
      <w:ind w:left="-142"/>
      <w:jc w:val="right"/>
      <w:rPr>
        <w:rFonts w:asciiTheme="minorHAnsi" w:hAnsiTheme="minorHAnsi"/>
        <w:bCs/>
        <w:color w:val="808080" w:themeColor="background1" w:themeShade="80"/>
        <w:sz w:val="28"/>
        <w:szCs w:val="28"/>
      </w:rPr>
    </w:pPr>
    <w:r>
      <w:rPr>
        <w:rFonts w:ascii="Verdana" w:hAnsi="Verdana"/>
        <w:b/>
        <w:color w:val="000000"/>
        <w:sz w:val="76"/>
        <w:szCs w:val="76"/>
        <w:lang w:val="uk-UA"/>
      </w:rPr>
      <w:t xml:space="preserve">          </w:t>
    </w:r>
    <w:r>
      <w:rPr>
        <w:rFonts w:ascii="Verdana" w:hAnsi="Verdana"/>
        <w:b/>
        <w:color w:val="000000"/>
        <w:sz w:val="76"/>
        <w:szCs w:val="76"/>
      </w:rPr>
      <w:t xml:space="preserve">           </w:t>
    </w:r>
    <w:r w:rsidRPr="00686B4A">
      <w:rPr>
        <w:rFonts w:ascii="Verdana" w:hAnsi="Verdana"/>
        <w:b/>
        <w:color w:val="B8B8B8"/>
        <w:sz w:val="40"/>
        <w:szCs w:val="40"/>
        <w:lang w:val="uk-UA"/>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27C20A62" w:rsidR="008D2947" w:rsidRPr="00FE055C" w:rsidRDefault="008D2947" w:rsidP="007D14D1">
    <w:pPr>
      <w:spacing w:before="360" w:after="360"/>
      <w:jc w:val="right"/>
      <w:rPr>
        <w:rFonts w:ascii="AvenirNext LT Pro Bold" w:hAnsi="AvenirNext LT Pro Bold"/>
        <w:b/>
        <w:color w:val="000000" w:themeColor="text1"/>
        <w:sz w:val="40"/>
        <w:szCs w:val="42"/>
      </w:rPr>
    </w:pPr>
    <w:r w:rsidRPr="00C7195E">
      <w:rPr>
        <w:rFonts w:ascii="Verdana" w:hAnsi="Verdana"/>
        <w:b/>
        <w:noProof/>
        <w:color w:val="000000"/>
        <w:sz w:val="76"/>
        <w:szCs w:val="76"/>
      </w:rPr>
      <w:drawing>
        <wp:anchor distT="0" distB="0" distL="114300" distR="114300" simplePos="0" relativeHeight="251668480" behindDoc="1" locked="0" layoutInCell="1" allowOverlap="1" wp14:anchorId="633DC72D" wp14:editId="4DA5EBAF">
          <wp:simplePos x="0" y="0"/>
          <wp:positionH relativeFrom="column">
            <wp:posOffset>2025015</wp:posOffset>
          </wp:positionH>
          <wp:positionV relativeFrom="paragraph">
            <wp:posOffset>-1683385</wp:posOffset>
          </wp:positionV>
          <wp:extent cx="7277100" cy="4937760"/>
          <wp:effectExtent l="0" t="0" r="0" b="53340"/>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100" cy="4937760"/>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7195E">
      <w:rPr>
        <w:rFonts w:ascii="Verdana" w:hAnsi="Verdana"/>
        <w:b/>
        <w:noProof/>
        <w:color w:val="000000"/>
        <w:sz w:val="76"/>
        <w:szCs w:val="76"/>
      </w:rPr>
      <w:drawing>
        <wp:anchor distT="0" distB="0" distL="114300" distR="114300" simplePos="0" relativeHeight="251669504" behindDoc="1" locked="0" layoutInCell="1" allowOverlap="1" wp14:anchorId="5A9E9510" wp14:editId="254A8120">
          <wp:simplePos x="0" y="0"/>
          <wp:positionH relativeFrom="page">
            <wp:posOffset>95250</wp:posOffset>
          </wp:positionH>
          <wp:positionV relativeFrom="paragraph">
            <wp:posOffset>426720</wp:posOffset>
          </wp:positionV>
          <wp:extent cx="5601970" cy="217805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55670FAB" w:rsidR="008D2947" w:rsidRDefault="008D2947"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390B3159" w14:textId="77777777" w:rsidR="008D2947" w:rsidRDefault="008D2947" w:rsidP="003614A6">
    <w:pPr>
      <w:pStyle w:val="a4"/>
      <w:tabs>
        <w:tab w:val="left" w:pos="2110"/>
      </w:tabs>
      <w:spacing w:before="0"/>
      <w:jc w:val="right"/>
      <w:rPr>
        <w:rFonts w:ascii="Verdana" w:hAnsi="Verdana"/>
        <w:b/>
        <w:color w:val="000000"/>
        <w:sz w:val="76"/>
        <w:szCs w:val="76"/>
      </w:rPr>
    </w:pPr>
    <w:r>
      <w:rPr>
        <w:rFonts w:ascii="Verdana" w:hAnsi="Verdana"/>
        <w:b/>
        <w:color w:val="000000"/>
        <w:sz w:val="76"/>
        <w:szCs w:val="76"/>
        <w:lang w:val="uk-UA"/>
      </w:rPr>
      <w:tab/>
    </w:r>
    <w:r>
      <w:rPr>
        <w:rFonts w:ascii="Verdana" w:hAnsi="Verdana"/>
        <w:b/>
        <w:color w:val="000000"/>
        <w:sz w:val="76"/>
        <w:szCs w:val="76"/>
      </w:rPr>
      <w:t xml:space="preserve"> </w:t>
    </w:r>
  </w:p>
  <w:p w14:paraId="70E72716" w14:textId="77777777" w:rsidR="008D2947" w:rsidRDefault="008D2947" w:rsidP="003614A6">
    <w:pPr>
      <w:pStyle w:val="a4"/>
      <w:tabs>
        <w:tab w:val="left" w:pos="2110"/>
      </w:tabs>
      <w:spacing w:before="0"/>
      <w:jc w:val="right"/>
      <w:rPr>
        <w:rFonts w:ascii="Verdana" w:hAnsi="Verdana"/>
        <w:b/>
        <w:color w:val="000000"/>
        <w:sz w:val="76"/>
        <w:szCs w:val="76"/>
      </w:rPr>
    </w:pPr>
  </w:p>
  <w:p w14:paraId="41570D7F" w14:textId="6413A6DD" w:rsidR="008D2947" w:rsidRPr="00D80D34" w:rsidRDefault="008D2947" w:rsidP="003614A6">
    <w:pPr>
      <w:pStyle w:val="a4"/>
      <w:tabs>
        <w:tab w:val="left" w:pos="2110"/>
      </w:tabs>
      <w:spacing w:before="0"/>
      <w:jc w:val="right"/>
      <w:rPr>
        <w:rFonts w:ascii="Verdana" w:hAnsi="Verdana"/>
        <w:b/>
        <w:color w:val="000000"/>
        <w:sz w:val="16"/>
        <w:szCs w:val="16"/>
      </w:rPr>
    </w:pPr>
    <w:r>
      <w:rPr>
        <w:rFonts w:ascii="Verdana" w:hAnsi="Verdana"/>
        <w:b/>
        <w:color w:val="000000"/>
        <w:sz w:val="16"/>
        <w:szCs w:val="16"/>
      </w:rPr>
      <w:br/>
    </w:r>
    <w:r>
      <w:rPr>
        <w:rFonts w:ascii="Verdana" w:hAnsi="Verdana"/>
        <w:b/>
        <w:color w:val="000000"/>
        <w:sz w:val="16"/>
        <w:szCs w:val="16"/>
      </w:rPr>
      <w:br/>
    </w:r>
    <w:r>
      <w:rPr>
        <w:rFonts w:ascii="Verdana" w:hAnsi="Verdana"/>
        <w:b/>
        <w:color w:val="000000"/>
        <w:sz w:val="16"/>
        <w:szCs w:val="16"/>
      </w:rPr>
      <w:br/>
    </w:r>
  </w:p>
  <w:p w14:paraId="5B92D5A0" w14:textId="0125BBF8" w:rsidR="008D2947" w:rsidRPr="003614A6" w:rsidRDefault="008D2947" w:rsidP="003614A6">
    <w:pPr>
      <w:pStyle w:val="a4"/>
      <w:tabs>
        <w:tab w:val="left" w:pos="2110"/>
      </w:tabs>
      <w:spacing w:before="0"/>
      <w:jc w:val="right"/>
      <w:rPr>
        <w:rFonts w:asciiTheme="minorHAnsi" w:hAnsiTheme="minorHAnsi"/>
        <w:b/>
        <w:color w:val="000000"/>
        <w:sz w:val="16"/>
        <w:szCs w:val="16"/>
        <w:lang w:val="uk-UA"/>
      </w:rPr>
    </w:pPr>
    <w:r w:rsidRPr="00AC0AAB">
      <w:rPr>
        <w:rFonts w:ascii="Avenir Next LT Pro" w:hAnsi="Avenir Next LT Pro"/>
        <w:bCs/>
        <w:color w:val="FFFFFF" w:themeColor="background1"/>
        <w:sz w:val="24"/>
        <w:szCs w:val="24"/>
        <w:lang w:val="uk-UA"/>
      </w:rPr>
      <w:t>SUSTAINED SUCCESS</w:t>
    </w:r>
    <w:r w:rsidRPr="00AC0AAB">
      <w:rPr>
        <w:rFonts w:asciiTheme="minorHAnsi" w:hAnsiTheme="minorHAnsi"/>
        <w:bCs/>
        <w:color w:val="FFFFFF" w:themeColor="background1"/>
        <w:sz w:val="24"/>
        <w:szCs w:val="24"/>
        <w:lang w:val="uk-UA"/>
      </w:rPr>
      <w:br/>
    </w:r>
    <w:r w:rsidRPr="00AC0AAB">
      <w:rPr>
        <w:rFonts w:ascii="Avenir Next LT Pro" w:hAnsi="Avenir Next LT Pro"/>
        <w:bCs/>
        <w:color w:val="FFFFFF" w:themeColor="background1"/>
        <w:sz w:val="24"/>
        <w:szCs w:val="24"/>
        <w:lang w:val="uk-UA"/>
      </w:rPr>
      <w:t>202</w:t>
    </w:r>
    <w:r>
      <w:rPr>
        <w:rFonts w:ascii="Avenir Next LT Pro" w:hAnsi="Avenir Next LT Pro"/>
        <w:bCs/>
        <w:color w:val="FFFFFF" w:themeColor="background1"/>
        <w:sz w:val="24"/>
        <w:szCs w:val="24"/>
      </w:rPr>
      <w:t>5</w:t>
    </w:r>
    <w:r w:rsidRPr="00AC0AAB">
      <w:rPr>
        <w:rFonts w:asciiTheme="minorHAnsi" w:hAnsiTheme="minorHAnsi"/>
        <w:bCs/>
        <w:color w:val="FFFFFF" w:themeColor="background1"/>
        <w:sz w:val="24"/>
        <w:szCs w:val="24"/>
        <w:lang w:val="uk-UA"/>
      </w:rPr>
      <w:t xml:space="preserve"> </w:t>
    </w:r>
    <w:r w:rsidRPr="00AC0AAB">
      <w:rPr>
        <w:rFonts w:ascii="Avenir Next LT Pro" w:hAnsi="Avenir Next LT Pro"/>
        <w:bCs/>
        <w:color w:val="FFFFFF" w:themeColor="background1"/>
        <w:sz w:val="24"/>
        <w:szCs w:val="24"/>
        <w:lang w:val="uk-UA"/>
      </w:rPr>
      <w:t>ENTRY FORM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881" type="#_x0000_t75" style="width:737.5pt;height:652pt" o:bullet="t">
        <v:imagedata r:id="rId1" o:title="gold-for bullets"/>
      </v:shape>
    </w:pict>
  </w:numPicBullet>
  <w:numPicBullet w:numPicBulletId="1">
    <w:pict>
      <v:shape id="_x0000_i1882" type="#_x0000_t75" style="width:480pt;height:387.5pt" o:bullet="t">
        <v:imagedata r:id="rId2" o:title="Effie_Logo_Gold"/>
      </v:shape>
    </w:pict>
  </w:numPicBullet>
  <w:numPicBullet w:numPicBulletId="2">
    <w:pict>
      <v:shape id="_x0000_i1883" type="#_x0000_t75" style="width:81pt;height:72.5pt" o:bullet="t">
        <v:imagedata r:id="rId3" o:title="e FOR BULLET"/>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4"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6"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7"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C74533"/>
    <w:multiLevelType w:val="hybridMultilevel"/>
    <w:tmpl w:val="D0443F3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FC50353"/>
    <w:multiLevelType w:val="hybridMultilevel"/>
    <w:tmpl w:val="84AADE6A"/>
    <w:lvl w:ilvl="0" w:tplc="13B2FFC0">
      <w:start w:val="1"/>
      <w:numFmt w:val="bullet"/>
      <w:lvlText w:val=""/>
      <w:lvlJc w:val="left"/>
      <w:pPr>
        <w:tabs>
          <w:tab w:val="num" w:pos="720"/>
        </w:tabs>
        <w:ind w:left="720" w:hanging="360"/>
      </w:pPr>
      <w:rPr>
        <w:rFonts w:ascii="Symbol" w:hAnsi="Symbol" w:hint="default"/>
      </w:rPr>
    </w:lvl>
    <w:lvl w:ilvl="1" w:tplc="F1FCDC30" w:tentative="1">
      <w:start w:val="1"/>
      <w:numFmt w:val="bullet"/>
      <w:lvlText w:val=""/>
      <w:lvlJc w:val="left"/>
      <w:pPr>
        <w:tabs>
          <w:tab w:val="num" w:pos="1440"/>
        </w:tabs>
        <w:ind w:left="1440" w:hanging="360"/>
      </w:pPr>
      <w:rPr>
        <w:rFonts w:ascii="Symbol" w:hAnsi="Symbol" w:hint="default"/>
      </w:rPr>
    </w:lvl>
    <w:lvl w:ilvl="2" w:tplc="A0185F74" w:tentative="1">
      <w:start w:val="1"/>
      <w:numFmt w:val="bullet"/>
      <w:lvlText w:val=""/>
      <w:lvlJc w:val="left"/>
      <w:pPr>
        <w:tabs>
          <w:tab w:val="num" w:pos="2160"/>
        </w:tabs>
        <w:ind w:left="2160" w:hanging="360"/>
      </w:pPr>
      <w:rPr>
        <w:rFonts w:ascii="Symbol" w:hAnsi="Symbol" w:hint="default"/>
      </w:rPr>
    </w:lvl>
    <w:lvl w:ilvl="3" w:tplc="6BE46FCE" w:tentative="1">
      <w:start w:val="1"/>
      <w:numFmt w:val="bullet"/>
      <w:lvlText w:val=""/>
      <w:lvlJc w:val="left"/>
      <w:pPr>
        <w:tabs>
          <w:tab w:val="num" w:pos="2880"/>
        </w:tabs>
        <w:ind w:left="2880" w:hanging="360"/>
      </w:pPr>
      <w:rPr>
        <w:rFonts w:ascii="Symbol" w:hAnsi="Symbol" w:hint="default"/>
      </w:rPr>
    </w:lvl>
    <w:lvl w:ilvl="4" w:tplc="C4DA584C" w:tentative="1">
      <w:start w:val="1"/>
      <w:numFmt w:val="bullet"/>
      <w:lvlText w:val=""/>
      <w:lvlJc w:val="left"/>
      <w:pPr>
        <w:tabs>
          <w:tab w:val="num" w:pos="3600"/>
        </w:tabs>
        <w:ind w:left="3600" w:hanging="360"/>
      </w:pPr>
      <w:rPr>
        <w:rFonts w:ascii="Symbol" w:hAnsi="Symbol" w:hint="default"/>
      </w:rPr>
    </w:lvl>
    <w:lvl w:ilvl="5" w:tplc="C8D06898" w:tentative="1">
      <w:start w:val="1"/>
      <w:numFmt w:val="bullet"/>
      <w:lvlText w:val=""/>
      <w:lvlJc w:val="left"/>
      <w:pPr>
        <w:tabs>
          <w:tab w:val="num" w:pos="4320"/>
        </w:tabs>
        <w:ind w:left="4320" w:hanging="360"/>
      </w:pPr>
      <w:rPr>
        <w:rFonts w:ascii="Symbol" w:hAnsi="Symbol" w:hint="default"/>
      </w:rPr>
    </w:lvl>
    <w:lvl w:ilvl="6" w:tplc="F7BEE96C" w:tentative="1">
      <w:start w:val="1"/>
      <w:numFmt w:val="bullet"/>
      <w:lvlText w:val=""/>
      <w:lvlJc w:val="left"/>
      <w:pPr>
        <w:tabs>
          <w:tab w:val="num" w:pos="5040"/>
        </w:tabs>
        <w:ind w:left="5040" w:hanging="360"/>
      </w:pPr>
      <w:rPr>
        <w:rFonts w:ascii="Symbol" w:hAnsi="Symbol" w:hint="default"/>
      </w:rPr>
    </w:lvl>
    <w:lvl w:ilvl="7" w:tplc="8146E29A" w:tentative="1">
      <w:start w:val="1"/>
      <w:numFmt w:val="bullet"/>
      <w:lvlText w:val=""/>
      <w:lvlJc w:val="left"/>
      <w:pPr>
        <w:tabs>
          <w:tab w:val="num" w:pos="5760"/>
        </w:tabs>
        <w:ind w:left="5760" w:hanging="360"/>
      </w:pPr>
      <w:rPr>
        <w:rFonts w:ascii="Symbol" w:hAnsi="Symbol" w:hint="default"/>
      </w:rPr>
    </w:lvl>
    <w:lvl w:ilvl="8" w:tplc="C130F2C0"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20440A6C"/>
    <w:multiLevelType w:val="hybridMultilevel"/>
    <w:tmpl w:val="2AC4054E"/>
    <w:lvl w:ilvl="0" w:tplc="B7060A34">
      <w:start w:val="24"/>
      <w:numFmt w:val="bullet"/>
      <w:lvlText w:val="-"/>
      <w:lvlJc w:val="left"/>
      <w:pPr>
        <w:ind w:left="1440" w:hanging="360"/>
      </w:pPr>
      <w:rPr>
        <w:rFonts w:ascii="Avenir Next Cyr" w:eastAsia="Times New Roman" w:hAnsi="Avenir Next Cyr" w:cs="Times New Roman" w:hint="default"/>
        <w:b/>
        <w:i/>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38251483"/>
    <w:multiLevelType w:val="hybridMultilevel"/>
    <w:tmpl w:val="20CE02A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25"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431AE8"/>
    <w:multiLevelType w:val="hybridMultilevel"/>
    <w:tmpl w:val="424843F2"/>
    <w:lvl w:ilvl="0" w:tplc="10E21156">
      <w:start w:val="1"/>
      <w:numFmt w:val="bullet"/>
      <w:lvlText w:val=""/>
      <w:lvlJc w:val="left"/>
      <w:pPr>
        <w:ind w:left="720" w:hanging="360"/>
      </w:pPr>
      <w:rPr>
        <w:rFonts w:ascii="Avenir Next Cyr" w:hAnsi="Avenir Next Cyr" w:hint="default"/>
        <w:b w:val="0"/>
        <w:bCs/>
        <w:i w:val="0"/>
        <w:iCs/>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D6F7321"/>
    <w:multiLevelType w:val="hybridMultilevel"/>
    <w:tmpl w:val="FD76271C"/>
    <w:lvl w:ilvl="0" w:tplc="A300C588">
      <w:start w:val="1"/>
      <w:numFmt w:val="bullet"/>
      <w:lvlText w:val=""/>
      <w:lvlJc w:val="left"/>
      <w:pPr>
        <w:tabs>
          <w:tab w:val="num" w:pos="720"/>
        </w:tabs>
        <w:ind w:left="720" w:hanging="360"/>
      </w:pPr>
      <w:rPr>
        <w:rFonts w:ascii="Symbol" w:hAnsi="Symbol" w:hint="default"/>
      </w:rPr>
    </w:lvl>
    <w:lvl w:ilvl="1" w:tplc="842E3F80" w:tentative="1">
      <w:start w:val="1"/>
      <w:numFmt w:val="bullet"/>
      <w:lvlText w:val=""/>
      <w:lvlJc w:val="left"/>
      <w:pPr>
        <w:tabs>
          <w:tab w:val="num" w:pos="1440"/>
        </w:tabs>
        <w:ind w:left="1440" w:hanging="360"/>
      </w:pPr>
      <w:rPr>
        <w:rFonts w:ascii="Symbol" w:hAnsi="Symbol" w:hint="default"/>
      </w:rPr>
    </w:lvl>
    <w:lvl w:ilvl="2" w:tplc="693EE528" w:tentative="1">
      <w:start w:val="1"/>
      <w:numFmt w:val="bullet"/>
      <w:lvlText w:val=""/>
      <w:lvlJc w:val="left"/>
      <w:pPr>
        <w:tabs>
          <w:tab w:val="num" w:pos="2160"/>
        </w:tabs>
        <w:ind w:left="2160" w:hanging="360"/>
      </w:pPr>
      <w:rPr>
        <w:rFonts w:ascii="Symbol" w:hAnsi="Symbol" w:hint="default"/>
      </w:rPr>
    </w:lvl>
    <w:lvl w:ilvl="3" w:tplc="DC5E99E6" w:tentative="1">
      <w:start w:val="1"/>
      <w:numFmt w:val="bullet"/>
      <w:lvlText w:val=""/>
      <w:lvlJc w:val="left"/>
      <w:pPr>
        <w:tabs>
          <w:tab w:val="num" w:pos="2880"/>
        </w:tabs>
        <w:ind w:left="2880" w:hanging="360"/>
      </w:pPr>
      <w:rPr>
        <w:rFonts w:ascii="Symbol" w:hAnsi="Symbol" w:hint="default"/>
      </w:rPr>
    </w:lvl>
    <w:lvl w:ilvl="4" w:tplc="8E921B9A" w:tentative="1">
      <w:start w:val="1"/>
      <w:numFmt w:val="bullet"/>
      <w:lvlText w:val=""/>
      <w:lvlJc w:val="left"/>
      <w:pPr>
        <w:tabs>
          <w:tab w:val="num" w:pos="3600"/>
        </w:tabs>
        <w:ind w:left="3600" w:hanging="360"/>
      </w:pPr>
      <w:rPr>
        <w:rFonts w:ascii="Symbol" w:hAnsi="Symbol" w:hint="default"/>
      </w:rPr>
    </w:lvl>
    <w:lvl w:ilvl="5" w:tplc="5CAA71B2" w:tentative="1">
      <w:start w:val="1"/>
      <w:numFmt w:val="bullet"/>
      <w:lvlText w:val=""/>
      <w:lvlJc w:val="left"/>
      <w:pPr>
        <w:tabs>
          <w:tab w:val="num" w:pos="4320"/>
        </w:tabs>
        <w:ind w:left="4320" w:hanging="360"/>
      </w:pPr>
      <w:rPr>
        <w:rFonts w:ascii="Symbol" w:hAnsi="Symbol" w:hint="default"/>
      </w:rPr>
    </w:lvl>
    <w:lvl w:ilvl="6" w:tplc="4B3EF2FA" w:tentative="1">
      <w:start w:val="1"/>
      <w:numFmt w:val="bullet"/>
      <w:lvlText w:val=""/>
      <w:lvlJc w:val="left"/>
      <w:pPr>
        <w:tabs>
          <w:tab w:val="num" w:pos="5040"/>
        </w:tabs>
        <w:ind w:left="5040" w:hanging="360"/>
      </w:pPr>
      <w:rPr>
        <w:rFonts w:ascii="Symbol" w:hAnsi="Symbol" w:hint="default"/>
      </w:rPr>
    </w:lvl>
    <w:lvl w:ilvl="7" w:tplc="0C2E942E" w:tentative="1">
      <w:start w:val="1"/>
      <w:numFmt w:val="bullet"/>
      <w:lvlText w:val=""/>
      <w:lvlJc w:val="left"/>
      <w:pPr>
        <w:tabs>
          <w:tab w:val="num" w:pos="5760"/>
        </w:tabs>
        <w:ind w:left="5760" w:hanging="360"/>
      </w:pPr>
      <w:rPr>
        <w:rFonts w:ascii="Symbol" w:hAnsi="Symbol" w:hint="default"/>
      </w:rPr>
    </w:lvl>
    <w:lvl w:ilvl="8" w:tplc="2AAA3624"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51323A16"/>
    <w:multiLevelType w:val="hybridMultilevel"/>
    <w:tmpl w:val="F850AF9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38"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5"/>
  </w:num>
  <w:num w:numId="2">
    <w:abstractNumId w:val="32"/>
  </w:num>
  <w:num w:numId="3">
    <w:abstractNumId w:val="7"/>
  </w:num>
  <w:num w:numId="4">
    <w:abstractNumId w:val="22"/>
  </w:num>
  <w:num w:numId="5">
    <w:abstractNumId w:val="36"/>
  </w:num>
  <w:num w:numId="6">
    <w:abstractNumId w:val="19"/>
  </w:num>
  <w:num w:numId="7">
    <w:abstractNumId w:val="17"/>
  </w:num>
  <w:num w:numId="8">
    <w:abstractNumId w:val="42"/>
  </w:num>
  <w:num w:numId="9">
    <w:abstractNumId w:val="43"/>
  </w:num>
  <w:num w:numId="10">
    <w:abstractNumId w:val="6"/>
  </w:num>
  <w:num w:numId="11">
    <w:abstractNumId w:val="27"/>
  </w:num>
  <w:num w:numId="12">
    <w:abstractNumId w:val="26"/>
  </w:num>
  <w:num w:numId="13">
    <w:abstractNumId w:val="21"/>
  </w:num>
  <w:num w:numId="14">
    <w:abstractNumId w:val="18"/>
  </w:num>
  <w:num w:numId="15">
    <w:abstractNumId w:val="2"/>
  </w:num>
  <w:num w:numId="16">
    <w:abstractNumId w:val="31"/>
  </w:num>
  <w:num w:numId="17">
    <w:abstractNumId w:val="40"/>
  </w:num>
  <w:num w:numId="18">
    <w:abstractNumId w:val="14"/>
  </w:num>
  <w:num w:numId="19">
    <w:abstractNumId w:val="36"/>
  </w:num>
  <w:num w:numId="20">
    <w:abstractNumId w:val="41"/>
  </w:num>
  <w:num w:numId="21">
    <w:abstractNumId w:val="1"/>
  </w:num>
  <w:num w:numId="22">
    <w:abstractNumId w:val="37"/>
  </w:num>
  <w:num w:numId="23">
    <w:abstractNumId w:val="3"/>
  </w:num>
  <w:num w:numId="24">
    <w:abstractNumId w:val="20"/>
  </w:num>
  <w:num w:numId="25">
    <w:abstractNumId w:val="30"/>
  </w:num>
  <w:num w:numId="26">
    <w:abstractNumId w:val="5"/>
  </w:num>
  <w:num w:numId="27">
    <w:abstractNumId w:val="16"/>
  </w:num>
  <w:num w:numId="28">
    <w:abstractNumId w:val="11"/>
  </w:num>
  <w:num w:numId="29">
    <w:abstractNumId w:val="23"/>
  </w:num>
  <w:num w:numId="30">
    <w:abstractNumId w:val="35"/>
  </w:num>
  <w:num w:numId="31">
    <w:abstractNumId w:val="4"/>
  </w:num>
  <w:num w:numId="32">
    <w:abstractNumId w:val="39"/>
  </w:num>
  <w:num w:numId="33">
    <w:abstractNumId w:val="44"/>
  </w:num>
  <w:num w:numId="34">
    <w:abstractNumId w:val="9"/>
  </w:num>
  <w:num w:numId="35">
    <w:abstractNumId w:val="29"/>
  </w:num>
  <w:num w:numId="36">
    <w:abstractNumId w:val="12"/>
  </w:num>
  <w:num w:numId="37">
    <w:abstractNumId w:val="34"/>
  </w:num>
  <w:num w:numId="38">
    <w:abstractNumId w:val="24"/>
  </w:num>
  <w:num w:numId="39">
    <w:abstractNumId w:val="13"/>
  </w:num>
  <w:num w:numId="40">
    <w:abstractNumId w:val="28"/>
  </w:num>
  <w:num w:numId="41">
    <w:abstractNumId w:val="8"/>
  </w:num>
  <w:num w:numId="42">
    <w:abstractNumId w:val="38"/>
  </w:num>
  <w:num w:numId="43">
    <w:abstractNumId w:val="10"/>
  </w:num>
  <w:num w:numId="44">
    <w:abstractNumId w:val="33"/>
  </w:num>
  <w:num w:numId="45">
    <w:abstractNumId w:val="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5E0A"/>
    <w:rsid w:val="000073F7"/>
    <w:rsid w:val="0001097A"/>
    <w:rsid w:val="0001110E"/>
    <w:rsid w:val="000126F2"/>
    <w:rsid w:val="00012B7B"/>
    <w:rsid w:val="00013D17"/>
    <w:rsid w:val="00015BB8"/>
    <w:rsid w:val="0001728E"/>
    <w:rsid w:val="00017903"/>
    <w:rsid w:val="00020F25"/>
    <w:rsid w:val="000227E4"/>
    <w:rsid w:val="00023903"/>
    <w:rsid w:val="00024AA1"/>
    <w:rsid w:val="0002629E"/>
    <w:rsid w:val="000313D2"/>
    <w:rsid w:val="00041241"/>
    <w:rsid w:val="000501CB"/>
    <w:rsid w:val="00050229"/>
    <w:rsid w:val="000510D5"/>
    <w:rsid w:val="000510EB"/>
    <w:rsid w:val="00051645"/>
    <w:rsid w:val="0005175C"/>
    <w:rsid w:val="00052F98"/>
    <w:rsid w:val="00054F45"/>
    <w:rsid w:val="0005577F"/>
    <w:rsid w:val="00057584"/>
    <w:rsid w:val="00060F70"/>
    <w:rsid w:val="00061577"/>
    <w:rsid w:val="000666B2"/>
    <w:rsid w:val="0006751C"/>
    <w:rsid w:val="00067E89"/>
    <w:rsid w:val="0007217E"/>
    <w:rsid w:val="00072791"/>
    <w:rsid w:val="00082BDF"/>
    <w:rsid w:val="00083231"/>
    <w:rsid w:val="000832E1"/>
    <w:rsid w:val="000841BE"/>
    <w:rsid w:val="00084E6E"/>
    <w:rsid w:val="00085B1C"/>
    <w:rsid w:val="00086AAF"/>
    <w:rsid w:val="0009459A"/>
    <w:rsid w:val="00095651"/>
    <w:rsid w:val="0009572F"/>
    <w:rsid w:val="0009591A"/>
    <w:rsid w:val="00097701"/>
    <w:rsid w:val="000A1571"/>
    <w:rsid w:val="000A17E5"/>
    <w:rsid w:val="000A1D88"/>
    <w:rsid w:val="000A2384"/>
    <w:rsid w:val="000B2689"/>
    <w:rsid w:val="000B3E56"/>
    <w:rsid w:val="000B6708"/>
    <w:rsid w:val="000C0530"/>
    <w:rsid w:val="000C07FA"/>
    <w:rsid w:val="000C19AD"/>
    <w:rsid w:val="000C3140"/>
    <w:rsid w:val="000C475F"/>
    <w:rsid w:val="000C6062"/>
    <w:rsid w:val="000C66DE"/>
    <w:rsid w:val="000D1B86"/>
    <w:rsid w:val="000D4365"/>
    <w:rsid w:val="000D4C41"/>
    <w:rsid w:val="000D78DB"/>
    <w:rsid w:val="000E56C3"/>
    <w:rsid w:val="000E5CC9"/>
    <w:rsid w:val="000E6A6D"/>
    <w:rsid w:val="000F0840"/>
    <w:rsid w:val="000F1F9F"/>
    <w:rsid w:val="000F33B3"/>
    <w:rsid w:val="000F472B"/>
    <w:rsid w:val="000F59DB"/>
    <w:rsid w:val="000F793C"/>
    <w:rsid w:val="001002AB"/>
    <w:rsid w:val="0010163D"/>
    <w:rsid w:val="00103593"/>
    <w:rsid w:val="001037E8"/>
    <w:rsid w:val="00103D54"/>
    <w:rsid w:val="00104BA7"/>
    <w:rsid w:val="00104E88"/>
    <w:rsid w:val="0010514E"/>
    <w:rsid w:val="001105EE"/>
    <w:rsid w:val="00111058"/>
    <w:rsid w:val="00111FB7"/>
    <w:rsid w:val="00112B13"/>
    <w:rsid w:val="00112B88"/>
    <w:rsid w:val="001156F7"/>
    <w:rsid w:val="00122826"/>
    <w:rsid w:val="00122E19"/>
    <w:rsid w:val="0012485B"/>
    <w:rsid w:val="00130085"/>
    <w:rsid w:val="001303AB"/>
    <w:rsid w:val="00132CCF"/>
    <w:rsid w:val="00134109"/>
    <w:rsid w:val="0013616E"/>
    <w:rsid w:val="001366F3"/>
    <w:rsid w:val="00140B93"/>
    <w:rsid w:val="00140FD0"/>
    <w:rsid w:val="0014395D"/>
    <w:rsid w:val="0014686C"/>
    <w:rsid w:val="00146922"/>
    <w:rsid w:val="00147C85"/>
    <w:rsid w:val="00152AA9"/>
    <w:rsid w:val="001532BB"/>
    <w:rsid w:val="0015432E"/>
    <w:rsid w:val="00156DF0"/>
    <w:rsid w:val="00161E94"/>
    <w:rsid w:val="00166630"/>
    <w:rsid w:val="00166A14"/>
    <w:rsid w:val="00166F9F"/>
    <w:rsid w:val="00170472"/>
    <w:rsid w:val="001714A7"/>
    <w:rsid w:val="00172C19"/>
    <w:rsid w:val="00174A6C"/>
    <w:rsid w:val="00180150"/>
    <w:rsid w:val="00185B1D"/>
    <w:rsid w:val="00186B03"/>
    <w:rsid w:val="00187F0C"/>
    <w:rsid w:val="00190274"/>
    <w:rsid w:val="0019190D"/>
    <w:rsid w:val="001932A4"/>
    <w:rsid w:val="001A4E3E"/>
    <w:rsid w:val="001B068E"/>
    <w:rsid w:val="001B07F3"/>
    <w:rsid w:val="001B3B29"/>
    <w:rsid w:val="001B56FC"/>
    <w:rsid w:val="001B5CD0"/>
    <w:rsid w:val="001B64E6"/>
    <w:rsid w:val="001B7FE0"/>
    <w:rsid w:val="001C00A1"/>
    <w:rsid w:val="001C1EF7"/>
    <w:rsid w:val="001C474F"/>
    <w:rsid w:val="001D0F60"/>
    <w:rsid w:val="001D2A28"/>
    <w:rsid w:val="001D6F96"/>
    <w:rsid w:val="001D767F"/>
    <w:rsid w:val="001E2136"/>
    <w:rsid w:val="001E343B"/>
    <w:rsid w:val="001E3D5B"/>
    <w:rsid w:val="001E4C7B"/>
    <w:rsid w:val="001E5166"/>
    <w:rsid w:val="001E5735"/>
    <w:rsid w:val="001E6B22"/>
    <w:rsid w:val="001E7B69"/>
    <w:rsid w:val="001F12DF"/>
    <w:rsid w:val="001F244E"/>
    <w:rsid w:val="001F34D1"/>
    <w:rsid w:val="001F4D9A"/>
    <w:rsid w:val="001F6B5B"/>
    <w:rsid w:val="001F6E33"/>
    <w:rsid w:val="00200875"/>
    <w:rsid w:val="002013F0"/>
    <w:rsid w:val="00201D5D"/>
    <w:rsid w:val="00204709"/>
    <w:rsid w:val="00206158"/>
    <w:rsid w:val="00206F67"/>
    <w:rsid w:val="002074C9"/>
    <w:rsid w:val="00207C63"/>
    <w:rsid w:val="002104A2"/>
    <w:rsid w:val="0021096F"/>
    <w:rsid w:val="002109DC"/>
    <w:rsid w:val="00213DCD"/>
    <w:rsid w:val="00215AA3"/>
    <w:rsid w:val="00215F9D"/>
    <w:rsid w:val="002208A8"/>
    <w:rsid w:val="00224221"/>
    <w:rsid w:val="00226321"/>
    <w:rsid w:val="002266C2"/>
    <w:rsid w:val="0023144A"/>
    <w:rsid w:val="00231773"/>
    <w:rsid w:val="00232271"/>
    <w:rsid w:val="002347F7"/>
    <w:rsid w:val="00234F3F"/>
    <w:rsid w:val="002369F6"/>
    <w:rsid w:val="0023716B"/>
    <w:rsid w:val="00242786"/>
    <w:rsid w:val="00243080"/>
    <w:rsid w:val="00243D2D"/>
    <w:rsid w:val="00244E87"/>
    <w:rsid w:val="00246826"/>
    <w:rsid w:val="002478A6"/>
    <w:rsid w:val="00247E25"/>
    <w:rsid w:val="0025031A"/>
    <w:rsid w:val="00252A3F"/>
    <w:rsid w:val="00252E3C"/>
    <w:rsid w:val="00253AF5"/>
    <w:rsid w:val="00253EDA"/>
    <w:rsid w:val="00255068"/>
    <w:rsid w:val="002605E5"/>
    <w:rsid w:val="002609DE"/>
    <w:rsid w:val="002616A2"/>
    <w:rsid w:val="00266098"/>
    <w:rsid w:val="002661C0"/>
    <w:rsid w:val="00266CF2"/>
    <w:rsid w:val="00266E81"/>
    <w:rsid w:val="00271835"/>
    <w:rsid w:val="0027268F"/>
    <w:rsid w:val="00273A01"/>
    <w:rsid w:val="00276FFD"/>
    <w:rsid w:val="00280987"/>
    <w:rsid w:val="0028208B"/>
    <w:rsid w:val="00282ACC"/>
    <w:rsid w:val="00282B1F"/>
    <w:rsid w:val="00282E8C"/>
    <w:rsid w:val="002840B3"/>
    <w:rsid w:val="00285B72"/>
    <w:rsid w:val="00294FB5"/>
    <w:rsid w:val="0029537D"/>
    <w:rsid w:val="00296834"/>
    <w:rsid w:val="002974EF"/>
    <w:rsid w:val="002A0D1D"/>
    <w:rsid w:val="002A237D"/>
    <w:rsid w:val="002A33AD"/>
    <w:rsid w:val="002A434B"/>
    <w:rsid w:val="002A4F26"/>
    <w:rsid w:val="002A5725"/>
    <w:rsid w:val="002A65B6"/>
    <w:rsid w:val="002A7AD9"/>
    <w:rsid w:val="002A7F9E"/>
    <w:rsid w:val="002B0DB9"/>
    <w:rsid w:val="002B13B2"/>
    <w:rsid w:val="002B174B"/>
    <w:rsid w:val="002B2BEE"/>
    <w:rsid w:val="002B3B95"/>
    <w:rsid w:val="002B3ECF"/>
    <w:rsid w:val="002B5032"/>
    <w:rsid w:val="002B5B65"/>
    <w:rsid w:val="002B7283"/>
    <w:rsid w:val="002B7426"/>
    <w:rsid w:val="002C0C38"/>
    <w:rsid w:val="002C5138"/>
    <w:rsid w:val="002C5349"/>
    <w:rsid w:val="002C567D"/>
    <w:rsid w:val="002D15FD"/>
    <w:rsid w:val="002D1F3A"/>
    <w:rsid w:val="002D2E68"/>
    <w:rsid w:val="002D339E"/>
    <w:rsid w:val="002D36F6"/>
    <w:rsid w:val="002D46C1"/>
    <w:rsid w:val="002D49CE"/>
    <w:rsid w:val="002D69F9"/>
    <w:rsid w:val="002D71F3"/>
    <w:rsid w:val="002D7818"/>
    <w:rsid w:val="002D78CD"/>
    <w:rsid w:val="002E08BB"/>
    <w:rsid w:val="002E1F0B"/>
    <w:rsid w:val="002E329F"/>
    <w:rsid w:val="002E364C"/>
    <w:rsid w:val="002E598A"/>
    <w:rsid w:val="002E64A9"/>
    <w:rsid w:val="002E64DB"/>
    <w:rsid w:val="002E6D07"/>
    <w:rsid w:val="002E7191"/>
    <w:rsid w:val="002E71F8"/>
    <w:rsid w:val="002E7763"/>
    <w:rsid w:val="002E7E94"/>
    <w:rsid w:val="002F06D5"/>
    <w:rsid w:val="002F1427"/>
    <w:rsid w:val="002F293A"/>
    <w:rsid w:val="002F34B4"/>
    <w:rsid w:val="002F4C54"/>
    <w:rsid w:val="002F4E4C"/>
    <w:rsid w:val="002F6F96"/>
    <w:rsid w:val="00300DA5"/>
    <w:rsid w:val="0030169E"/>
    <w:rsid w:val="00303570"/>
    <w:rsid w:val="0030581C"/>
    <w:rsid w:val="003102B5"/>
    <w:rsid w:val="003114F2"/>
    <w:rsid w:val="0031324D"/>
    <w:rsid w:val="0031386F"/>
    <w:rsid w:val="00323144"/>
    <w:rsid w:val="00323ABC"/>
    <w:rsid w:val="00324BDB"/>
    <w:rsid w:val="00324D2C"/>
    <w:rsid w:val="0033011B"/>
    <w:rsid w:val="00332E54"/>
    <w:rsid w:val="00336756"/>
    <w:rsid w:val="00337645"/>
    <w:rsid w:val="003401EF"/>
    <w:rsid w:val="00340725"/>
    <w:rsid w:val="003408F1"/>
    <w:rsid w:val="003445CB"/>
    <w:rsid w:val="00346206"/>
    <w:rsid w:val="00346DE2"/>
    <w:rsid w:val="00351C19"/>
    <w:rsid w:val="00351D17"/>
    <w:rsid w:val="00352718"/>
    <w:rsid w:val="00352DE7"/>
    <w:rsid w:val="00354586"/>
    <w:rsid w:val="00354A69"/>
    <w:rsid w:val="003614A6"/>
    <w:rsid w:val="003637FF"/>
    <w:rsid w:val="0036595C"/>
    <w:rsid w:val="003729BF"/>
    <w:rsid w:val="00376467"/>
    <w:rsid w:val="00376B92"/>
    <w:rsid w:val="0037749B"/>
    <w:rsid w:val="00377540"/>
    <w:rsid w:val="0037799C"/>
    <w:rsid w:val="00380D28"/>
    <w:rsid w:val="00383C33"/>
    <w:rsid w:val="00384DCD"/>
    <w:rsid w:val="003850AF"/>
    <w:rsid w:val="00385C08"/>
    <w:rsid w:val="00393BD4"/>
    <w:rsid w:val="00394C70"/>
    <w:rsid w:val="003977C6"/>
    <w:rsid w:val="003978EB"/>
    <w:rsid w:val="003A54CA"/>
    <w:rsid w:val="003B0326"/>
    <w:rsid w:val="003B0C9D"/>
    <w:rsid w:val="003B24F2"/>
    <w:rsid w:val="003B33CF"/>
    <w:rsid w:val="003B64B8"/>
    <w:rsid w:val="003B7A50"/>
    <w:rsid w:val="003C1275"/>
    <w:rsid w:val="003C290C"/>
    <w:rsid w:val="003C3257"/>
    <w:rsid w:val="003C4329"/>
    <w:rsid w:val="003C6AA6"/>
    <w:rsid w:val="003C6E6F"/>
    <w:rsid w:val="003C745D"/>
    <w:rsid w:val="003D0020"/>
    <w:rsid w:val="003D1C91"/>
    <w:rsid w:val="003D4BEB"/>
    <w:rsid w:val="003D54AA"/>
    <w:rsid w:val="003D7743"/>
    <w:rsid w:val="003E04AA"/>
    <w:rsid w:val="003E454B"/>
    <w:rsid w:val="003E7F04"/>
    <w:rsid w:val="003F2AD1"/>
    <w:rsid w:val="003F3D2C"/>
    <w:rsid w:val="003F3E42"/>
    <w:rsid w:val="003F4DA8"/>
    <w:rsid w:val="0040028B"/>
    <w:rsid w:val="00400489"/>
    <w:rsid w:val="004005F0"/>
    <w:rsid w:val="004034EF"/>
    <w:rsid w:val="0040741A"/>
    <w:rsid w:val="00410BCF"/>
    <w:rsid w:val="00410C06"/>
    <w:rsid w:val="00412664"/>
    <w:rsid w:val="00412C33"/>
    <w:rsid w:val="0041469E"/>
    <w:rsid w:val="0041560E"/>
    <w:rsid w:val="00415B39"/>
    <w:rsid w:val="0041723D"/>
    <w:rsid w:val="0041762C"/>
    <w:rsid w:val="004201C0"/>
    <w:rsid w:val="00421CA8"/>
    <w:rsid w:val="00421E18"/>
    <w:rsid w:val="00422105"/>
    <w:rsid w:val="0042450D"/>
    <w:rsid w:val="00426813"/>
    <w:rsid w:val="00426A9A"/>
    <w:rsid w:val="00426F5A"/>
    <w:rsid w:val="00427B95"/>
    <w:rsid w:val="004321C1"/>
    <w:rsid w:val="0043343B"/>
    <w:rsid w:val="00433B07"/>
    <w:rsid w:val="0043427C"/>
    <w:rsid w:val="00435641"/>
    <w:rsid w:val="0043780A"/>
    <w:rsid w:val="00442295"/>
    <w:rsid w:val="0044349A"/>
    <w:rsid w:val="00454CFE"/>
    <w:rsid w:val="004560E6"/>
    <w:rsid w:val="00457D4B"/>
    <w:rsid w:val="00460274"/>
    <w:rsid w:val="004623F6"/>
    <w:rsid w:val="00462C0E"/>
    <w:rsid w:val="00462CB0"/>
    <w:rsid w:val="00463874"/>
    <w:rsid w:val="00465E07"/>
    <w:rsid w:val="00466393"/>
    <w:rsid w:val="00466E4C"/>
    <w:rsid w:val="00467ADC"/>
    <w:rsid w:val="00470804"/>
    <w:rsid w:val="00470D4E"/>
    <w:rsid w:val="00472F0D"/>
    <w:rsid w:val="004805E4"/>
    <w:rsid w:val="004809E4"/>
    <w:rsid w:val="00482BA9"/>
    <w:rsid w:val="00483778"/>
    <w:rsid w:val="0048384D"/>
    <w:rsid w:val="00485A35"/>
    <w:rsid w:val="0048692A"/>
    <w:rsid w:val="004878CC"/>
    <w:rsid w:val="0049127A"/>
    <w:rsid w:val="00492A13"/>
    <w:rsid w:val="00492ADB"/>
    <w:rsid w:val="004970F9"/>
    <w:rsid w:val="004A130E"/>
    <w:rsid w:val="004A29F8"/>
    <w:rsid w:val="004B2EB3"/>
    <w:rsid w:val="004B336D"/>
    <w:rsid w:val="004B3A33"/>
    <w:rsid w:val="004B4AE1"/>
    <w:rsid w:val="004B6209"/>
    <w:rsid w:val="004C1BC3"/>
    <w:rsid w:val="004C40F3"/>
    <w:rsid w:val="004C63B9"/>
    <w:rsid w:val="004D17C1"/>
    <w:rsid w:val="004D4375"/>
    <w:rsid w:val="004D7847"/>
    <w:rsid w:val="004E555C"/>
    <w:rsid w:val="004E7889"/>
    <w:rsid w:val="004F1839"/>
    <w:rsid w:val="004F30C9"/>
    <w:rsid w:val="004F71F2"/>
    <w:rsid w:val="00501E14"/>
    <w:rsid w:val="00502182"/>
    <w:rsid w:val="0050260F"/>
    <w:rsid w:val="0050349E"/>
    <w:rsid w:val="00504486"/>
    <w:rsid w:val="005050CD"/>
    <w:rsid w:val="00510D98"/>
    <w:rsid w:val="005123BC"/>
    <w:rsid w:val="00512710"/>
    <w:rsid w:val="00513015"/>
    <w:rsid w:val="00513B48"/>
    <w:rsid w:val="005162CA"/>
    <w:rsid w:val="00517AF1"/>
    <w:rsid w:val="00521DFA"/>
    <w:rsid w:val="005234B1"/>
    <w:rsid w:val="00523DFD"/>
    <w:rsid w:val="005303B8"/>
    <w:rsid w:val="005318BC"/>
    <w:rsid w:val="00531AE8"/>
    <w:rsid w:val="00536C77"/>
    <w:rsid w:val="005419E1"/>
    <w:rsid w:val="005420B8"/>
    <w:rsid w:val="00542590"/>
    <w:rsid w:val="005435FA"/>
    <w:rsid w:val="00543B5E"/>
    <w:rsid w:val="00544E1D"/>
    <w:rsid w:val="00544FC9"/>
    <w:rsid w:val="00547104"/>
    <w:rsid w:val="00547992"/>
    <w:rsid w:val="00551318"/>
    <w:rsid w:val="005518AA"/>
    <w:rsid w:val="00552AD8"/>
    <w:rsid w:val="00553302"/>
    <w:rsid w:val="00553343"/>
    <w:rsid w:val="005546EE"/>
    <w:rsid w:val="00555CED"/>
    <w:rsid w:val="0055670E"/>
    <w:rsid w:val="00557004"/>
    <w:rsid w:val="00560105"/>
    <w:rsid w:val="00560448"/>
    <w:rsid w:val="00564316"/>
    <w:rsid w:val="00564503"/>
    <w:rsid w:val="00564F66"/>
    <w:rsid w:val="0056583C"/>
    <w:rsid w:val="00567562"/>
    <w:rsid w:val="00567738"/>
    <w:rsid w:val="0057320E"/>
    <w:rsid w:val="00582ECE"/>
    <w:rsid w:val="005834CE"/>
    <w:rsid w:val="00584574"/>
    <w:rsid w:val="005850B9"/>
    <w:rsid w:val="00586C7A"/>
    <w:rsid w:val="00587A2C"/>
    <w:rsid w:val="00587C6E"/>
    <w:rsid w:val="00590A13"/>
    <w:rsid w:val="00595128"/>
    <w:rsid w:val="00596474"/>
    <w:rsid w:val="00596559"/>
    <w:rsid w:val="00597083"/>
    <w:rsid w:val="005A03A4"/>
    <w:rsid w:val="005A61C3"/>
    <w:rsid w:val="005B1749"/>
    <w:rsid w:val="005B1786"/>
    <w:rsid w:val="005B1BA2"/>
    <w:rsid w:val="005B30DD"/>
    <w:rsid w:val="005B5023"/>
    <w:rsid w:val="005B6EB4"/>
    <w:rsid w:val="005C0D8C"/>
    <w:rsid w:val="005C104A"/>
    <w:rsid w:val="005C1775"/>
    <w:rsid w:val="005C2F47"/>
    <w:rsid w:val="005C395C"/>
    <w:rsid w:val="005C4453"/>
    <w:rsid w:val="005C735C"/>
    <w:rsid w:val="005C7E5F"/>
    <w:rsid w:val="005D06B1"/>
    <w:rsid w:val="005D2322"/>
    <w:rsid w:val="005D3065"/>
    <w:rsid w:val="005D5E0A"/>
    <w:rsid w:val="005D64CB"/>
    <w:rsid w:val="005E0ED0"/>
    <w:rsid w:val="005E3FDE"/>
    <w:rsid w:val="005E4255"/>
    <w:rsid w:val="005F19B6"/>
    <w:rsid w:val="005F520F"/>
    <w:rsid w:val="005F63E2"/>
    <w:rsid w:val="005F79DE"/>
    <w:rsid w:val="00600BFC"/>
    <w:rsid w:val="00605616"/>
    <w:rsid w:val="00606169"/>
    <w:rsid w:val="00610B40"/>
    <w:rsid w:val="006121FE"/>
    <w:rsid w:val="00612311"/>
    <w:rsid w:val="00617D69"/>
    <w:rsid w:val="00620AE0"/>
    <w:rsid w:val="00625831"/>
    <w:rsid w:val="006307B7"/>
    <w:rsid w:val="00630C44"/>
    <w:rsid w:val="006310A9"/>
    <w:rsid w:val="006320E0"/>
    <w:rsid w:val="006333F5"/>
    <w:rsid w:val="00635AF0"/>
    <w:rsid w:val="006360AB"/>
    <w:rsid w:val="00640E00"/>
    <w:rsid w:val="00641DCB"/>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3D3F"/>
    <w:rsid w:val="00686B4A"/>
    <w:rsid w:val="00687186"/>
    <w:rsid w:val="00687431"/>
    <w:rsid w:val="00687E2A"/>
    <w:rsid w:val="0069191C"/>
    <w:rsid w:val="00693593"/>
    <w:rsid w:val="00694266"/>
    <w:rsid w:val="0069674C"/>
    <w:rsid w:val="00697225"/>
    <w:rsid w:val="00697669"/>
    <w:rsid w:val="00697DDE"/>
    <w:rsid w:val="006A16C9"/>
    <w:rsid w:val="006A1DBC"/>
    <w:rsid w:val="006A5965"/>
    <w:rsid w:val="006B0200"/>
    <w:rsid w:val="006B2895"/>
    <w:rsid w:val="006B2A42"/>
    <w:rsid w:val="006B3B42"/>
    <w:rsid w:val="006B66BC"/>
    <w:rsid w:val="006C0CB6"/>
    <w:rsid w:val="006C22A2"/>
    <w:rsid w:val="006C2B2A"/>
    <w:rsid w:val="006C3093"/>
    <w:rsid w:val="006C3F28"/>
    <w:rsid w:val="006C5D1E"/>
    <w:rsid w:val="006C70B1"/>
    <w:rsid w:val="006D0AFF"/>
    <w:rsid w:val="006D2BD6"/>
    <w:rsid w:val="006D614D"/>
    <w:rsid w:val="006D714D"/>
    <w:rsid w:val="006D7BD6"/>
    <w:rsid w:val="006E1474"/>
    <w:rsid w:val="006E1B4A"/>
    <w:rsid w:val="006E239C"/>
    <w:rsid w:val="006E2D74"/>
    <w:rsid w:val="006E37D2"/>
    <w:rsid w:val="006E59C5"/>
    <w:rsid w:val="006E5C16"/>
    <w:rsid w:val="006E5E9C"/>
    <w:rsid w:val="006E68B7"/>
    <w:rsid w:val="006F146F"/>
    <w:rsid w:val="006F2627"/>
    <w:rsid w:val="006F447A"/>
    <w:rsid w:val="006F4F4D"/>
    <w:rsid w:val="006F5116"/>
    <w:rsid w:val="006F708F"/>
    <w:rsid w:val="007003CD"/>
    <w:rsid w:val="00702373"/>
    <w:rsid w:val="00702871"/>
    <w:rsid w:val="00706925"/>
    <w:rsid w:val="007113AD"/>
    <w:rsid w:val="00712B92"/>
    <w:rsid w:val="00713D44"/>
    <w:rsid w:val="00714AA4"/>
    <w:rsid w:val="0071537B"/>
    <w:rsid w:val="00715541"/>
    <w:rsid w:val="00716E01"/>
    <w:rsid w:val="0071702D"/>
    <w:rsid w:val="00717909"/>
    <w:rsid w:val="00721623"/>
    <w:rsid w:val="00723DD1"/>
    <w:rsid w:val="007265CD"/>
    <w:rsid w:val="00735B09"/>
    <w:rsid w:val="0073778A"/>
    <w:rsid w:val="0074021F"/>
    <w:rsid w:val="0074542A"/>
    <w:rsid w:val="007504C5"/>
    <w:rsid w:val="007509BE"/>
    <w:rsid w:val="007531FA"/>
    <w:rsid w:val="007533D3"/>
    <w:rsid w:val="00753F53"/>
    <w:rsid w:val="0075528E"/>
    <w:rsid w:val="0076161E"/>
    <w:rsid w:val="007622B3"/>
    <w:rsid w:val="00764017"/>
    <w:rsid w:val="00764293"/>
    <w:rsid w:val="007676F2"/>
    <w:rsid w:val="00767E6D"/>
    <w:rsid w:val="00770896"/>
    <w:rsid w:val="00772BE0"/>
    <w:rsid w:val="00772E1F"/>
    <w:rsid w:val="00773C6B"/>
    <w:rsid w:val="007774D8"/>
    <w:rsid w:val="0077759A"/>
    <w:rsid w:val="0077761C"/>
    <w:rsid w:val="007874B2"/>
    <w:rsid w:val="00787639"/>
    <w:rsid w:val="00790E5A"/>
    <w:rsid w:val="00790F8F"/>
    <w:rsid w:val="007914DB"/>
    <w:rsid w:val="00792021"/>
    <w:rsid w:val="007941AD"/>
    <w:rsid w:val="0079609C"/>
    <w:rsid w:val="007972A6"/>
    <w:rsid w:val="00797C25"/>
    <w:rsid w:val="007A058A"/>
    <w:rsid w:val="007A09B5"/>
    <w:rsid w:val="007A1AD9"/>
    <w:rsid w:val="007A31F7"/>
    <w:rsid w:val="007A32ED"/>
    <w:rsid w:val="007A5701"/>
    <w:rsid w:val="007A7CA9"/>
    <w:rsid w:val="007B13BB"/>
    <w:rsid w:val="007B1D85"/>
    <w:rsid w:val="007B3523"/>
    <w:rsid w:val="007B4F6F"/>
    <w:rsid w:val="007C537C"/>
    <w:rsid w:val="007C56DA"/>
    <w:rsid w:val="007C5FCC"/>
    <w:rsid w:val="007C7439"/>
    <w:rsid w:val="007C754E"/>
    <w:rsid w:val="007C79D6"/>
    <w:rsid w:val="007C7B88"/>
    <w:rsid w:val="007D08EE"/>
    <w:rsid w:val="007D0F37"/>
    <w:rsid w:val="007D14D1"/>
    <w:rsid w:val="007D19FD"/>
    <w:rsid w:val="007D2FDC"/>
    <w:rsid w:val="007D44C2"/>
    <w:rsid w:val="007E04FA"/>
    <w:rsid w:val="007E0A5D"/>
    <w:rsid w:val="007E0E12"/>
    <w:rsid w:val="007E1697"/>
    <w:rsid w:val="007E175C"/>
    <w:rsid w:val="007E27EC"/>
    <w:rsid w:val="007E3289"/>
    <w:rsid w:val="007E32F9"/>
    <w:rsid w:val="007E38FC"/>
    <w:rsid w:val="007E5E02"/>
    <w:rsid w:val="007E7B08"/>
    <w:rsid w:val="007F064E"/>
    <w:rsid w:val="007F5802"/>
    <w:rsid w:val="007F6521"/>
    <w:rsid w:val="00800921"/>
    <w:rsid w:val="008009E6"/>
    <w:rsid w:val="00801D9E"/>
    <w:rsid w:val="00801F59"/>
    <w:rsid w:val="008031B4"/>
    <w:rsid w:val="00805FE1"/>
    <w:rsid w:val="00807442"/>
    <w:rsid w:val="00810752"/>
    <w:rsid w:val="00811A07"/>
    <w:rsid w:val="00812C83"/>
    <w:rsid w:val="008132B0"/>
    <w:rsid w:val="00814A49"/>
    <w:rsid w:val="00815844"/>
    <w:rsid w:val="0082122F"/>
    <w:rsid w:val="00824105"/>
    <w:rsid w:val="00832AD7"/>
    <w:rsid w:val="00832E4E"/>
    <w:rsid w:val="008331AD"/>
    <w:rsid w:val="008371E3"/>
    <w:rsid w:val="008412E3"/>
    <w:rsid w:val="00841B95"/>
    <w:rsid w:val="0084236E"/>
    <w:rsid w:val="00842637"/>
    <w:rsid w:val="00843D2A"/>
    <w:rsid w:val="0084641E"/>
    <w:rsid w:val="00847BA8"/>
    <w:rsid w:val="00851F7C"/>
    <w:rsid w:val="00851FF9"/>
    <w:rsid w:val="008532CD"/>
    <w:rsid w:val="008544B8"/>
    <w:rsid w:val="00854DDC"/>
    <w:rsid w:val="0085585A"/>
    <w:rsid w:val="00855EE4"/>
    <w:rsid w:val="00861D93"/>
    <w:rsid w:val="00863735"/>
    <w:rsid w:val="00863807"/>
    <w:rsid w:val="00863EDB"/>
    <w:rsid w:val="008658EF"/>
    <w:rsid w:val="00867A44"/>
    <w:rsid w:val="00867EE9"/>
    <w:rsid w:val="00871C7A"/>
    <w:rsid w:val="00875348"/>
    <w:rsid w:val="0087627A"/>
    <w:rsid w:val="00876635"/>
    <w:rsid w:val="00877FE0"/>
    <w:rsid w:val="0088036F"/>
    <w:rsid w:val="008807E7"/>
    <w:rsid w:val="00880CF6"/>
    <w:rsid w:val="00880D86"/>
    <w:rsid w:val="00882B20"/>
    <w:rsid w:val="00882B9A"/>
    <w:rsid w:val="00884E1E"/>
    <w:rsid w:val="00885205"/>
    <w:rsid w:val="0088558A"/>
    <w:rsid w:val="00886DE9"/>
    <w:rsid w:val="00890526"/>
    <w:rsid w:val="00893BD3"/>
    <w:rsid w:val="00895B49"/>
    <w:rsid w:val="008963C0"/>
    <w:rsid w:val="008A18CE"/>
    <w:rsid w:val="008A1EAB"/>
    <w:rsid w:val="008A5A56"/>
    <w:rsid w:val="008B01A5"/>
    <w:rsid w:val="008B1500"/>
    <w:rsid w:val="008B2E81"/>
    <w:rsid w:val="008B35E3"/>
    <w:rsid w:val="008B360F"/>
    <w:rsid w:val="008B43FA"/>
    <w:rsid w:val="008B4FDC"/>
    <w:rsid w:val="008B5DD5"/>
    <w:rsid w:val="008B7390"/>
    <w:rsid w:val="008C0A01"/>
    <w:rsid w:val="008C0D3F"/>
    <w:rsid w:val="008C346F"/>
    <w:rsid w:val="008C75B1"/>
    <w:rsid w:val="008C7744"/>
    <w:rsid w:val="008D0445"/>
    <w:rsid w:val="008D0B21"/>
    <w:rsid w:val="008D2463"/>
    <w:rsid w:val="008D25EF"/>
    <w:rsid w:val="008D2947"/>
    <w:rsid w:val="008D2A2E"/>
    <w:rsid w:val="008D459F"/>
    <w:rsid w:val="008D5349"/>
    <w:rsid w:val="008D60C9"/>
    <w:rsid w:val="008E164F"/>
    <w:rsid w:val="008E4057"/>
    <w:rsid w:val="008F072D"/>
    <w:rsid w:val="008F3FE3"/>
    <w:rsid w:val="008F519B"/>
    <w:rsid w:val="008F6B20"/>
    <w:rsid w:val="008F6DB8"/>
    <w:rsid w:val="00903183"/>
    <w:rsid w:val="009057AE"/>
    <w:rsid w:val="00905F5E"/>
    <w:rsid w:val="00913A06"/>
    <w:rsid w:val="009147C5"/>
    <w:rsid w:val="00914F10"/>
    <w:rsid w:val="0092249A"/>
    <w:rsid w:val="0092270A"/>
    <w:rsid w:val="00923457"/>
    <w:rsid w:val="00923533"/>
    <w:rsid w:val="009348C2"/>
    <w:rsid w:val="00934CED"/>
    <w:rsid w:val="00936F0B"/>
    <w:rsid w:val="009377D5"/>
    <w:rsid w:val="00940115"/>
    <w:rsid w:val="00941D6A"/>
    <w:rsid w:val="009424DF"/>
    <w:rsid w:val="0094367F"/>
    <w:rsid w:val="00943A9E"/>
    <w:rsid w:val="00943CD3"/>
    <w:rsid w:val="00946DB7"/>
    <w:rsid w:val="00947E0B"/>
    <w:rsid w:val="009507DB"/>
    <w:rsid w:val="009510FF"/>
    <w:rsid w:val="0095148A"/>
    <w:rsid w:val="00951BAD"/>
    <w:rsid w:val="00952063"/>
    <w:rsid w:val="0095252F"/>
    <w:rsid w:val="00952BCF"/>
    <w:rsid w:val="00954FD0"/>
    <w:rsid w:val="009563E2"/>
    <w:rsid w:val="00961315"/>
    <w:rsid w:val="00963E2D"/>
    <w:rsid w:val="00964F80"/>
    <w:rsid w:val="00965F83"/>
    <w:rsid w:val="00966502"/>
    <w:rsid w:val="00966907"/>
    <w:rsid w:val="009737BB"/>
    <w:rsid w:val="00975E1D"/>
    <w:rsid w:val="00980D87"/>
    <w:rsid w:val="00984002"/>
    <w:rsid w:val="00984109"/>
    <w:rsid w:val="00986825"/>
    <w:rsid w:val="00991749"/>
    <w:rsid w:val="00992A51"/>
    <w:rsid w:val="009A32E3"/>
    <w:rsid w:val="009A44E5"/>
    <w:rsid w:val="009A6C07"/>
    <w:rsid w:val="009B06EE"/>
    <w:rsid w:val="009B13F7"/>
    <w:rsid w:val="009B461F"/>
    <w:rsid w:val="009B483A"/>
    <w:rsid w:val="009B5F05"/>
    <w:rsid w:val="009B6294"/>
    <w:rsid w:val="009C1A8E"/>
    <w:rsid w:val="009C2F78"/>
    <w:rsid w:val="009C3747"/>
    <w:rsid w:val="009C67A7"/>
    <w:rsid w:val="009C726F"/>
    <w:rsid w:val="009D0C40"/>
    <w:rsid w:val="009D4503"/>
    <w:rsid w:val="009D72F6"/>
    <w:rsid w:val="009D73A6"/>
    <w:rsid w:val="009E11FA"/>
    <w:rsid w:val="009E47C8"/>
    <w:rsid w:val="009E7D55"/>
    <w:rsid w:val="009F14C9"/>
    <w:rsid w:val="009F20EB"/>
    <w:rsid w:val="009F28BC"/>
    <w:rsid w:val="009F3246"/>
    <w:rsid w:val="009F491F"/>
    <w:rsid w:val="00A02AF1"/>
    <w:rsid w:val="00A03D83"/>
    <w:rsid w:val="00A04D88"/>
    <w:rsid w:val="00A05489"/>
    <w:rsid w:val="00A103FB"/>
    <w:rsid w:val="00A153A4"/>
    <w:rsid w:val="00A208E8"/>
    <w:rsid w:val="00A2156D"/>
    <w:rsid w:val="00A22839"/>
    <w:rsid w:val="00A24B8D"/>
    <w:rsid w:val="00A255CA"/>
    <w:rsid w:val="00A25F41"/>
    <w:rsid w:val="00A267EE"/>
    <w:rsid w:val="00A2704E"/>
    <w:rsid w:val="00A27317"/>
    <w:rsid w:val="00A30E29"/>
    <w:rsid w:val="00A31836"/>
    <w:rsid w:val="00A33490"/>
    <w:rsid w:val="00A3379B"/>
    <w:rsid w:val="00A34953"/>
    <w:rsid w:val="00A37664"/>
    <w:rsid w:val="00A45290"/>
    <w:rsid w:val="00A452EB"/>
    <w:rsid w:val="00A465F8"/>
    <w:rsid w:val="00A5283B"/>
    <w:rsid w:val="00A56815"/>
    <w:rsid w:val="00A57D71"/>
    <w:rsid w:val="00A63FA0"/>
    <w:rsid w:val="00A641C0"/>
    <w:rsid w:val="00A66315"/>
    <w:rsid w:val="00A667F3"/>
    <w:rsid w:val="00A67748"/>
    <w:rsid w:val="00A733E3"/>
    <w:rsid w:val="00A758BB"/>
    <w:rsid w:val="00A75C57"/>
    <w:rsid w:val="00A77F50"/>
    <w:rsid w:val="00A83AE8"/>
    <w:rsid w:val="00A91598"/>
    <w:rsid w:val="00A923FB"/>
    <w:rsid w:val="00A941D2"/>
    <w:rsid w:val="00A94DAD"/>
    <w:rsid w:val="00A958F6"/>
    <w:rsid w:val="00A963BF"/>
    <w:rsid w:val="00A96628"/>
    <w:rsid w:val="00A97EA5"/>
    <w:rsid w:val="00AA1362"/>
    <w:rsid w:val="00AA16CC"/>
    <w:rsid w:val="00AA187F"/>
    <w:rsid w:val="00AA1CF3"/>
    <w:rsid w:val="00AA2D60"/>
    <w:rsid w:val="00AA479C"/>
    <w:rsid w:val="00AA4F9C"/>
    <w:rsid w:val="00AA71D6"/>
    <w:rsid w:val="00AA72C1"/>
    <w:rsid w:val="00AB09EE"/>
    <w:rsid w:val="00AB2E36"/>
    <w:rsid w:val="00AB2EA9"/>
    <w:rsid w:val="00AB6922"/>
    <w:rsid w:val="00AB7163"/>
    <w:rsid w:val="00AB7ADC"/>
    <w:rsid w:val="00AC1379"/>
    <w:rsid w:val="00AC1EFE"/>
    <w:rsid w:val="00AC3E7D"/>
    <w:rsid w:val="00AC4F73"/>
    <w:rsid w:val="00AC6EFE"/>
    <w:rsid w:val="00AD000F"/>
    <w:rsid w:val="00AD1672"/>
    <w:rsid w:val="00AD3C55"/>
    <w:rsid w:val="00AD4287"/>
    <w:rsid w:val="00AD4508"/>
    <w:rsid w:val="00AD48DD"/>
    <w:rsid w:val="00AD68D8"/>
    <w:rsid w:val="00AD7EA3"/>
    <w:rsid w:val="00AE0D37"/>
    <w:rsid w:val="00AE1A8D"/>
    <w:rsid w:val="00AE27A5"/>
    <w:rsid w:val="00AE3564"/>
    <w:rsid w:val="00AE7D3A"/>
    <w:rsid w:val="00AF181C"/>
    <w:rsid w:val="00AF5161"/>
    <w:rsid w:val="00AF54EF"/>
    <w:rsid w:val="00AF5702"/>
    <w:rsid w:val="00AF78BA"/>
    <w:rsid w:val="00AF78FE"/>
    <w:rsid w:val="00B0339E"/>
    <w:rsid w:val="00B04C37"/>
    <w:rsid w:val="00B07E06"/>
    <w:rsid w:val="00B13221"/>
    <w:rsid w:val="00B22ED0"/>
    <w:rsid w:val="00B231EC"/>
    <w:rsid w:val="00B25753"/>
    <w:rsid w:val="00B26CA8"/>
    <w:rsid w:val="00B30163"/>
    <w:rsid w:val="00B301BB"/>
    <w:rsid w:val="00B32776"/>
    <w:rsid w:val="00B346A8"/>
    <w:rsid w:val="00B34A60"/>
    <w:rsid w:val="00B3596E"/>
    <w:rsid w:val="00B363A5"/>
    <w:rsid w:val="00B37311"/>
    <w:rsid w:val="00B40199"/>
    <w:rsid w:val="00B53B9B"/>
    <w:rsid w:val="00B53DD6"/>
    <w:rsid w:val="00B5641A"/>
    <w:rsid w:val="00B60F1D"/>
    <w:rsid w:val="00B61F9E"/>
    <w:rsid w:val="00B66D34"/>
    <w:rsid w:val="00B67CD1"/>
    <w:rsid w:val="00B72CA0"/>
    <w:rsid w:val="00B748B2"/>
    <w:rsid w:val="00B75C01"/>
    <w:rsid w:val="00B77810"/>
    <w:rsid w:val="00B77B74"/>
    <w:rsid w:val="00B80FEC"/>
    <w:rsid w:val="00B84A05"/>
    <w:rsid w:val="00B84E31"/>
    <w:rsid w:val="00B86C8C"/>
    <w:rsid w:val="00B8798A"/>
    <w:rsid w:val="00B87D91"/>
    <w:rsid w:val="00B90544"/>
    <w:rsid w:val="00B91B6E"/>
    <w:rsid w:val="00B91FF8"/>
    <w:rsid w:val="00B9227A"/>
    <w:rsid w:val="00B9361F"/>
    <w:rsid w:val="00B945D5"/>
    <w:rsid w:val="00B95683"/>
    <w:rsid w:val="00B96151"/>
    <w:rsid w:val="00B964F7"/>
    <w:rsid w:val="00B97325"/>
    <w:rsid w:val="00BA446C"/>
    <w:rsid w:val="00BA4CF9"/>
    <w:rsid w:val="00BA4DCF"/>
    <w:rsid w:val="00BB1348"/>
    <w:rsid w:val="00BB1B2D"/>
    <w:rsid w:val="00BB3E21"/>
    <w:rsid w:val="00BB5E60"/>
    <w:rsid w:val="00BB6DBC"/>
    <w:rsid w:val="00BC2D51"/>
    <w:rsid w:val="00BC31B4"/>
    <w:rsid w:val="00BC55AD"/>
    <w:rsid w:val="00BC6093"/>
    <w:rsid w:val="00BC6F72"/>
    <w:rsid w:val="00BC700D"/>
    <w:rsid w:val="00BC7D4D"/>
    <w:rsid w:val="00BD0B0F"/>
    <w:rsid w:val="00BD3991"/>
    <w:rsid w:val="00BD48D5"/>
    <w:rsid w:val="00BD50AA"/>
    <w:rsid w:val="00BD5F4F"/>
    <w:rsid w:val="00BE155A"/>
    <w:rsid w:val="00BE1743"/>
    <w:rsid w:val="00BE284C"/>
    <w:rsid w:val="00BF02F7"/>
    <w:rsid w:val="00BF070C"/>
    <w:rsid w:val="00BF0AA8"/>
    <w:rsid w:val="00BF15F2"/>
    <w:rsid w:val="00BF1A58"/>
    <w:rsid w:val="00BF540A"/>
    <w:rsid w:val="00BF6000"/>
    <w:rsid w:val="00BF7A6D"/>
    <w:rsid w:val="00BF7BD2"/>
    <w:rsid w:val="00C00B2B"/>
    <w:rsid w:val="00C011FF"/>
    <w:rsid w:val="00C013E8"/>
    <w:rsid w:val="00C014BC"/>
    <w:rsid w:val="00C06D73"/>
    <w:rsid w:val="00C100F4"/>
    <w:rsid w:val="00C127B9"/>
    <w:rsid w:val="00C213DA"/>
    <w:rsid w:val="00C2331A"/>
    <w:rsid w:val="00C2571E"/>
    <w:rsid w:val="00C27D64"/>
    <w:rsid w:val="00C301D7"/>
    <w:rsid w:val="00C30AB3"/>
    <w:rsid w:val="00C310C0"/>
    <w:rsid w:val="00C3184E"/>
    <w:rsid w:val="00C35068"/>
    <w:rsid w:val="00C356B9"/>
    <w:rsid w:val="00C3616F"/>
    <w:rsid w:val="00C36C37"/>
    <w:rsid w:val="00C37663"/>
    <w:rsid w:val="00C410D2"/>
    <w:rsid w:val="00C4153D"/>
    <w:rsid w:val="00C41CAB"/>
    <w:rsid w:val="00C44399"/>
    <w:rsid w:val="00C44BEC"/>
    <w:rsid w:val="00C45B0A"/>
    <w:rsid w:val="00C465F6"/>
    <w:rsid w:val="00C46807"/>
    <w:rsid w:val="00C46B09"/>
    <w:rsid w:val="00C46B68"/>
    <w:rsid w:val="00C470C1"/>
    <w:rsid w:val="00C47770"/>
    <w:rsid w:val="00C50A7A"/>
    <w:rsid w:val="00C601B5"/>
    <w:rsid w:val="00C609AF"/>
    <w:rsid w:val="00C6136F"/>
    <w:rsid w:val="00C62318"/>
    <w:rsid w:val="00C62EB6"/>
    <w:rsid w:val="00C64FF3"/>
    <w:rsid w:val="00C66A79"/>
    <w:rsid w:val="00C66E70"/>
    <w:rsid w:val="00C671EC"/>
    <w:rsid w:val="00C7195E"/>
    <w:rsid w:val="00C74A53"/>
    <w:rsid w:val="00C74FD4"/>
    <w:rsid w:val="00C8000B"/>
    <w:rsid w:val="00C815AB"/>
    <w:rsid w:val="00C82E35"/>
    <w:rsid w:val="00C8419D"/>
    <w:rsid w:val="00C85173"/>
    <w:rsid w:val="00C90AC1"/>
    <w:rsid w:val="00C9209C"/>
    <w:rsid w:val="00C93CF0"/>
    <w:rsid w:val="00C949F4"/>
    <w:rsid w:val="00C94F87"/>
    <w:rsid w:val="00C95DE4"/>
    <w:rsid w:val="00C96585"/>
    <w:rsid w:val="00CA7288"/>
    <w:rsid w:val="00CB0D27"/>
    <w:rsid w:val="00CB25AC"/>
    <w:rsid w:val="00CB31DE"/>
    <w:rsid w:val="00CB39C9"/>
    <w:rsid w:val="00CB5E42"/>
    <w:rsid w:val="00CB5F83"/>
    <w:rsid w:val="00CB6828"/>
    <w:rsid w:val="00CB72EC"/>
    <w:rsid w:val="00CB7B3E"/>
    <w:rsid w:val="00CB7B96"/>
    <w:rsid w:val="00CC076E"/>
    <w:rsid w:val="00CC20D7"/>
    <w:rsid w:val="00CC3DCB"/>
    <w:rsid w:val="00CC5072"/>
    <w:rsid w:val="00CC6F9F"/>
    <w:rsid w:val="00CD1E4B"/>
    <w:rsid w:val="00CD2919"/>
    <w:rsid w:val="00CD3DE8"/>
    <w:rsid w:val="00CD3E6D"/>
    <w:rsid w:val="00CD4A31"/>
    <w:rsid w:val="00CD7237"/>
    <w:rsid w:val="00CD7C12"/>
    <w:rsid w:val="00CE020E"/>
    <w:rsid w:val="00CE0935"/>
    <w:rsid w:val="00CE0943"/>
    <w:rsid w:val="00CE1AC5"/>
    <w:rsid w:val="00CE360B"/>
    <w:rsid w:val="00CE7D1E"/>
    <w:rsid w:val="00CF3989"/>
    <w:rsid w:val="00CF4E26"/>
    <w:rsid w:val="00D000F1"/>
    <w:rsid w:val="00D000F5"/>
    <w:rsid w:val="00D02757"/>
    <w:rsid w:val="00D03C0E"/>
    <w:rsid w:val="00D04300"/>
    <w:rsid w:val="00D06F37"/>
    <w:rsid w:val="00D073E5"/>
    <w:rsid w:val="00D151BB"/>
    <w:rsid w:val="00D16676"/>
    <w:rsid w:val="00D21D31"/>
    <w:rsid w:val="00D23BC2"/>
    <w:rsid w:val="00D23D6C"/>
    <w:rsid w:val="00D267CB"/>
    <w:rsid w:val="00D275DA"/>
    <w:rsid w:val="00D301E2"/>
    <w:rsid w:val="00D306FD"/>
    <w:rsid w:val="00D30AAF"/>
    <w:rsid w:val="00D31B6C"/>
    <w:rsid w:val="00D335D6"/>
    <w:rsid w:val="00D416C4"/>
    <w:rsid w:val="00D41A16"/>
    <w:rsid w:val="00D448EF"/>
    <w:rsid w:val="00D4684E"/>
    <w:rsid w:val="00D500CA"/>
    <w:rsid w:val="00D501B1"/>
    <w:rsid w:val="00D51EF6"/>
    <w:rsid w:val="00D5363C"/>
    <w:rsid w:val="00D53835"/>
    <w:rsid w:val="00D545A4"/>
    <w:rsid w:val="00D57967"/>
    <w:rsid w:val="00D62520"/>
    <w:rsid w:val="00D62BAC"/>
    <w:rsid w:val="00D630EA"/>
    <w:rsid w:val="00D65B9D"/>
    <w:rsid w:val="00D67487"/>
    <w:rsid w:val="00D701D4"/>
    <w:rsid w:val="00D70606"/>
    <w:rsid w:val="00D73A35"/>
    <w:rsid w:val="00D74E2B"/>
    <w:rsid w:val="00D75032"/>
    <w:rsid w:val="00D7626E"/>
    <w:rsid w:val="00D80440"/>
    <w:rsid w:val="00D80D34"/>
    <w:rsid w:val="00D80DCD"/>
    <w:rsid w:val="00D8174B"/>
    <w:rsid w:val="00D84433"/>
    <w:rsid w:val="00D868AB"/>
    <w:rsid w:val="00D86BB3"/>
    <w:rsid w:val="00D8706F"/>
    <w:rsid w:val="00D87239"/>
    <w:rsid w:val="00D879B7"/>
    <w:rsid w:val="00D919E0"/>
    <w:rsid w:val="00D927C3"/>
    <w:rsid w:val="00D93E0C"/>
    <w:rsid w:val="00D966D3"/>
    <w:rsid w:val="00D97404"/>
    <w:rsid w:val="00D974F8"/>
    <w:rsid w:val="00DA1384"/>
    <w:rsid w:val="00DA4404"/>
    <w:rsid w:val="00DB333D"/>
    <w:rsid w:val="00DB62FF"/>
    <w:rsid w:val="00DC2E27"/>
    <w:rsid w:val="00DC39DE"/>
    <w:rsid w:val="00DC6F4C"/>
    <w:rsid w:val="00DC78E3"/>
    <w:rsid w:val="00DD1E4F"/>
    <w:rsid w:val="00DD33C6"/>
    <w:rsid w:val="00DD62CB"/>
    <w:rsid w:val="00DD7552"/>
    <w:rsid w:val="00DD7E31"/>
    <w:rsid w:val="00DE4894"/>
    <w:rsid w:val="00DE5BA3"/>
    <w:rsid w:val="00DF39AA"/>
    <w:rsid w:val="00DF43AD"/>
    <w:rsid w:val="00DF5C6D"/>
    <w:rsid w:val="00DF5FE2"/>
    <w:rsid w:val="00DF78FC"/>
    <w:rsid w:val="00DF7B21"/>
    <w:rsid w:val="00E001B7"/>
    <w:rsid w:val="00E02CB8"/>
    <w:rsid w:val="00E03ADD"/>
    <w:rsid w:val="00E053BE"/>
    <w:rsid w:val="00E05CB6"/>
    <w:rsid w:val="00E108E1"/>
    <w:rsid w:val="00E10F04"/>
    <w:rsid w:val="00E1101A"/>
    <w:rsid w:val="00E123F6"/>
    <w:rsid w:val="00E13CB8"/>
    <w:rsid w:val="00E165EB"/>
    <w:rsid w:val="00E16A8A"/>
    <w:rsid w:val="00E2104F"/>
    <w:rsid w:val="00E211AB"/>
    <w:rsid w:val="00E24B8F"/>
    <w:rsid w:val="00E25610"/>
    <w:rsid w:val="00E27684"/>
    <w:rsid w:val="00E301ED"/>
    <w:rsid w:val="00E315E1"/>
    <w:rsid w:val="00E3379E"/>
    <w:rsid w:val="00E40D27"/>
    <w:rsid w:val="00E42A8F"/>
    <w:rsid w:val="00E436F1"/>
    <w:rsid w:val="00E43E67"/>
    <w:rsid w:val="00E44D9B"/>
    <w:rsid w:val="00E455CA"/>
    <w:rsid w:val="00E51DF6"/>
    <w:rsid w:val="00E540DB"/>
    <w:rsid w:val="00E5451B"/>
    <w:rsid w:val="00E5531F"/>
    <w:rsid w:val="00E56D00"/>
    <w:rsid w:val="00E57FC7"/>
    <w:rsid w:val="00E6345D"/>
    <w:rsid w:val="00E6613B"/>
    <w:rsid w:val="00E67D31"/>
    <w:rsid w:val="00E70677"/>
    <w:rsid w:val="00E708C6"/>
    <w:rsid w:val="00E70CAE"/>
    <w:rsid w:val="00E710B5"/>
    <w:rsid w:val="00E71E8D"/>
    <w:rsid w:val="00E7221A"/>
    <w:rsid w:val="00E72A49"/>
    <w:rsid w:val="00E737B0"/>
    <w:rsid w:val="00E744C5"/>
    <w:rsid w:val="00E74F7A"/>
    <w:rsid w:val="00E761B5"/>
    <w:rsid w:val="00E80027"/>
    <w:rsid w:val="00E80434"/>
    <w:rsid w:val="00E8187C"/>
    <w:rsid w:val="00E84B7C"/>
    <w:rsid w:val="00E85504"/>
    <w:rsid w:val="00E867EA"/>
    <w:rsid w:val="00E87CE8"/>
    <w:rsid w:val="00E928EC"/>
    <w:rsid w:val="00E947CC"/>
    <w:rsid w:val="00E94A8E"/>
    <w:rsid w:val="00E961EB"/>
    <w:rsid w:val="00E97DE1"/>
    <w:rsid w:val="00EA10B4"/>
    <w:rsid w:val="00EA284A"/>
    <w:rsid w:val="00EA3381"/>
    <w:rsid w:val="00EA706E"/>
    <w:rsid w:val="00EB05B2"/>
    <w:rsid w:val="00EB1D82"/>
    <w:rsid w:val="00EB4D16"/>
    <w:rsid w:val="00EB5316"/>
    <w:rsid w:val="00EB70A2"/>
    <w:rsid w:val="00EC0930"/>
    <w:rsid w:val="00EC1B65"/>
    <w:rsid w:val="00EC25A6"/>
    <w:rsid w:val="00EC2AE0"/>
    <w:rsid w:val="00EC452D"/>
    <w:rsid w:val="00ED0B48"/>
    <w:rsid w:val="00ED2602"/>
    <w:rsid w:val="00ED2B56"/>
    <w:rsid w:val="00ED387B"/>
    <w:rsid w:val="00ED7DF5"/>
    <w:rsid w:val="00EE1760"/>
    <w:rsid w:val="00EE1CC5"/>
    <w:rsid w:val="00EE355F"/>
    <w:rsid w:val="00EE3B98"/>
    <w:rsid w:val="00EE407D"/>
    <w:rsid w:val="00EE4727"/>
    <w:rsid w:val="00EE6AD0"/>
    <w:rsid w:val="00EE7827"/>
    <w:rsid w:val="00EE7836"/>
    <w:rsid w:val="00EF5468"/>
    <w:rsid w:val="00EF78FF"/>
    <w:rsid w:val="00F02DF9"/>
    <w:rsid w:val="00F033EC"/>
    <w:rsid w:val="00F04676"/>
    <w:rsid w:val="00F05E71"/>
    <w:rsid w:val="00F12B8A"/>
    <w:rsid w:val="00F15B52"/>
    <w:rsid w:val="00F1614A"/>
    <w:rsid w:val="00F1720C"/>
    <w:rsid w:val="00F20FE4"/>
    <w:rsid w:val="00F21C81"/>
    <w:rsid w:val="00F2282B"/>
    <w:rsid w:val="00F268F5"/>
    <w:rsid w:val="00F26C3D"/>
    <w:rsid w:val="00F273D8"/>
    <w:rsid w:val="00F303A8"/>
    <w:rsid w:val="00F30699"/>
    <w:rsid w:val="00F31800"/>
    <w:rsid w:val="00F323E8"/>
    <w:rsid w:val="00F32861"/>
    <w:rsid w:val="00F34BF4"/>
    <w:rsid w:val="00F35CEF"/>
    <w:rsid w:val="00F40362"/>
    <w:rsid w:val="00F41FEE"/>
    <w:rsid w:val="00F44523"/>
    <w:rsid w:val="00F44FDB"/>
    <w:rsid w:val="00F45CEF"/>
    <w:rsid w:val="00F46259"/>
    <w:rsid w:val="00F52231"/>
    <w:rsid w:val="00F52498"/>
    <w:rsid w:val="00F559C0"/>
    <w:rsid w:val="00F60755"/>
    <w:rsid w:val="00F628EC"/>
    <w:rsid w:val="00F63A52"/>
    <w:rsid w:val="00F6492E"/>
    <w:rsid w:val="00F64C51"/>
    <w:rsid w:val="00F65E47"/>
    <w:rsid w:val="00F70B78"/>
    <w:rsid w:val="00F70C95"/>
    <w:rsid w:val="00F71FEA"/>
    <w:rsid w:val="00F74CB6"/>
    <w:rsid w:val="00F76844"/>
    <w:rsid w:val="00F8043D"/>
    <w:rsid w:val="00F808D9"/>
    <w:rsid w:val="00F80B87"/>
    <w:rsid w:val="00F8373C"/>
    <w:rsid w:val="00F838C8"/>
    <w:rsid w:val="00F84EEB"/>
    <w:rsid w:val="00F85A8B"/>
    <w:rsid w:val="00F8784F"/>
    <w:rsid w:val="00F92382"/>
    <w:rsid w:val="00F93A33"/>
    <w:rsid w:val="00F9420A"/>
    <w:rsid w:val="00F94819"/>
    <w:rsid w:val="00F94AD2"/>
    <w:rsid w:val="00F9729D"/>
    <w:rsid w:val="00F97B40"/>
    <w:rsid w:val="00FA0F61"/>
    <w:rsid w:val="00FA453C"/>
    <w:rsid w:val="00FB102D"/>
    <w:rsid w:val="00FB106A"/>
    <w:rsid w:val="00FB2384"/>
    <w:rsid w:val="00FB5E58"/>
    <w:rsid w:val="00FC1255"/>
    <w:rsid w:val="00FC5D54"/>
    <w:rsid w:val="00FC62AB"/>
    <w:rsid w:val="00FC65B7"/>
    <w:rsid w:val="00FC7235"/>
    <w:rsid w:val="00FC7763"/>
    <w:rsid w:val="00FD0FF0"/>
    <w:rsid w:val="00FD11F0"/>
    <w:rsid w:val="00FD5CA0"/>
    <w:rsid w:val="00FD5DA0"/>
    <w:rsid w:val="00FD665D"/>
    <w:rsid w:val="00FE055C"/>
    <w:rsid w:val="00FE3304"/>
    <w:rsid w:val="00FE552C"/>
    <w:rsid w:val="00FE5908"/>
    <w:rsid w:val="00FF0C77"/>
    <w:rsid w:val="00FF0DF0"/>
    <w:rsid w:val="00FF185D"/>
    <w:rsid w:val="00FF2341"/>
    <w:rsid w:val="00FF3226"/>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F0840"/>
    <w:rPr>
      <w:i/>
      <w:iCs/>
    </w:rPr>
  </w:style>
  <w:style w:type="character" w:styleId="aff0">
    <w:name w:val="Strong"/>
    <w:basedOn w:val="a0"/>
    <w:uiPriority w:val="22"/>
    <w:qFormat/>
    <w:rsid w:val="000F0840"/>
    <w:rPr>
      <w:b/>
      <w:bCs/>
    </w:rPr>
  </w:style>
  <w:style w:type="paragraph" w:customStyle="1" w:styleId="paragraph">
    <w:name w:val="paragraph"/>
    <w:basedOn w:val="a"/>
    <w:rsid w:val="000F0840"/>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63319393">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17129206">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501433503">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sdgs" TargetMode="External"/><Relationship Id="rId39" Type="http://schemas.openxmlformats.org/officeDocument/2006/relationships/theme" Target="theme/theme1.xml"/><Relationship Id="rId21" Type="http://schemas.openxmlformats.org/officeDocument/2006/relationships/hyperlink" Target="https://effie.org.ua/contest/entry-form-and-attachments/" TargetMode="External"/><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sustainabledevelopment.un.org/post2015/transformingourworld" TargetMode="External"/><Relationship Id="rId33" Type="http://schemas.openxmlformats.org/officeDocument/2006/relationships/header" Target="header1.xml"/><Relationship Id="rId38"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index.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38/05.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org/cases" TargetMode="Externa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ukraine.acclaimworks.com/" TargetMode="External"/><Relationship Id="rId28" Type="http://schemas.openxmlformats.org/officeDocument/2006/relationships/hyperlink" Target="https://www.effieindex.com/" TargetMode="External"/><Relationship Id="rId36" Type="http://schemas.openxmlformats.org/officeDocument/2006/relationships/footer" Target="footer2.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org/caselibrary"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tools/cms/site/download.php?url=/uploads/site_structure/content_uk/0759/38/05.pdf&amp;name=2025_Effie%20Awards%20Ukraine%20Entry%20Kit" TargetMode="External"/><Relationship Id="rId27" Type="http://schemas.openxmlformats.org/officeDocument/2006/relationships/hyperlink" Target="https://www.effie.org/cases" TargetMode="External"/><Relationship Id="rId30" Type="http://schemas.openxmlformats.org/officeDocument/2006/relationships/hyperlink" Target="https://www.effie.org/caselibrary" TargetMode="External"/><Relationship Id="rId35" Type="http://schemas.openxmlformats.org/officeDocument/2006/relationships/header" Target="header2.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6D33DA701465465693A05CB0387BB76A"/>
        <w:category>
          <w:name w:val="Загальні"/>
          <w:gallery w:val="placeholder"/>
        </w:category>
        <w:types>
          <w:type w:val="bbPlcHdr"/>
        </w:types>
        <w:behaviors>
          <w:behavior w:val="content"/>
        </w:behaviors>
        <w:guid w:val="{FD6B3C57-5F12-4790-AF9F-851C4C6AEC20}"/>
      </w:docPartPr>
      <w:docPartBody>
        <w:p w:rsidR="00425498" w:rsidRDefault="0028578D" w:rsidP="0028578D">
          <w:pPr>
            <w:pStyle w:val="6D33DA701465465693A05CB0387BB76A"/>
          </w:pPr>
          <w:r w:rsidRPr="003077F9">
            <w:rPr>
              <w:rStyle w:val="a3"/>
            </w:rPr>
            <w:t>Выберите элемент.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7DBD"/>
    <w:rsid w:val="0004185E"/>
    <w:rsid w:val="00053B8D"/>
    <w:rsid w:val="00060506"/>
    <w:rsid w:val="00081143"/>
    <w:rsid w:val="0008503D"/>
    <w:rsid w:val="00085691"/>
    <w:rsid w:val="00086BF8"/>
    <w:rsid w:val="000B3CA7"/>
    <w:rsid w:val="00112AE6"/>
    <w:rsid w:val="00136642"/>
    <w:rsid w:val="00143185"/>
    <w:rsid w:val="00151F2F"/>
    <w:rsid w:val="0016660F"/>
    <w:rsid w:val="00170C8B"/>
    <w:rsid w:val="00194CD0"/>
    <w:rsid w:val="001A7D54"/>
    <w:rsid w:val="001B16FA"/>
    <w:rsid w:val="001C1666"/>
    <w:rsid w:val="002202A1"/>
    <w:rsid w:val="002305C5"/>
    <w:rsid w:val="0025701F"/>
    <w:rsid w:val="0028578D"/>
    <w:rsid w:val="0034693A"/>
    <w:rsid w:val="003C485C"/>
    <w:rsid w:val="003C6FD3"/>
    <w:rsid w:val="003F3E09"/>
    <w:rsid w:val="003F596A"/>
    <w:rsid w:val="00425498"/>
    <w:rsid w:val="004614AB"/>
    <w:rsid w:val="004674CA"/>
    <w:rsid w:val="004B5461"/>
    <w:rsid w:val="004F3874"/>
    <w:rsid w:val="00507E25"/>
    <w:rsid w:val="00514097"/>
    <w:rsid w:val="005316F8"/>
    <w:rsid w:val="00535AEF"/>
    <w:rsid w:val="00562B30"/>
    <w:rsid w:val="005C1C46"/>
    <w:rsid w:val="00601E19"/>
    <w:rsid w:val="006E4ACE"/>
    <w:rsid w:val="00714F33"/>
    <w:rsid w:val="0072060F"/>
    <w:rsid w:val="007451FE"/>
    <w:rsid w:val="0077602B"/>
    <w:rsid w:val="00797DBD"/>
    <w:rsid w:val="007B6B72"/>
    <w:rsid w:val="007C0E13"/>
    <w:rsid w:val="00807F5D"/>
    <w:rsid w:val="008205D2"/>
    <w:rsid w:val="00911002"/>
    <w:rsid w:val="00915959"/>
    <w:rsid w:val="00954DA1"/>
    <w:rsid w:val="0096430F"/>
    <w:rsid w:val="00980944"/>
    <w:rsid w:val="0098644C"/>
    <w:rsid w:val="009C7C7D"/>
    <w:rsid w:val="009D3BCE"/>
    <w:rsid w:val="009E5D5B"/>
    <w:rsid w:val="00A00868"/>
    <w:rsid w:val="00A429FF"/>
    <w:rsid w:val="00AC21A4"/>
    <w:rsid w:val="00AC7CE2"/>
    <w:rsid w:val="00B07983"/>
    <w:rsid w:val="00B12078"/>
    <w:rsid w:val="00B13833"/>
    <w:rsid w:val="00B204E5"/>
    <w:rsid w:val="00B42A7D"/>
    <w:rsid w:val="00B4505C"/>
    <w:rsid w:val="00B664EC"/>
    <w:rsid w:val="00BA7343"/>
    <w:rsid w:val="00BB6C1C"/>
    <w:rsid w:val="00BE6F61"/>
    <w:rsid w:val="00C01DA4"/>
    <w:rsid w:val="00C16215"/>
    <w:rsid w:val="00C541E1"/>
    <w:rsid w:val="00C93313"/>
    <w:rsid w:val="00CA138C"/>
    <w:rsid w:val="00CB3DFD"/>
    <w:rsid w:val="00CB4A29"/>
    <w:rsid w:val="00CE4858"/>
    <w:rsid w:val="00D258CF"/>
    <w:rsid w:val="00D33CD7"/>
    <w:rsid w:val="00D95CAA"/>
    <w:rsid w:val="00D970D0"/>
    <w:rsid w:val="00E63951"/>
    <w:rsid w:val="00ED5FC2"/>
    <w:rsid w:val="00EF60D1"/>
    <w:rsid w:val="00EF786F"/>
    <w:rsid w:val="00F132D5"/>
    <w:rsid w:val="00F40C8F"/>
    <w:rsid w:val="00F61A37"/>
    <w:rsid w:val="00F82FF4"/>
    <w:rsid w:val="00F94775"/>
    <w:rsid w:val="00FB6B13"/>
    <w:rsid w:val="00FD0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unhideWhenUsed/>
    <w:rsid w:val="0028578D"/>
    <w:rPr>
      <w:color w:val="808080"/>
    </w:rPr>
  </w:style>
  <w:style w:type="paragraph" w:customStyle="1" w:styleId="4C83B33EB01E480FB94C974B0A7EC08E">
    <w:name w:val="4C83B33EB01E480FB94C974B0A7EC08E"/>
    <w:rsid w:val="007C0E13"/>
    <w:rPr>
      <w:lang w:val="uk-UA" w:eastAsia="uk-UA"/>
    </w:rPr>
  </w:style>
  <w:style w:type="paragraph" w:customStyle="1" w:styleId="5BB09F4093E040BBAA7A1FA8DEDD85E8">
    <w:name w:val="5BB09F4093E040BBAA7A1FA8DEDD85E8"/>
    <w:rsid w:val="007C0E13"/>
    <w:rPr>
      <w:lang w:val="uk-UA" w:eastAsia="uk-UA"/>
    </w:rPr>
  </w:style>
  <w:style w:type="paragraph" w:customStyle="1" w:styleId="2CE0C5433FA2428DB975E9206E49FAC9">
    <w:name w:val="2CE0C5433FA2428DB975E9206E49FAC9"/>
    <w:rsid w:val="007C0E13"/>
    <w:rPr>
      <w:lang w:val="uk-UA" w:eastAsia="uk-UA"/>
    </w:rPr>
  </w:style>
  <w:style w:type="paragraph" w:customStyle="1" w:styleId="078E6695F3604BA99E23F38F1A370A7E">
    <w:name w:val="078E6695F3604BA99E23F38F1A370A7E"/>
    <w:rsid w:val="00C16215"/>
    <w:rPr>
      <w:lang w:val="uk-UA" w:eastAsia="uk-UA"/>
    </w:rPr>
  </w:style>
  <w:style w:type="paragraph" w:customStyle="1" w:styleId="94698011BF3A4FA4871F1B69BBA056BC">
    <w:name w:val="94698011BF3A4FA4871F1B69BBA056BC"/>
    <w:rsid w:val="00AC7CE2"/>
    <w:rPr>
      <w:lang w:val="uk-UA" w:eastAsia="uk-UA"/>
    </w:rPr>
  </w:style>
  <w:style w:type="paragraph" w:customStyle="1" w:styleId="8AF5B80FAC494F709A311DE23BDC4DF4">
    <w:name w:val="8AF5B80FAC494F709A311DE23BDC4DF4"/>
    <w:rsid w:val="0028578D"/>
    <w:rPr>
      <w:lang w:val="uk-UA" w:eastAsia="uk-UA"/>
    </w:rPr>
  </w:style>
  <w:style w:type="paragraph" w:customStyle="1" w:styleId="6D33DA701465465693A05CB0387BB76A">
    <w:name w:val="6D33DA701465465693A05CB0387BB76A"/>
    <w:rsid w:val="0028578D"/>
    <w:rPr>
      <w:lang w:val="uk-UA" w:eastAsia="uk-UA"/>
    </w:rPr>
  </w:style>
  <w:style w:type="paragraph" w:customStyle="1" w:styleId="C93D804EFBEA47AAA50951B021618030">
    <w:name w:val="C93D804EFBEA47AAA50951B021618030"/>
    <w:rsid w:val="0028578D"/>
    <w:rPr>
      <w:lang w:val="uk-UA" w:eastAsia="uk-U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customXml/itemProps2.xml><?xml version="1.0" encoding="utf-8"?>
<ds:datastoreItem xmlns:ds="http://schemas.openxmlformats.org/officeDocument/2006/customXml" ds:itemID="{1424E78C-8A49-4037-80E8-15290F9155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10534</TotalTime>
  <Pages>51</Pages>
  <Words>58977</Words>
  <Characters>33618</Characters>
  <Application>Microsoft Office Word</Application>
  <DocSecurity>0</DocSecurity>
  <Lines>280</Lines>
  <Paragraphs>184</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92411</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74</cp:revision>
  <cp:lastPrinted>2018-08-02T09:17:00Z</cp:lastPrinted>
  <dcterms:created xsi:type="dcterms:W3CDTF">2024-06-07T13:01:00Z</dcterms:created>
  <dcterms:modified xsi:type="dcterms:W3CDTF">2025-06-06T10:50:00Z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